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6009" w14:paraId="eca6009" w:rsidRDefault="00793C5E" w:rsidP="00261776" w:rsidR="00141488">
      <w:pPr>
        <w15:collapsed w:val="false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F51009">
        <w:t>28</w:t>
      </w:r>
      <w:r w:rsidR="00261776">
        <w:t>3</w:t>
      </w:r>
      <w:r w:rsidR="00F51009">
        <w:t>5</w:t>
      </w:r>
      <w:r>
        <w:t>/1</w:t>
      </w:r>
      <w:r w:rsidR="00F51009">
        <w:t>6</w:t>
      </w:r>
      <w:r>
        <w:t>-</w:t>
      </w:r>
      <w:r w:rsidR="00F51009">
        <w:t>5</w:t>
      </w:r>
      <w:r w:rsidR="00EE6DCA">
        <w:t>8</w:t>
      </w:r>
      <w:bookmarkStart w:name="_GoBack" w:id="0"/>
      <w:bookmarkEnd w:id="0"/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8D3375" w:rsidR="002B3CF8" w:rsidRPr="008D337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F51009" w:rsidRPr="00F51009">
        <w:rPr>
          <w:bCs/>
        </w:rPr>
        <w:t xml:space="preserve">AGROGRUDA d.o.o. za proizvodnju, trgovinu i usluge u stečaju, Osijek, J. </w:t>
      </w:r>
      <w:proofErr w:type="spellStart"/>
      <w:r w:rsidR="00F51009" w:rsidRPr="00F51009">
        <w:rPr>
          <w:bCs/>
        </w:rPr>
        <w:t>Huttlera</w:t>
      </w:r>
      <w:proofErr w:type="spellEnd"/>
      <w:r w:rsidR="00F51009" w:rsidRPr="00F51009">
        <w:rPr>
          <w:bCs/>
        </w:rPr>
        <w:t xml:space="preserve"> 33, MBS 030029516, OIB 45973642012</w:t>
      </w:r>
      <w:r w:rsidR="00D93C43">
        <w:rPr>
          <w:b/>
          <w:bCs/>
        </w:rPr>
        <w:t>,</w:t>
      </w:r>
      <w:r w:rsidR="00D93C43">
        <w:t xml:space="preserve"> dana </w:t>
      </w:r>
      <w:r w:rsidR="00FC4280">
        <w:t>2</w:t>
      </w:r>
      <w:r w:rsidR="00F51009">
        <w:t>3</w:t>
      </w:r>
      <w:r w:rsidR="00B83ADA">
        <w:t xml:space="preserve">. </w:t>
      </w:r>
      <w:r w:rsidR="00F51009">
        <w:t>siječ</w:t>
      </w:r>
      <w:r w:rsidR="00FC4280">
        <w:t>nja</w:t>
      </w:r>
      <w:r w:rsidR="00B83ADA">
        <w:t xml:space="preserve"> 201</w:t>
      </w:r>
      <w:r w:rsidR="00F51009">
        <w:t>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C561E3" w:rsidR="0012682E">
      <w:pPr>
        <w:pStyle w:val="Tijeloteksta"/>
        <w:numPr>
          <w:ilvl w:val="0"/>
          <w:numId w:val="3"/>
        </w:numPr>
      </w:pPr>
      <w:r>
        <w:rPr>
          <w:bCs/>
        </w:rPr>
        <w:t xml:space="preserve">Iz </w:t>
      </w:r>
      <w:proofErr w:type="spellStart"/>
      <w:r>
        <w:rPr>
          <w:bCs/>
        </w:rPr>
        <w:t>kupovnine</w:t>
      </w:r>
      <w:proofErr w:type="spellEnd"/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C561E3" w:rsidRPr="00C561E3">
        <w:rPr>
          <w:bCs/>
        </w:rPr>
        <w:t xml:space="preserve">183.250,00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87749D">
        <w:t>e</w:t>
      </w:r>
      <w:r w:rsidR="00BB7739">
        <w:t xml:space="preserve"> i to:</w:t>
      </w:r>
      <w:r w:rsidR="0012682E">
        <w:t xml:space="preserve"> </w:t>
      </w:r>
    </w:p>
    <w:p w:rsidRDefault="00D1452D" w:rsidP="00D1452D" w:rsidR="00D1452D">
      <w:pPr>
        <w:ind w:firstLine="708"/>
        <w:jc w:val="both"/>
        <w:rPr>
          <w:bCs/>
        </w:rPr>
      </w:pPr>
    </w:p>
    <w:p w:rsidRDefault="00D1452D" w:rsidP="00D1452D" w:rsidR="00D1452D">
      <w:pPr>
        <w:numPr>
          <w:ilvl w:val="0"/>
          <w:numId w:val="6"/>
        </w:numPr>
        <w:tabs>
          <w:tab w:pos="1418" w:val="num"/>
        </w:tabs>
        <w:jc w:val="both"/>
      </w:pPr>
      <w:r>
        <w:rPr>
          <w:bCs/>
        </w:rPr>
        <w:t xml:space="preserve">upisana u </w:t>
      </w:r>
      <w:r w:rsidR="001A2017">
        <w:rPr>
          <w:lang w:eastAsia="zh-CN"/>
        </w:rPr>
        <w:t xml:space="preserve">poduložak </w:t>
      </w:r>
      <w:r w:rsidR="001A2017" w:rsidRPr="00EE658F">
        <w:t>417</w:t>
      </w:r>
      <w:r w:rsidR="001A2017">
        <w:t xml:space="preserve">, </w:t>
      </w:r>
      <w:r w:rsidR="001A2017" w:rsidRPr="00833E29">
        <w:t>zk.ul.</w:t>
      </w:r>
      <w:r w:rsidR="001A2017">
        <w:t>br.</w:t>
      </w:r>
      <w:r w:rsidR="001A2017" w:rsidRPr="00833E29">
        <w:t xml:space="preserve"> </w:t>
      </w:r>
      <w:r w:rsidR="001A2017" w:rsidRPr="00EE658F">
        <w:t xml:space="preserve">2081, </w:t>
      </w:r>
      <w:r w:rsidR="001A2017">
        <w:t>knjiga PU</w:t>
      </w:r>
      <w:r w:rsidR="001A2017" w:rsidRPr="00EE658F">
        <w:t xml:space="preserve"> Beli Manastir,</w:t>
      </w:r>
      <w:r w:rsidR="001A2017">
        <w:t xml:space="preserve"> </w:t>
      </w:r>
      <w:r w:rsidR="001A2017" w:rsidRPr="00EE658F">
        <w:t>zgrad</w:t>
      </w:r>
      <w:r w:rsidR="001A2017">
        <w:t>a</w:t>
      </w:r>
      <w:r w:rsidR="001A2017" w:rsidRPr="00EE658F">
        <w:t xml:space="preserve"> u Belom Manastiru, Trg Slobode 7, sagrađena na kč.</w:t>
      </w:r>
      <w:r w:rsidR="001A2017">
        <w:t>br.</w:t>
      </w:r>
      <w:r w:rsidR="001A2017" w:rsidRPr="00EE658F">
        <w:t xml:space="preserve"> 972, što u naravi predstavlja poslovni prostor u prizemlju</w:t>
      </w:r>
      <w:r w:rsidR="001A2017">
        <w:t>,</w:t>
      </w:r>
      <w:r w:rsidR="001A2017" w:rsidRPr="00EE658F">
        <w:t xml:space="preserve"> površine </w:t>
      </w:r>
      <w:r w:rsidR="001A2017">
        <w:t xml:space="preserve">od </w:t>
      </w:r>
      <w:r w:rsidR="001A2017" w:rsidRPr="00EE658F">
        <w:t>52 m</w:t>
      </w:r>
      <w:r w:rsidR="001A2017" w:rsidRPr="003E26C4">
        <w:rPr>
          <w:vertAlign w:val="superscript"/>
        </w:rPr>
        <w:t>2</w:t>
      </w:r>
    </w:p>
    <w:p w:rsidRDefault="002B6A28" w:rsidP="002B6A28" w:rsidR="002B6A28" w:rsidRPr="002B6A28">
      <w:pPr>
        <w:suppressAutoHyphens/>
        <w:spacing w:lineRule="auto" w:line="276" w:after="200"/>
        <w:ind w:left="2268"/>
        <w:contextualSpacing/>
        <w:jc w:val="both"/>
        <w:rPr>
          <w:iCs/>
        </w:rPr>
      </w:pPr>
    </w:p>
    <w:p w:rsidRDefault="00C14607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D30AFA" w:rsidR="005211E5">
      <w:pPr>
        <w:pStyle w:val="Odlomakpopisa"/>
        <w:numPr>
          <w:ilvl w:val="0"/>
          <w:numId w:val="5"/>
        </w:numPr>
        <w:tabs>
          <w:tab w:pos="1560" w:val="left"/>
        </w:tabs>
        <w:jc w:val="both"/>
      </w:pPr>
      <w:r w:rsidRPr="00B97C36">
        <w:t>troškovi utvrđivanja tražbina s</w:t>
      </w:r>
      <w:r w:rsidR="00261776" w:rsidRPr="00B97C36">
        <w:t>ukladno čl. 170. st. 1. SZ-a 5%</w:t>
      </w:r>
      <w:r w:rsidRPr="00B97C36">
        <w:t>, odnosno u iznosu od</w:t>
      </w:r>
      <w:r w:rsidR="00327873" w:rsidRPr="00B97C36">
        <w:t xml:space="preserve"> </w:t>
      </w:r>
      <w:r w:rsidR="001A2017" w:rsidRPr="001A2017">
        <w:t xml:space="preserve">9.162,50 </w:t>
      </w:r>
      <w:r w:rsidRPr="00B97C36">
        <w:t>kn</w:t>
      </w:r>
    </w:p>
    <w:p w:rsidRDefault="005211E5" w:rsidP="00D30AFA" w:rsidR="00240F9A">
      <w:pPr>
        <w:pStyle w:val="Odlomakpopisa"/>
        <w:numPr>
          <w:ilvl w:val="0"/>
          <w:numId w:val="5"/>
        </w:numPr>
        <w:tabs>
          <w:tab w:pos="1560" w:val="left"/>
        </w:tabs>
        <w:jc w:val="both"/>
      </w:pPr>
      <w:r w:rsidRPr="00B97C36">
        <w:t xml:space="preserve">troškovi unovčenja u stvarnom iznosu ukupno </w:t>
      </w:r>
      <w:r w:rsidR="00D30AFA" w:rsidRPr="00D30AFA">
        <w:t xml:space="preserve">54.899,20 </w:t>
      </w:r>
      <w:r w:rsidRPr="00B97C36">
        <w:t>kn</w:t>
      </w:r>
    </w:p>
    <w:p w:rsidRDefault="00402281" w:rsidP="00364741" w:rsidR="00C14607">
      <w:pPr>
        <w:pStyle w:val="Odlomakpopisa"/>
        <w:numPr>
          <w:ilvl w:val="0"/>
          <w:numId w:val="5"/>
        </w:numPr>
        <w:tabs>
          <w:tab w:pos="1560" w:val="left"/>
        </w:tabs>
        <w:jc w:val="both"/>
      </w:pPr>
      <w:proofErr w:type="spellStart"/>
      <w:r>
        <w:t>razlučni</w:t>
      </w:r>
      <w:proofErr w:type="spellEnd"/>
      <w:r>
        <w:t xml:space="preserve"> vjerovnik</w:t>
      </w:r>
      <w:r w:rsidR="00774021" w:rsidRPr="00D30AFA">
        <w:rPr>
          <w:bCs/>
        </w:rPr>
        <w:t xml:space="preserve"> </w:t>
      </w:r>
      <w:r w:rsidR="00364741" w:rsidRPr="00364741">
        <w:rPr>
          <w:bCs/>
        </w:rPr>
        <w:t xml:space="preserve">ŽITO d.o.o. Osijek, </w:t>
      </w:r>
      <w:proofErr w:type="spellStart"/>
      <w:r w:rsidR="00364741" w:rsidRPr="00364741">
        <w:rPr>
          <w:bCs/>
        </w:rPr>
        <w:t>Đakovštvina</w:t>
      </w:r>
      <w:proofErr w:type="spellEnd"/>
      <w:r w:rsidR="00364741" w:rsidRPr="00364741">
        <w:rPr>
          <w:bCs/>
        </w:rPr>
        <w:t xml:space="preserve"> 3</w:t>
      </w:r>
      <w:r w:rsidR="00DD6230" w:rsidRPr="00D30AFA">
        <w:rPr>
          <w:bCs/>
        </w:rPr>
        <w:t xml:space="preserve">, OIB </w:t>
      </w:r>
      <w:r w:rsidR="00364741" w:rsidRPr="00364741">
        <w:rPr>
          <w:bCs/>
        </w:rPr>
        <w:t>03834418154</w:t>
      </w:r>
      <w:r w:rsidR="00DD6230" w:rsidRPr="00D30AFA">
        <w:rPr>
          <w:bCs/>
        </w:rPr>
        <w:t xml:space="preserve"> </w:t>
      </w:r>
      <w:r w:rsidR="00E51A14">
        <w:t xml:space="preserve">u iznosu od </w:t>
      </w:r>
      <w:r w:rsidR="00364741" w:rsidRPr="00364741">
        <w:t xml:space="preserve">119.188,30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364741" w:rsidR="00E3660B" w:rsidRPr="0087749D">
      <w:pPr>
        <w:pStyle w:val="Odlomakpopisa"/>
        <w:numPr>
          <w:ilvl w:val="0"/>
          <w:numId w:val="3"/>
        </w:numPr>
        <w:tabs>
          <w:tab w:pos="709" w:val="left"/>
        </w:tabs>
        <w:jc w:val="both"/>
      </w:pPr>
      <w:r w:rsidRPr="00364741">
        <w:rPr>
          <w:bCs/>
        </w:rPr>
        <w:t>Nakon pravomoćnosti ovog rješenja</w:t>
      </w:r>
      <w:r w:rsidR="008F584D" w:rsidRPr="00364741">
        <w:rPr>
          <w:bCs/>
        </w:rPr>
        <w:t xml:space="preserve"> </w:t>
      </w:r>
      <w:proofErr w:type="spellStart"/>
      <w:r w:rsidR="008F584D" w:rsidRPr="00364741">
        <w:rPr>
          <w:bCs/>
        </w:rPr>
        <w:t>ovosudno</w:t>
      </w:r>
      <w:proofErr w:type="spellEnd"/>
      <w:r w:rsidR="008F584D" w:rsidRPr="00364741">
        <w:rPr>
          <w:bCs/>
        </w:rPr>
        <w:t xml:space="preserve"> računovodstvo s predmeta broj 14 St-</w:t>
      </w:r>
      <w:r w:rsidR="00C33FCF">
        <w:rPr>
          <w:bCs/>
        </w:rPr>
        <w:t>28</w:t>
      </w:r>
      <w:r w:rsidR="00261776" w:rsidRPr="00364741">
        <w:rPr>
          <w:bCs/>
        </w:rPr>
        <w:t>3</w:t>
      </w:r>
      <w:r w:rsidR="00C33FCF">
        <w:rPr>
          <w:bCs/>
        </w:rPr>
        <w:t>5</w:t>
      </w:r>
      <w:r w:rsidR="008F584D" w:rsidRPr="00364741">
        <w:rPr>
          <w:bCs/>
        </w:rPr>
        <w:t>/1</w:t>
      </w:r>
      <w:r w:rsidR="00C33FCF">
        <w:rPr>
          <w:bCs/>
        </w:rPr>
        <w:t>6</w:t>
      </w:r>
      <w:r w:rsidR="008F584D" w:rsidRPr="00364741">
        <w:rPr>
          <w:bCs/>
        </w:rPr>
        <w:t xml:space="preserve"> isplatiti će iznose kako slijedi</w:t>
      </w:r>
      <w:r w:rsidR="00E01A78" w:rsidRPr="00364741">
        <w:rPr>
          <w:bCs/>
        </w:rPr>
        <w:t>:</w:t>
      </w:r>
      <w:r w:rsidRPr="00364741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3B03B4" w:rsidP="003B03B4" w:rsidR="00FF10BE">
      <w:pPr>
        <w:pStyle w:val="Odlomakpopisa"/>
        <w:numPr>
          <w:ilvl w:val="0"/>
          <w:numId w:val="5"/>
        </w:numPr>
        <w:tabs>
          <w:tab w:pos="1418" w:val="left"/>
        </w:tabs>
        <w:jc w:val="both"/>
      </w:pPr>
      <w:r>
        <w:t xml:space="preserve"> </w:t>
      </w:r>
      <w:r w:rsidR="00240F9A">
        <w:t xml:space="preserve">stečajnom dužniku </w:t>
      </w:r>
      <w:r w:rsidR="00C33FCF" w:rsidRPr="003B03B4">
        <w:rPr>
          <w:bCs/>
        </w:rPr>
        <w:t xml:space="preserve">AGROGRUDA d.o.o. za proizvodnju, trgovinu i usluge u stečaju, Osijek, J. </w:t>
      </w:r>
      <w:proofErr w:type="spellStart"/>
      <w:r w:rsidR="00C33FCF" w:rsidRPr="003B03B4">
        <w:rPr>
          <w:bCs/>
        </w:rPr>
        <w:t>Huttlera</w:t>
      </w:r>
      <w:proofErr w:type="spellEnd"/>
      <w:r w:rsidR="00C33FCF" w:rsidRPr="003B03B4">
        <w:rPr>
          <w:bCs/>
        </w:rPr>
        <w:t xml:space="preserve"> 33 </w:t>
      </w:r>
      <w:r w:rsidR="00240F9A">
        <w:t xml:space="preserve">– u iznosu od </w:t>
      </w:r>
      <w:r w:rsidR="00C33FCF" w:rsidRPr="003B03B4">
        <w:rPr>
          <w:bCs/>
        </w:rPr>
        <w:t>6</w:t>
      </w:r>
      <w:r w:rsidR="00C35A16">
        <w:rPr>
          <w:bCs/>
        </w:rPr>
        <w:t>4</w:t>
      </w:r>
      <w:r w:rsidRPr="003B03B4">
        <w:rPr>
          <w:bCs/>
        </w:rPr>
        <w:t>.061,70</w:t>
      </w:r>
      <w:r w:rsidR="00D16404" w:rsidRPr="003B03B4">
        <w:rPr>
          <w:bCs/>
        </w:rPr>
        <w:t xml:space="preserve"> </w:t>
      </w:r>
      <w:r w:rsidR="00240F9A" w:rsidRPr="0080074B">
        <w:t>kn,</w:t>
      </w:r>
      <w:r w:rsidR="00240F9A">
        <w:t xml:space="preserve"> na žiro-račun broj </w:t>
      </w:r>
      <w:r w:rsidRPr="003B03B4">
        <w:t xml:space="preserve">HR2925000091101455296 otvoren kod </w:t>
      </w:r>
      <w:proofErr w:type="spellStart"/>
      <w:r w:rsidRPr="003B03B4">
        <w:t>Addico</w:t>
      </w:r>
      <w:proofErr w:type="spellEnd"/>
      <w:r w:rsidRPr="003B03B4">
        <w:t xml:space="preserve"> </w:t>
      </w:r>
      <w:proofErr w:type="spellStart"/>
      <w:r w:rsidRPr="003B03B4">
        <w:t>bank</w:t>
      </w:r>
      <w:proofErr w:type="spellEnd"/>
      <w:r w:rsidRPr="003B03B4">
        <w:t xml:space="preserve"> d.d.</w:t>
      </w:r>
      <w:r w:rsidR="00322C34">
        <w:t>, te</w:t>
      </w:r>
    </w:p>
    <w:p w:rsidRDefault="003B03B4" w:rsidP="0025541D" w:rsidR="007C7C60">
      <w:pPr>
        <w:pStyle w:val="Odlomakpopisa"/>
        <w:numPr>
          <w:ilvl w:val="0"/>
          <w:numId w:val="5"/>
        </w:numPr>
        <w:tabs>
          <w:tab w:pos="1418" w:val="left"/>
        </w:tabs>
        <w:jc w:val="both"/>
      </w:pPr>
      <w:r>
        <w:t xml:space="preserve"> </w:t>
      </w:r>
      <w:r w:rsidR="00E3660B">
        <w:t>i</w:t>
      </w:r>
      <w:r w:rsidR="007C7C60" w:rsidRPr="003B03B4">
        <w:rPr>
          <w:rFonts w:eastAsia="Lucida Sans Unicode"/>
          <w:kern w:val="3"/>
          <w:lang w:bidi="hi-IN" w:eastAsia="zh-CN"/>
        </w:rPr>
        <w:t xml:space="preserve">znos od </w:t>
      </w:r>
      <w:r w:rsidR="0025541D">
        <w:t xml:space="preserve">119.188,30 </w:t>
      </w:r>
      <w:r w:rsidR="007C7C60">
        <w:t>kn</w:t>
      </w:r>
      <w:r w:rsidR="007C7C60" w:rsidRPr="003B03B4">
        <w:rPr>
          <w:rFonts w:eastAsia="Lucida Sans Unicode"/>
          <w:kern w:val="3"/>
          <w:lang w:bidi="hi-IN" w:eastAsia="zh-CN"/>
        </w:rPr>
        <w:t xml:space="preserve"> uplatiti na žiro račun </w:t>
      </w:r>
      <w:proofErr w:type="spellStart"/>
      <w:r w:rsidR="007C7C60" w:rsidRPr="003B03B4">
        <w:rPr>
          <w:rFonts w:eastAsia="Lucida Sans Unicode"/>
          <w:kern w:val="3"/>
          <w:lang w:bidi="hi-IN" w:eastAsia="zh-CN"/>
        </w:rPr>
        <w:t>razlučnog</w:t>
      </w:r>
      <w:proofErr w:type="spellEnd"/>
      <w:r w:rsidR="007C7C60" w:rsidRPr="003B03B4">
        <w:rPr>
          <w:rFonts w:eastAsia="Lucida Sans Unicode"/>
          <w:kern w:val="3"/>
          <w:lang w:bidi="hi-IN" w:eastAsia="zh-CN"/>
        </w:rPr>
        <w:t xml:space="preserve"> vjerovnika </w:t>
      </w:r>
      <w:r w:rsidR="0025541D" w:rsidRPr="0025541D">
        <w:rPr>
          <w:bCs/>
        </w:rPr>
        <w:t>ŽITO d.o.o. Osijek,</w:t>
      </w:r>
      <w:r w:rsidR="009F123B">
        <w:rPr>
          <w:bCs/>
        </w:rPr>
        <w:t xml:space="preserve"> </w:t>
      </w:r>
      <w:proofErr w:type="spellStart"/>
      <w:r w:rsidR="009F123B">
        <w:rPr>
          <w:bCs/>
        </w:rPr>
        <w:t>Đakovštvina</w:t>
      </w:r>
      <w:proofErr w:type="spellEnd"/>
      <w:r w:rsidR="009F123B">
        <w:rPr>
          <w:bCs/>
        </w:rPr>
        <w:t xml:space="preserve"> 3, OIB 03834418154 </w:t>
      </w:r>
      <w:r w:rsidR="00D16404" w:rsidRPr="003B03B4">
        <w:rPr>
          <w:bCs/>
        </w:rPr>
        <w:t xml:space="preserve">broj </w:t>
      </w:r>
      <w:r w:rsidR="0025541D">
        <w:t xml:space="preserve">HR3923400091100235219 kod </w:t>
      </w:r>
      <w:r w:rsidR="009F123B">
        <w:t>PRIVREDNE BANKE ZAGREB d.d. Zagreb</w:t>
      </w:r>
      <w:r w:rsidR="00E3660B" w:rsidRPr="003B03B4">
        <w:rPr>
          <w:rFonts w:eastAsia="Lucida Sans Unicode"/>
          <w:bCs/>
          <w:kern w:val="3"/>
          <w:lang w:bidi="hi-IN" w:eastAsia="zh-CN"/>
        </w:rPr>
        <w:t>.</w:t>
      </w:r>
    </w:p>
    <w:p w:rsidRDefault="00E94660" w:rsidP="00BB7739" w:rsidR="00E94660">
      <w:pPr>
        <w:jc w:val="both"/>
      </w:pPr>
    </w:p>
    <w:p w:rsidRDefault="002C3B43" w:rsidP="00BB7739" w:rsidR="002C3B43">
      <w:pPr>
        <w:jc w:val="both"/>
      </w:pPr>
    </w:p>
    <w:p w:rsidRDefault="008D3375" w:rsidP="00BB7739" w:rsidR="008D3375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80074B">
        <w:t>Nekretnina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prodana je za iznos od </w:t>
      </w:r>
      <w:r w:rsidR="009F123B" w:rsidRPr="009F123B">
        <w:t xml:space="preserve">183.250,00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AA7363" w:rsidP="00261776" w:rsidR="00AA7363">
      <w:pPr>
        <w:pStyle w:val="Tijeloteksta"/>
        <w:ind w:firstLine="708"/>
        <w:rPr>
          <w:bCs/>
        </w:rPr>
      </w:pPr>
      <w:proofErr w:type="spellStart"/>
      <w:r>
        <w:t>Razlučni</w:t>
      </w:r>
      <w:proofErr w:type="spellEnd"/>
      <w:r>
        <w:t xml:space="preserve"> vjerovni</w:t>
      </w:r>
      <w:r w:rsidR="00240F9A">
        <w:t>k</w:t>
      </w:r>
      <w:r>
        <w:t xml:space="preserve"> </w:t>
      </w:r>
      <w:r w:rsidR="00B559EE" w:rsidRPr="00B559EE">
        <w:rPr>
          <w:rFonts w:eastAsia="Lucida Sans Unicode"/>
          <w:kern w:val="3"/>
          <w:lang w:bidi="hi-IN" w:eastAsia="zh-CN"/>
        </w:rPr>
        <w:t xml:space="preserve">ŽITO d.o.o. Osijek </w:t>
      </w:r>
      <w:r>
        <w:rPr>
          <w:bCs/>
        </w:rPr>
        <w:t>je bio upisan s pravom zaloga</w:t>
      </w:r>
      <w:r w:rsidR="00E02D46">
        <w:rPr>
          <w:bCs/>
        </w:rPr>
        <w:t xml:space="preserve"> </w:t>
      </w:r>
      <w:r>
        <w:rPr>
          <w:bCs/>
        </w:rPr>
        <w:t xml:space="preserve">u iznosu </w:t>
      </w:r>
      <w:r w:rsidRPr="001023E6">
        <w:rPr>
          <w:bCs/>
        </w:rPr>
        <w:t xml:space="preserve">od </w:t>
      </w:r>
      <w:r w:rsidR="00C561E3" w:rsidRPr="00C561E3">
        <w:rPr>
          <w:bCs/>
        </w:rPr>
        <w:t xml:space="preserve">234.432,80 </w:t>
      </w:r>
      <w:r w:rsidR="00C561E3">
        <w:rPr>
          <w:bCs/>
        </w:rPr>
        <w:t xml:space="preserve">kn </w:t>
      </w:r>
      <w:r w:rsidRPr="001023E6">
        <w:rPr>
          <w:bCs/>
        </w:rPr>
        <w:t>na</w:t>
      </w:r>
      <w:r>
        <w:rPr>
          <w:bCs/>
        </w:rPr>
        <w:t xml:space="preserve"> predmetn</w:t>
      </w:r>
      <w:r w:rsidR="00715F5B">
        <w:rPr>
          <w:bCs/>
        </w:rPr>
        <w:t>oj</w:t>
      </w:r>
      <w:r>
        <w:rPr>
          <w:bCs/>
        </w:rPr>
        <w:t xml:space="preserve"> nekretnin</w:t>
      </w:r>
      <w:r w:rsidR="00715F5B">
        <w:rPr>
          <w:bCs/>
        </w:rPr>
        <w:t>i</w:t>
      </w:r>
      <w:r w:rsidR="00330B50">
        <w:rPr>
          <w:bCs/>
        </w:rPr>
        <w:t xml:space="preserve"> </w:t>
      </w:r>
      <w:r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87749D">
        <w:t>2</w:t>
      </w:r>
      <w:r w:rsidR="00B559EE">
        <w:t>3</w:t>
      </w:r>
      <w:r w:rsidR="00FB4771">
        <w:t>.</w:t>
      </w:r>
      <w:r w:rsidR="00C35A16">
        <w:t>0</w:t>
      </w:r>
      <w:r w:rsidR="00B559EE">
        <w:t>1</w:t>
      </w:r>
      <w:r w:rsidR="00FB4771">
        <w:t>.201</w:t>
      </w:r>
      <w:r w:rsidR="00B559EE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422007" w:rsidP="00422007" w:rsidR="00422007">
      <w:pPr>
        <w:pStyle w:val="Odlomakpopisa"/>
        <w:numPr>
          <w:ilvl w:val="0"/>
          <w:numId w:val="10"/>
        </w:numPr>
      </w:pPr>
      <w:r>
        <w:t xml:space="preserve">Trošak utvrđivanja predmeta </w:t>
      </w:r>
      <w:proofErr w:type="spellStart"/>
      <w:r>
        <w:t>razlučnog</w:t>
      </w:r>
      <w:proofErr w:type="spellEnd"/>
      <w:r>
        <w:t xml:space="preserve"> prava (5% od utrška) =  9.162,50 kn</w:t>
      </w:r>
    </w:p>
    <w:p w:rsidRDefault="00422007" w:rsidP="00422007" w:rsidR="00422007"/>
    <w:p w:rsidRDefault="00422007" w:rsidP="00422007" w:rsidR="00422007">
      <w:pPr>
        <w:pStyle w:val="Odlomakpopisa"/>
        <w:numPr>
          <w:ilvl w:val="0"/>
          <w:numId w:val="10"/>
        </w:numPr>
      </w:pPr>
      <w:r>
        <w:t xml:space="preserve">Trošak unovčenja predmeta predmeta </w:t>
      </w:r>
      <w:proofErr w:type="spellStart"/>
      <w:r>
        <w:t>razlučnog</w:t>
      </w:r>
      <w:proofErr w:type="spellEnd"/>
      <w:r>
        <w:t xml:space="preserve"> prava u iznosu 54.899,20 kn čine:</w:t>
      </w:r>
    </w:p>
    <w:p w:rsidRDefault="00422007" w:rsidP="00422007" w:rsidR="00422007"/>
    <w:p w:rsidRDefault="00422007" w:rsidP="00422007" w:rsidR="00422007">
      <w:pPr>
        <w:pStyle w:val="Odlomakpopisa"/>
        <w:ind w:left="1080"/>
      </w:pPr>
      <w:r>
        <w:t>a) Trošak nagrade stečajnom upravitelju u bruto iznosu            = 25.990,00 kn</w:t>
      </w:r>
    </w:p>
    <w:p w:rsidRDefault="00422007" w:rsidP="00422007" w:rsidR="00422007"/>
    <w:p w:rsidRDefault="00422007" w:rsidP="00422007" w:rsidR="00422007" w:rsidRPr="00F566E0">
      <w:pPr>
        <w:pStyle w:val="Odlomakpopisa"/>
        <w:ind w:left="1080"/>
        <w:rPr>
          <w:rFonts w:cs="Liberation Serif" w:eastAsia="Liberation Serif"/>
        </w:rPr>
      </w:pPr>
      <w:r>
        <w:t>b) Ostali troškovi unovčenja u iznosu od                                    = 28.909,20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naknada banke                                                                               290,80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 xml:space="preserve">SZP </w:t>
      </w:r>
      <w:proofErr w:type="spellStart"/>
      <w:r>
        <w:t>Stanouprava</w:t>
      </w:r>
      <w:proofErr w:type="spellEnd"/>
      <w:r>
        <w:t xml:space="preserve">                                                                           140,43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komunalna naknada (grad Beli Manastir)                                  1.476,80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Baranjska čistoća                                                                           109,84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planirani trošak arhiviranja                                                         3.000,00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 xml:space="preserve">javni bilježnik bilježnik              </w:t>
      </w:r>
      <w:r>
        <w:tab/>
      </w:r>
      <w:r>
        <w:tab/>
      </w:r>
      <w:r>
        <w:tab/>
      </w:r>
      <w:r>
        <w:tab/>
        <w:t xml:space="preserve">      1.250,00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 xml:space="preserve">trošak knjigovodstva (1.02.-30.11.2017.)                                </w:t>
      </w:r>
      <w:r w:rsidR="001B631B">
        <w:t xml:space="preserve"> </w:t>
      </w:r>
      <w:r>
        <w:t>12.500,00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trošak procijene nekretnina                                                         1.456,00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trošak oglašavanja prodaje                                                          3.329,38 kn</w:t>
      </w:r>
    </w:p>
    <w:p w:rsidRDefault="00422007" w:rsidP="00422007" w:rsidR="00422007" w:rsidRPr="00BE7BE5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putni trošak stečajnog upravitelja                                               2.130,00 kn</w:t>
      </w:r>
    </w:p>
    <w:p w:rsidRDefault="00422007" w:rsidP="00422007" w:rsidR="00422007" w:rsidRPr="00422007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trošak FINE                                                                                 2.850,00 kn</w:t>
      </w:r>
    </w:p>
    <w:p w:rsidRDefault="00422007" w:rsidP="00422007" w:rsidR="008236C6" w:rsidRPr="00422007">
      <w:pPr>
        <w:pStyle w:val="Odlomakpopisa"/>
        <w:numPr>
          <w:ilvl w:val="0"/>
          <w:numId w:val="11"/>
        </w:numPr>
        <w:ind w:firstLine="556"/>
        <w:rPr>
          <w:rFonts w:cs="Liberation Serif" w:eastAsia="Liberation Serif"/>
        </w:rPr>
      </w:pPr>
      <w:r>
        <w:t>gotovinski trošak (poštarine, takse, žig)                                         376,75 kn.</w:t>
      </w:r>
    </w:p>
    <w:p w:rsidRDefault="00422007" w:rsidP="00422007" w:rsidR="00422007" w:rsidRPr="00422007">
      <w:pPr>
        <w:pStyle w:val="Odlomakpopisa"/>
        <w:ind w:left="1276"/>
        <w:rPr>
          <w:rFonts w:cs="Liberation Serif" w:eastAsia="Liberation Serif"/>
        </w:rPr>
      </w:pPr>
    </w:p>
    <w:p w:rsidRDefault="00B35ECA" w:rsidP="0075419C" w:rsidR="00774021">
      <w:pPr>
        <w:ind w:firstLine="708"/>
        <w:jc w:val="both"/>
      </w:pPr>
      <w:r>
        <w:t xml:space="preserve">Slijedom navedenog </w:t>
      </w:r>
      <w:r w:rsidR="007804EF" w:rsidRPr="00FA0EF9">
        <w:t xml:space="preserve">odlučeno je kao u izreci temeljem </w:t>
      </w:r>
      <w:r w:rsidR="00B45D6A" w:rsidRPr="00FA0EF9">
        <w:t xml:space="preserve">čl. </w:t>
      </w:r>
      <w:r w:rsidR="007804EF" w:rsidRPr="00FA0EF9">
        <w:t>1</w:t>
      </w:r>
      <w:r w:rsidR="00652442">
        <w:t>24</w:t>
      </w:r>
      <w:r w:rsidR="007804EF" w:rsidRPr="00FA0EF9">
        <w:t>. i 1</w:t>
      </w:r>
      <w:r w:rsidR="00652442">
        <w:t>25</w:t>
      </w:r>
      <w:r w:rsidR="007804EF" w:rsidRPr="00FA0EF9">
        <w:t xml:space="preserve">. </w:t>
      </w:r>
      <w:r w:rsidR="00E33ACF" w:rsidRPr="00FA0EF9">
        <w:t>OZ-a</w:t>
      </w:r>
      <w:r w:rsidR="00225DD1" w:rsidRPr="00FA0EF9">
        <w:t xml:space="preserve">, kao i čl. </w:t>
      </w:r>
      <w:r w:rsidR="00617B70">
        <w:t>247. i 248.</w:t>
      </w:r>
      <w:r w:rsidR="00E75412" w:rsidRPr="00E75412">
        <w:t xml:space="preserve"> Stečajnog zakona (NN 71/15</w:t>
      </w:r>
      <w:r w:rsidR="00617B70">
        <w:t xml:space="preserve"> i 104/17</w:t>
      </w:r>
      <w:r w:rsidR="00E75412" w:rsidRPr="00E75412">
        <w:t>)</w:t>
      </w:r>
      <w:r w:rsidR="00EA5381">
        <w:t xml:space="preserve">, te je određena uplata iznosa </w:t>
      </w:r>
      <w:r w:rsidR="00EA5381" w:rsidRPr="0094108A">
        <w:t xml:space="preserve">od </w:t>
      </w:r>
      <w:r w:rsidR="00C448E0" w:rsidRPr="00C448E0">
        <w:t>6</w:t>
      </w:r>
      <w:r w:rsidR="00617B70">
        <w:t>4</w:t>
      </w:r>
      <w:r w:rsidR="00C448E0" w:rsidRPr="00C448E0">
        <w:t xml:space="preserve">.061,70 </w:t>
      </w:r>
      <w:r w:rsidR="00652442" w:rsidRPr="0094108A">
        <w:t xml:space="preserve">kn </w:t>
      </w:r>
      <w:r w:rsidR="00322C34" w:rsidRPr="0094108A">
        <w:t xml:space="preserve">na račun stečajnog dužnika, a iznos od </w:t>
      </w:r>
      <w:r w:rsidR="00C448E0" w:rsidRPr="00C448E0">
        <w:t xml:space="preserve">119.188,30 </w:t>
      </w:r>
      <w:r w:rsidR="00322C34" w:rsidRPr="0094108A">
        <w:t>kn</w:t>
      </w:r>
      <w:r w:rsidR="00322C34">
        <w:t xml:space="preserve"> </w:t>
      </w:r>
      <w:proofErr w:type="spellStart"/>
      <w:r w:rsidR="00322C34">
        <w:t>razlučnom</w:t>
      </w:r>
      <w:proofErr w:type="spellEnd"/>
      <w:r w:rsidR="00322C34">
        <w:t xml:space="preserve"> </w:t>
      </w:r>
      <w:r w:rsidR="002C3B43">
        <w:t xml:space="preserve">vjerovniku </w:t>
      </w:r>
      <w:r w:rsidR="00C448E0" w:rsidRPr="00C448E0">
        <w:rPr>
          <w:bCs/>
        </w:rPr>
        <w:t>ŽITO d.o.o. Osijek</w:t>
      </w:r>
      <w:r w:rsidR="002C3B43"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C448E0" w:rsidRPr="00C448E0">
        <w:t>23. siječnja 2018</w:t>
      </w:r>
      <w:r w:rsidR="00C448E0">
        <w:t>.</w:t>
      </w: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</w:t>
      </w:r>
      <w:r w:rsidR="001B631B">
        <w:rPr>
          <w:bCs/>
        </w:rPr>
        <w:t>Zvonko Tomljanović</w:t>
      </w:r>
    </w:p>
    <w:p w:rsidRDefault="00C448E0" w:rsidP="00C448E0" w:rsidR="00C448E0">
      <w:pPr>
        <w:pStyle w:val="Tijeloteksta"/>
        <w:numPr>
          <w:ilvl w:val="0"/>
          <w:numId w:val="2"/>
        </w:numPr>
        <w:rPr>
          <w:bCs/>
        </w:rPr>
      </w:pPr>
      <w:r w:rsidRPr="00C448E0">
        <w:rPr>
          <w:bCs/>
        </w:rPr>
        <w:t>ŽITO d.o.o. Osijek, Đakovština 3</w:t>
      </w:r>
    </w:p>
    <w:p w:rsidRDefault="007804EF" w:rsidP="001B631B" w:rsidR="00B97C36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617B70" w:rsidP="001B631B" w:rsidR="00617B70" w:rsidRPr="001B631B">
      <w:pPr>
        <w:pStyle w:val="Tijeloteksta"/>
        <w:numPr>
          <w:ilvl w:val="0"/>
          <w:numId w:val="2"/>
        </w:numPr>
        <w:rPr>
          <w:bCs/>
        </w:rPr>
      </w:pPr>
      <w:r>
        <w:rPr>
          <w:rFonts w:cstheme="majorBidi" w:hAnsiTheme="majorBidi" w:asciiTheme="majorBidi"/>
        </w:rPr>
        <w:t xml:space="preserve">objaviti na </w:t>
      </w:r>
      <w:r w:rsidRPr="00A6762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A6762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A6762E">
        <w:rPr>
          <w:rFonts w:cstheme="majorBidi" w:hAnsiTheme="majorBidi" w:asciiTheme="majorBidi"/>
        </w:rPr>
        <w:t xml:space="preserve"> e-Oglasna ploča sudova</w:t>
      </w:r>
    </w:p>
    <w:sectPr w:rsidR="00617B70" w:rsidRPr="001B631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F51009" w:rsidRPr="00F51009">
      <w:t>2835/16-5</w:t>
    </w:r>
    <w:r w:rsidR="00EE6DCA">
      <w:t>8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B6E1DBA"/>
    <w:multiLevelType w:val="hybridMultilevel"/>
    <w:tmpl w:val="5E4C208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654A3B"/>
    <w:multiLevelType w:val="hybridMultilevel"/>
    <w:tmpl w:val="E62A8520"/>
    <w:lvl w:tplc="F4BC7A9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8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DB9269F"/>
    <w:multiLevelType w:val="hybridMultilevel"/>
    <w:tmpl w:val="F73A23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114105"/>
    <w:multiLevelType w:val="hybridMultilevel"/>
    <w:tmpl w:val="2B107B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6"/>
  </w:num>
  <w:num w:numId="11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6118"/>
    <w:rsid w:val="000742C1"/>
    <w:rsid w:val="0008529E"/>
    <w:rsid w:val="000A3223"/>
    <w:rsid w:val="000B4962"/>
    <w:rsid w:val="000D306D"/>
    <w:rsid w:val="000F6B24"/>
    <w:rsid w:val="00101B99"/>
    <w:rsid w:val="001023E6"/>
    <w:rsid w:val="001234D1"/>
    <w:rsid w:val="0012682E"/>
    <w:rsid w:val="00141488"/>
    <w:rsid w:val="00141E25"/>
    <w:rsid w:val="001448A5"/>
    <w:rsid w:val="00155FBF"/>
    <w:rsid w:val="00167F6B"/>
    <w:rsid w:val="001961DD"/>
    <w:rsid w:val="00197B14"/>
    <w:rsid w:val="001A2017"/>
    <w:rsid w:val="001A5A8C"/>
    <w:rsid w:val="001B631B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41D"/>
    <w:rsid w:val="0025598D"/>
    <w:rsid w:val="00256536"/>
    <w:rsid w:val="00261776"/>
    <w:rsid w:val="00274077"/>
    <w:rsid w:val="002B3CF8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64741"/>
    <w:rsid w:val="003842A6"/>
    <w:rsid w:val="00393F4B"/>
    <w:rsid w:val="003A31A4"/>
    <w:rsid w:val="003B03B4"/>
    <w:rsid w:val="003E6EEC"/>
    <w:rsid w:val="003F4FB9"/>
    <w:rsid w:val="00402281"/>
    <w:rsid w:val="00410694"/>
    <w:rsid w:val="004114BE"/>
    <w:rsid w:val="004130E8"/>
    <w:rsid w:val="00422007"/>
    <w:rsid w:val="00426229"/>
    <w:rsid w:val="00481F4A"/>
    <w:rsid w:val="004910B6"/>
    <w:rsid w:val="004A27F4"/>
    <w:rsid w:val="004C3316"/>
    <w:rsid w:val="00505BA6"/>
    <w:rsid w:val="005211E5"/>
    <w:rsid w:val="00531849"/>
    <w:rsid w:val="00555B66"/>
    <w:rsid w:val="005648E8"/>
    <w:rsid w:val="00570B93"/>
    <w:rsid w:val="00573678"/>
    <w:rsid w:val="00581DFB"/>
    <w:rsid w:val="005A10EF"/>
    <w:rsid w:val="005B48A9"/>
    <w:rsid w:val="005C0C57"/>
    <w:rsid w:val="005C422E"/>
    <w:rsid w:val="005D63E7"/>
    <w:rsid w:val="006050CF"/>
    <w:rsid w:val="0060747A"/>
    <w:rsid w:val="00611474"/>
    <w:rsid w:val="00617B70"/>
    <w:rsid w:val="00636415"/>
    <w:rsid w:val="00637D06"/>
    <w:rsid w:val="0064095E"/>
    <w:rsid w:val="00652442"/>
    <w:rsid w:val="00656B83"/>
    <w:rsid w:val="00661F50"/>
    <w:rsid w:val="00691600"/>
    <w:rsid w:val="006A0C2A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53FD"/>
    <w:rsid w:val="007C7C60"/>
    <w:rsid w:val="007E3A83"/>
    <w:rsid w:val="007F257A"/>
    <w:rsid w:val="0080074B"/>
    <w:rsid w:val="008236C6"/>
    <w:rsid w:val="00826839"/>
    <w:rsid w:val="00867914"/>
    <w:rsid w:val="0087749D"/>
    <w:rsid w:val="0089592F"/>
    <w:rsid w:val="008960CD"/>
    <w:rsid w:val="008C1038"/>
    <w:rsid w:val="008C4B7E"/>
    <w:rsid w:val="008D3375"/>
    <w:rsid w:val="008D651C"/>
    <w:rsid w:val="008F3DED"/>
    <w:rsid w:val="008F584D"/>
    <w:rsid w:val="008F5CC9"/>
    <w:rsid w:val="00901EE4"/>
    <w:rsid w:val="00906F0E"/>
    <w:rsid w:val="0090706F"/>
    <w:rsid w:val="00912EEF"/>
    <w:rsid w:val="00917215"/>
    <w:rsid w:val="0094108A"/>
    <w:rsid w:val="00954D56"/>
    <w:rsid w:val="0096011B"/>
    <w:rsid w:val="00962844"/>
    <w:rsid w:val="0096489A"/>
    <w:rsid w:val="009927BD"/>
    <w:rsid w:val="009C72D3"/>
    <w:rsid w:val="009E160B"/>
    <w:rsid w:val="009F123B"/>
    <w:rsid w:val="00A41E6E"/>
    <w:rsid w:val="00A42CD3"/>
    <w:rsid w:val="00A753C4"/>
    <w:rsid w:val="00A863B6"/>
    <w:rsid w:val="00AA3C59"/>
    <w:rsid w:val="00AA7363"/>
    <w:rsid w:val="00AD0C29"/>
    <w:rsid w:val="00AE6296"/>
    <w:rsid w:val="00AF040A"/>
    <w:rsid w:val="00B35ECA"/>
    <w:rsid w:val="00B404E8"/>
    <w:rsid w:val="00B45D6A"/>
    <w:rsid w:val="00B462D9"/>
    <w:rsid w:val="00B50675"/>
    <w:rsid w:val="00B559EE"/>
    <w:rsid w:val="00B63533"/>
    <w:rsid w:val="00B83ADA"/>
    <w:rsid w:val="00B8413A"/>
    <w:rsid w:val="00B97C36"/>
    <w:rsid w:val="00B97E11"/>
    <w:rsid w:val="00BB7739"/>
    <w:rsid w:val="00BF0363"/>
    <w:rsid w:val="00BF71E0"/>
    <w:rsid w:val="00C14607"/>
    <w:rsid w:val="00C21D42"/>
    <w:rsid w:val="00C2774C"/>
    <w:rsid w:val="00C33FCF"/>
    <w:rsid w:val="00C35A16"/>
    <w:rsid w:val="00C407EB"/>
    <w:rsid w:val="00C448E0"/>
    <w:rsid w:val="00C44911"/>
    <w:rsid w:val="00C561E3"/>
    <w:rsid w:val="00C63BEA"/>
    <w:rsid w:val="00C701CD"/>
    <w:rsid w:val="00C9309C"/>
    <w:rsid w:val="00CE37A7"/>
    <w:rsid w:val="00D1452D"/>
    <w:rsid w:val="00D16404"/>
    <w:rsid w:val="00D30AFA"/>
    <w:rsid w:val="00D44DB0"/>
    <w:rsid w:val="00D86AC7"/>
    <w:rsid w:val="00D923A0"/>
    <w:rsid w:val="00D93C43"/>
    <w:rsid w:val="00D94332"/>
    <w:rsid w:val="00DB3622"/>
    <w:rsid w:val="00DB6E0A"/>
    <w:rsid w:val="00DC231A"/>
    <w:rsid w:val="00DD6230"/>
    <w:rsid w:val="00DE7088"/>
    <w:rsid w:val="00E01A78"/>
    <w:rsid w:val="00E02D46"/>
    <w:rsid w:val="00E33ACF"/>
    <w:rsid w:val="00E3660B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EE6DCA"/>
    <w:rsid w:val="00F1587B"/>
    <w:rsid w:val="00F2236E"/>
    <w:rsid w:val="00F305C9"/>
    <w:rsid w:val="00F31092"/>
    <w:rsid w:val="00F3505B"/>
    <w:rsid w:val="00F51009"/>
    <w:rsid w:val="00F73E76"/>
    <w:rsid w:val="00F85699"/>
    <w:rsid w:val="00FA0EF9"/>
    <w:rsid w:val="00FA1C58"/>
    <w:rsid w:val="00FA600A"/>
    <w:rsid w:val="00FB4771"/>
    <w:rsid w:val="00FC4280"/>
    <w:rsid w:val="00FC7BF4"/>
    <w:rsid w:val="00FE7EB2"/>
    <w:rsid w:val="00FF10BE"/>
    <w:rsid w:val="00FF1197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06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6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6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67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67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06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6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6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6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6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St-2835/2016-58</izvorni_sadrzaj>
    <derivirana_varijabla naziv="DomainObject.Oznaka_1">St-2835/2016-58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St-2835/2016-58</izvorni_sadrzaj>
    <derivirana_varijabla naziv="DomainObject.PoslovniBrojDokumenta_1">St-2835/2016-58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E3F24-CC7B-4959-B3D1-AED520815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515</properties:Words>
  <properties:Characters>2767</properties:Characters>
  <properties:Lines>92</properties:Lines>
  <properties:Paragraphs>45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2018-01-23T08:18:00Z</cp:lastPrinted>
  <dcterms:modified xmlns:xsi="http://www.w3.org/2001/XMLSchema-instance" xsi:type="dcterms:W3CDTF">2018-01-23T08:30:00Z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St-2835/2016-58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