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96295" w14:paraId="d496295" w:rsidRDefault="00153A84" w:rsidP="00560C67" w:rsidR="00560C6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5841A3" w:rsidR="005841A3">
      <w:pPr>
        <w:rPr>
          <w:sz w:val="24"/>
        </w:rPr>
      </w:pPr>
      <w:r>
        <w:rPr>
          <w:sz w:val="24"/>
        </w:rPr>
        <w:t>TRGOVAČKI SUD U OSIJEKU</w:t>
      </w:r>
    </w:p>
    <w:p w:rsidRDefault="005D3F5E" w:rsidR="005D3F5E">
      <w:pPr>
        <w:rPr>
          <w:sz w:val="24"/>
        </w:rPr>
      </w:pPr>
      <w:r>
        <w:rPr>
          <w:sz w:val="24"/>
        </w:rPr>
        <w:t>STALNA SLUŽBA</w:t>
      </w:r>
    </w:p>
    <w:p w:rsidRDefault="003830C3" w:rsidR="002518B6">
      <w:pPr>
        <w:rPr>
          <w:sz w:val="24"/>
        </w:rPr>
      </w:pPr>
      <w:r>
        <w:rPr>
          <w:sz w:val="24"/>
        </w:rPr>
        <w:t>U SLAVONSKOM BRODU</w:t>
      </w:r>
    </w:p>
    <w:p w:rsidRDefault="00105B02" w:rsidR="00105B02">
      <w:pPr>
        <w:rPr>
          <w:sz w:val="24"/>
        </w:rPr>
      </w:pPr>
      <w:r>
        <w:rPr>
          <w:sz w:val="24"/>
        </w:rPr>
        <w:t>Trg pobjede 13</w:t>
      </w:r>
    </w:p>
    <w:p w:rsidRDefault="00105B02" w:rsidR="003830C3" w:rsidRPr="00560C67">
      <w:pPr>
        <w:rPr>
          <w:sz w:val="24"/>
        </w:rPr>
      </w:pPr>
      <w:r>
        <w:rPr>
          <w:sz w:val="24"/>
        </w:rPr>
        <w:t xml:space="preserve">35000 Slavonski Brod  </w:t>
      </w:r>
      <w:r w:rsidR="00006653">
        <w:rPr>
          <w:sz w:val="24"/>
        </w:rPr>
        <w:t xml:space="preserve">                                             </w:t>
      </w:r>
      <w:r w:rsidR="00F56926">
        <w:rPr>
          <w:sz w:val="24"/>
        </w:rPr>
        <w:t xml:space="preserve">                     </w:t>
      </w:r>
      <w:r w:rsidR="00006653" w:rsidRPr="00560C67">
        <w:rPr>
          <w:sz w:val="24"/>
        </w:rPr>
        <w:t>Broj: St-</w:t>
      </w:r>
      <w:r w:rsidR="00334AA2">
        <w:rPr>
          <w:sz w:val="24"/>
        </w:rPr>
        <w:t>2231/2016-10</w:t>
      </w:r>
    </w:p>
    <w:p w:rsidRDefault="004E524A" w:rsidR="004E524A" w:rsidRPr="00560C67">
      <w:pPr>
        <w:rPr>
          <w:sz w:val="24"/>
        </w:rPr>
      </w:pPr>
    </w:p>
    <w:p w:rsidRDefault="004E524A" w:rsidP="004E524A" w:rsidR="00006653" w:rsidRPr="00560C67">
      <w:pPr>
        <w:jc w:val="center"/>
        <w:rPr>
          <w:sz w:val="24"/>
        </w:rPr>
      </w:pPr>
      <w:r w:rsidRPr="00560C67">
        <w:rPr>
          <w:sz w:val="24"/>
        </w:rPr>
        <w:t>R E P U B L I K A     H R V A T S K A</w:t>
      </w:r>
      <w:r w:rsidR="00193387" w:rsidRPr="00560C67">
        <w:rPr>
          <w:sz w:val="24"/>
        </w:rPr>
        <w:t xml:space="preserve"> </w:t>
      </w:r>
    </w:p>
    <w:p w:rsidRDefault="00006653" w:rsidR="00B65080">
      <w:pPr>
        <w:jc w:val="center"/>
        <w:rPr>
          <w:sz w:val="24"/>
        </w:rPr>
      </w:pPr>
      <w:r w:rsidRPr="00560C67">
        <w:rPr>
          <w:sz w:val="24"/>
        </w:rPr>
        <w:t>R J E Š E N J E</w:t>
      </w:r>
    </w:p>
    <w:p w:rsidRDefault="00006653" w:rsidR="00006653">
      <w:pPr>
        <w:rPr>
          <w:sz w:val="24"/>
        </w:rPr>
      </w:pPr>
    </w:p>
    <w:p w:rsidRDefault="00006653" w:rsidP="004D30A4" w:rsidR="003830C3">
      <w:pPr>
        <w:jc w:val="both"/>
        <w:rPr>
          <w:sz w:val="24"/>
        </w:rPr>
      </w:pPr>
      <w:r>
        <w:rPr>
          <w:sz w:val="24"/>
        </w:rPr>
        <w:tab/>
      </w:r>
      <w:r w:rsidR="005841A3">
        <w:rPr>
          <w:sz w:val="24"/>
        </w:rPr>
        <w:t xml:space="preserve">TRGOVAČKI SUD U OSIJEKU, </w:t>
      </w:r>
      <w:r w:rsidR="005D3F5E">
        <w:rPr>
          <w:sz w:val="24"/>
        </w:rPr>
        <w:t xml:space="preserve">STALNA SLUŽBA </w:t>
      </w:r>
      <w:r w:rsidR="003830C3">
        <w:rPr>
          <w:sz w:val="24"/>
        </w:rPr>
        <w:t>U SLAVONSKOM BRODU</w:t>
      </w:r>
      <w:r>
        <w:rPr>
          <w:sz w:val="24"/>
        </w:rPr>
        <w:t>, po stečajnom sucu Vesni Vu</w:t>
      </w:r>
      <w:r w:rsidR="00C029DF">
        <w:rPr>
          <w:sz w:val="24"/>
        </w:rPr>
        <w:t>ke</w:t>
      </w:r>
      <w:r w:rsidR="00CD1736">
        <w:rPr>
          <w:sz w:val="24"/>
        </w:rPr>
        <w:t xml:space="preserve">lić, </w:t>
      </w:r>
      <w:r w:rsidR="00334AA2">
        <w:rPr>
          <w:sz w:val="24"/>
        </w:rPr>
        <w:t xml:space="preserve">povodom prijedloga </w:t>
      </w:r>
      <w:r w:rsidR="009B2A69">
        <w:rPr>
          <w:sz w:val="24"/>
        </w:rPr>
        <w:t xml:space="preserve"> </w:t>
      </w:r>
      <w:r w:rsidR="00334AA2">
        <w:rPr>
          <w:sz w:val="24"/>
        </w:rPr>
        <w:t xml:space="preserve">FINE </w:t>
      </w:r>
      <w:r w:rsidR="000F54B8">
        <w:rPr>
          <w:sz w:val="24"/>
        </w:rPr>
        <w:t>za ot</w:t>
      </w:r>
      <w:r w:rsidR="009B2A69">
        <w:rPr>
          <w:sz w:val="24"/>
        </w:rPr>
        <w:t>va</w:t>
      </w:r>
      <w:r w:rsidR="000F54B8">
        <w:rPr>
          <w:sz w:val="24"/>
        </w:rPr>
        <w:t>ra</w:t>
      </w:r>
      <w:r w:rsidR="009B2A69">
        <w:rPr>
          <w:sz w:val="24"/>
        </w:rPr>
        <w:t xml:space="preserve">nje stečajnog postupka nad dužnikom </w:t>
      </w:r>
      <w:r w:rsidR="00334AA2">
        <w:rPr>
          <w:sz w:val="24"/>
        </w:rPr>
        <w:t>VENJE d.o.o Gradište</w:t>
      </w:r>
      <w:r w:rsidR="00A938BB">
        <w:rPr>
          <w:sz w:val="24"/>
        </w:rPr>
        <w:t xml:space="preserve">, dana </w:t>
      </w:r>
      <w:r w:rsidR="00334AA2">
        <w:rPr>
          <w:sz w:val="24"/>
        </w:rPr>
        <w:t>3</w:t>
      </w:r>
      <w:r w:rsidR="00AC2DC4">
        <w:rPr>
          <w:sz w:val="24"/>
        </w:rPr>
        <w:t>1</w:t>
      </w:r>
      <w:r w:rsidR="009B2A69">
        <w:rPr>
          <w:sz w:val="24"/>
        </w:rPr>
        <w:t>.listopada</w:t>
      </w:r>
      <w:r w:rsidR="00A938BB">
        <w:rPr>
          <w:sz w:val="24"/>
        </w:rPr>
        <w:t xml:space="preserve"> 2016.</w:t>
      </w:r>
    </w:p>
    <w:p w:rsidRDefault="0018242F" w:rsidP="004D30A4" w:rsidR="0018242F">
      <w:pPr>
        <w:jc w:val="both"/>
        <w:rPr>
          <w:sz w:val="24"/>
        </w:rPr>
      </w:pPr>
    </w:p>
    <w:p w:rsidRDefault="002F5E6D" w:rsidP="002F5E6D" w:rsidR="00006653">
      <w:pPr>
        <w:tabs>
          <w:tab w:pos="6150" w:val="left"/>
        </w:tabs>
        <w:rPr>
          <w:sz w:val="24"/>
        </w:rPr>
      </w:pPr>
      <w:r>
        <w:rPr>
          <w:sz w:val="24"/>
        </w:rPr>
        <w:tab/>
      </w:r>
    </w:p>
    <w:p w:rsidRDefault="00006653" w:rsidR="003A1C26">
      <w:pPr>
        <w:jc w:val="center"/>
        <w:rPr>
          <w:sz w:val="24"/>
        </w:rPr>
      </w:pPr>
      <w:r w:rsidRPr="00560C67">
        <w:rPr>
          <w:sz w:val="24"/>
        </w:rPr>
        <w:t>r i j e š i o    j e</w:t>
      </w:r>
    </w:p>
    <w:p w:rsidRDefault="003830C3" w:rsidR="003830C3">
      <w:pPr>
        <w:jc w:val="center"/>
        <w:rPr>
          <w:b/>
          <w:sz w:val="24"/>
        </w:rPr>
      </w:pPr>
    </w:p>
    <w:p w:rsidRDefault="00006653" w:rsidR="00006653">
      <w:pPr>
        <w:jc w:val="center"/>
        <w:rPr>
          <w:sz w:val="24"/>
        </w:rPr>
      </w:pPr>
    </w:p>
    <w:p w:rsidRDefault="00006653" w:rsidP="0053115A" w:rsidR="0053115A" w:rsidRPr="00A83C97">
      <w:pPr>
        <w:jc w:val="both"/>
        <w:rPr>
          <w:sz w:val="24"/>
        </w:rPr>
      </w:pPr>
      <w:r>
        <w:rPr>
          <w:sz w:val="24"/>
        </w:rPr>
        <w:tab/>
      </w:r>
      <w:r w:rsidR="0053115A">
        <w:rPr>
          <w:b/>
          <w:sz w:val="24"/>
        </w:rPr>
        <w:t>I –</w:t>
      </w:r>
      <w:r w:rsidR="0053115A">
        <w:rPr>
          <w:sz w:val="24"/>
        </w:rPr>
        <w:t xml:space="preserve"> Otvara se stečajni postupak nad dužnikom</w:t>
      </w:r>
      <w:r w:rsidR="000F54B8">
        <w:rPr>
          <w:sz w:val="24"/>
        </w:rPr>
        <w:t xml:space="preserve"> </w:t>
      </w:r>
      <w:r w:rsidR="00B84A85">
        <w:rPr>
          <w:sz w:val="24"/>
        </w:rPr>
        <w:t>VENJE d.o.o za vinogradarstvo i vinarstvo Gradište (grad Kutjevo), Gradište 73a, OIB 85764587113.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 -</w:t>
      </w:r>
      <w:r>
        <w:rPr>
          <w:sz w:val="24"/>
        </w:rPr>
        <w:t xml:space="preserve"> Stečaj se otvara s danom </w:t>
      </w:r>
      <w:r w:rsidR="00B84A85">
        <w:rPr>
          <w:sz w:val="24"/>
        </w:rPr>
        <w:t>3</w:t>
      </w:r>
      <w:r w:rsidR="00396360">
        <w:rPr>
          <w:sz w:val="24"/>
        </w:rPr>
        <w:t>1</w:t>
      </w:r>
      <w:r w:rsidR="000F54B8">
        <w:rPr>
          <w:sz w:val="24"/>
        </w:rPr>
        <w:t>.listopada</w:t>
      </w:r>
      <w:r>
        <w:rPr>
          <w:sz w:val="24"/>
        </w:rPr>
        <w:t xml:space="preserve"> 2016.u 1</w:t>
      </w:r>
      <w:r w:rsidR="00396360">
        <w:rPr>
          <w:sz w:val="24"/>
        </w:rPr>
        <w:t>2</w:t>
      </w:r>
      <w:r>
        <w:rPr>
          <w:sz w:val="24"/>
        </w:rPr>
        <w:t xml:space="preserve"> sati.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III -</w:t>
      </w:r>
      <w:r>
        <w:rPr>
          <w:sz w:val="24"/>
        </w:rPr>
        <w:t xml:space="preserve"> Imenuje se stečajni upravitelj</w:t>
      </w:r>
      <w:r w:rsidR="00B84A85">
        <w:rPr>
          <w:sz w:val="24"/>
        </w:rPr>
        <w:t xml:space="preserve"> </w:t>
      </w:r>
      <w:r w:rsidR="008F0496">
        <w:rPr>
          <w:sz w:val="24"/>
        </w:rPr>
        <w:t xml:space="preserve">Željko Ferenčić, </w:t>
      </w:r>
      <w:proofErr w:type="spellStart"/>
      <w:r w:rsidR="008F0496">
        <w:rPr>
          <w:sz w:val="24"/>
        </w:rPr>
        <w:t>dipl.pravnik</w:t>
      </w:r>
      <w:proofErr w:type="spellEnd"/>
      <w:r w:rsidR="008F0496">
        <w:rPr>
          <w:sz w:val="24"/>
        </w:rPr>
        <w:t xml:space="preserve"> Vukovar, Kardinala </w:t>
      </w:r>
      <w:proofErr w:type="spellStart"/>
      <w:r w:rsidR="008F0496">
        <w:rPr>
          <w:sz w:val="24"/>
        </w:rPr>
        <w:t>A.Stepinca</w:t>
      </w:r>
      <w:proofErr w:type="spellEnd"/>
      <w:r w:rsidR="008F0496">
        <w:rPr>
          <w:sz w:val="24"/>
        </w:rPr>
        <w:t xml:space="preserve"> 2, OIB 73873182459</w:t>
      </w:r>
      <w:r w:rsidR="002A3B75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 w:rsidRPr="00F11A25">
        <w:rPr>
          <w:b/>
          <w:sz w:val="24"/>
        </w:rPr>
        <w:t>I</w:t>
      </w:r>
      <w:r>
        <w:rPr>
          <w:b/>
          <w:sz w:val="24"/>
        </w:rPr>
        <w:t>V -</w:t>
      </w:r>
      <w:r>
        <w:rPr>
          <w:sz w:val="24"/>
        </w:rPr>
        <w:t xml:space="preserve"> Pozivaju se vjerovnici u roku od 60 dana od dana objave rješenja o otvaranju stečajnog postupka na mrežnoj stanici e-Oglasna ploča sudova, prijaviti svoje tražbine </w:t>
      </w:r>
      <w:r w:rsidRPr="00A83C97">
        <w:rPr>
          <w:sz w:val="24"/>
        </w:rPr>
        <w:t>stečajnom upravitelju</w:t>
      </w:r>
      <w:r w:rsidR="00D73A04">
        <w:rPr>
          <w:sz w:val="24"/>
        </w:rPr>
        <w:t xml:space="preserve"> </w:t>
      </w:r>
      <w:r w:rsidR="004869FA">
        <w:rPr>
          <w:sz w:val="24"/>
        </w:rPr>
        <w:t xml:space="preserve"> </w:t>
      </w:r>
      <w:r w:rsidR="008F0496">
        <w:rPr>
          <w:sz w:val="24"/>
        </w:rPr>
        <w:t xml:space="preserve">Željku Ferenčiću, </w:t>
      </w:r>
      <w:proofErr w:type="spellStart"/>
      <w:r w:rsidR="008F0496">
        <w:rPr>
          <w:sz w:val="24"/>
        </w:rPr>
        <w:t>dipl.pravnik</w:t>
      </w:r>
      <w:proofErr w:type="spellEnd"/>
      <w:r w:rsidR="008F0496">
        <w:rPr>
          <w:sz w:val="24"/>
        </w:rPr>
        <w:t xml:space="preserve"> Vukovar, Kardinala </w:t>
      </w:r>
      <w:proofErr w:type="spellStart"/>
      <w:r w:rsidR="008F0496">
        <w:rPr>
          <w:sz w:val="24"/>
        </w:rPr>
        <w:t>A.Stepinca</w:t>
      </w:r>
      <w:proofErr w:type="spellEnd"/>
      <w:r w:rsidR="008F0496">
        <w:rPr>
          <w:sz w:val="24"/>
        </w:rPr>
        <w:t xml:space="preserve"> 2, </w:t>
      </w:r>
      <w:r>
        <w:rPr>
          <w:sz w:val="24"/>
        </w:rPr>
        <w:t>u skladu s odredbama Stečajnog zakona o prijavama tražbina i to u dva primjerka zajedno s ispravama iz kojih tražbina proizlazi i dokazom o uplati sudske pristojbe u iznosu 2% od vrijednosti prijavljene tražbine (ali ne više od 500,00 kn). Pristojba se uplaćuje na račun državnog proračuna IBAN HR12 1001005-1863000160, s pozivom na br. HR64 5045-3531-</w:t>
      </w:r>
      <w:r w:rsidR="008F0496">
        <w:rPr>
          <w:b/>
          <w:sz w:val="24"/>
        </w:rPr>
        <w:t>2231</w:t>
      </w:r>
      <w:r>
        <w:rPr>
          <w:b/>
          <w:sz w:val="24"/>
        </w:rPr>
        <w:t>-</w:t>
      </w:r>
      <w:r w:rsidR="00D73A04">
        <w:rPr>
          <w:sz w:val="24"/>
        </w:rPr>
        <w:t>2016</w:t>
      </w:r>
      <w:r>
        <w:rPr>
          <w:sz w:val="24"/>
        </w:rPr>
        <w:t>.</w:t>
      </w:r>
    </w:p>
    <w:p w:rsidRDefault="0053115A" w:rsidP="0053115A" w:rsidR="003830C3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Prijava se pod</w:t>
      </w:r>
      <w:r w:rsidR="00DE1DFE">
        <w:rPr>
          <w:sz w:val="24"/>
        </w:rPr>
        <w:t>no</w:t>
      </w:r>
      <w:r w:rsidR="00590B55">
        <w:rPr>
          <w:sz w:val="24"/>
        </w:rPr>
        <w:t>si na propisanom obrascu, a  u prijavi je</w:t>
      </w:r>
      <w:r>
        <w:rPr>
          <w:sz w:val="24"/>
        </w:rPr>
        <w:t xml:space="preserve"> potrebno navesti </w:t>
      </w:r>
      <w:r w:rsidR="00590B55">
        <w:rPr>
          <w:sz w:val="24"/>
        </w:rPr>
        <w:t xml:space="preserve">pravnu </w:t>
      </w:r>
      <w:r>
        <w:rPr>
          <w:sz w:val="24"/>
        </w:rPr>
        <w:t xml:space="preserve">osnovu i iznos tražbine u kunama, broj žiro računa vjerovnika, </w:t>
      </w:r>
      <w:r w:rsidR="00590B55">
        <w:rPr>
          <w:sz w:val="24"/>
        </w:rPr>
        <w:t xml:space="preserve">podatke za identifikaciju dužnika i vjerovnika, naznaku o dokazu za postojanje tražbine i ovršne isprave, </w:t>
      </w:r>
      <w:r>
        <w:rPr>
          <w:sz w:val="24"/>
        </w:rPr>
        <w:t>a ako se o prijavljenoj tražbini vodi parnica, u prijavi je potrebno navesti oznaku broja spisa i sud pred kojim se parnica vodi.</w:t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 w:rsidR="00590B55">
        <w:rPr>
          <w:sz w:val="24"/>
        </w:rPr>
        <w:t>Ako radnik ili prijašnji dužnikov radnik nije prijavio svoju tražbinu, s</w:t>
      </w:r>
      <w:r>
        <w:rPr>
          <w:sz w:val="24"/>
        </w:rPr>
        <w:t xml:space="preserve">matrat će se da </w:t>
      </w:r>
      <w:r w:rsidR="00590B55">
        <w:rPr>
          <w:sz w:val="24"/>
        </w:rPr>
        <w:t>je tražbinu prijavio u skladu s popisom koji je sastavio stečajni upravitelj (čl. 257 st. 3 i 4 SZ-a).</w:t>
      </w:r>
    </w:p>
    <w:p w:rsidRDefault="00590B55" w:rsidP="003830C3" w:rsidR="0053115A">
      <w:pPr>
        <w:jc w:val="both"/>
        <w:rPr>
          <w:sz w:val="24"/>
        </w:rPr>
      </w:pPr>
      <w:r>
        <w:rPr>
          <w:sz w:val="24"/>
        </w:rPr>
        <w:tab/>
        <w:t>P</w:t>
      </w:r>
      <w:r w:rsidR="00E57A6C">
        <w:rPr>
          <w:sz w:val="24"/>
        </w:rPr>
        <w:t>rijave</w:t>
      </w:r>
      <w:r w:rsidR="00DE1DFE">
        <w:rPr>
          <w:sz w:val="24"/>
        </w:rPr>
        <w:t xml:space="preserve"> tražbine podnesene</w:t>
      </w:r>
      <w:r>
        <w:rPr>
          <w:sz w:val="24"/>
        </w:rPr>
        <w:t xml:space="preserve"> nakon isteka roka za prijavljivanje, sud će odbaciti rješenjem.</w:t>
      </w:r>
    </w:p>
    <w:p w:rsidRDefault="00502ADB" w:rsidP="003830C3" w:rsidR="00502ADB">
      <w:pPr>
        <w:jc w:val="both"/>
        <w:rPr>
          <w:sz w:val="24"/>
        </w:rPr>
      </w:pPr>
    </w:p>
    <w:p w:rsidRDefault="00502ADB" w:rsidP="003830C3" w:rsidR="00502ADB">
      <w:pPr>
        <w:jc w:val="both"/>
        <w:rPr>
          <w:sz w:val="24"/>
        </w:rPr>
      </w:pPr>
    </w:p>
    <w:p w:rsidRDefault="0018242F" w:rsidP="003830C3" w:rsidR="0018242F">
      <w:pPr>
        <w:jc w:val="both"/>
        <w:rPr>
          <w:sz w:val="24"/>
        </w:rPr>
      </w:pPr>
    </w:p>
    <w:p w:rsidRDefault="0018242F" w:rsidP="000F29A3" w:rsidR="0018242F" w:rsidRPr="0018242F">
      <w:pPr>
        <w:numPr>
          <w:ilvl w:val="0"/>
          <w:numId w:val="6"/>
        </w:numPr>
        <w:jc w:val="both"/>
        <w:rPr>
          <w:sz w:val="24"/>
        </w:rPr>
      </w:pPr>
      <w:r w:rsidRPr="0018242F">
        <w:rPr>
          <w:sz w:val="24"/>
        </w:rPr>
        <w:t xml:space="preserve">2 -                              </w:t>
      </w:r>
      <w:r w:rsidR="008F0496">
        <w:rPr>
          <w:sz w:val="24"/>
        </w:rPr>
        <w:t>Broj: St-2231/2016-10</w:t>
      </w:r>
    </w:p>
    <w:p w:rsidRDefault="0018242F" w:rsidP="0053115A" w:rsidR="0018242F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V -</w:t>
      </w:r>
      <w:r>
        <w:rPr>
          <w:sz w:val="24"/>
        </w:rPr>
        <w:t xml:space="preserve"> Pozivaju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da u roku navedenom u </w:t>
      </w:r>
      <w:proofErr w:type="spellStart"/>
      <w:r>
        <w:rPr>
          <w:sz w:val="24"/>
        </w:rPr>
        <w:t>toč</w:t>
      </w:r>
      <w:proofErr w:type="spellEnd"/>
      <w:r>
        <w:rPr>
          <w:sz w:val="24"/>
        </w:rPr>
        <w:t xml:space="preserve">. IV ovog rješenja, obavijeste stečajnog upravitelja o svom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pravu, pravnoj osnovi razlučnog prava i dijelu imovine stečajnog dužnika na koji se odnosi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pravo. Ako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prijavljuju i tražbinu kao stečajni vjerovnici, u prijavi su dužni označiti dio imovine stečajnog dužnika na koji se odnosi njihovo </w:t>
      </w:r>
      <w:proofErr w:type="spellStart"/>
      <w:r>
        <w:rPr>
          <w:sz w:val="24"/>
        </w:rPr>
        <w:t>razlučno</w:t>
      </w:r>
      <w:proofErr w:type="spellEnd"/>
      <w:r>
        <w:rPr>
          <w:sz w:val="24"/>
        </w:rPr>
        <w:t xml:space="preserve"> pravo i iznos do kojeg njihova tražbina predvidivo neće biti pokrivena tim </w:t>
      </w:r>
      <w:proofErr w:type="spellStart"/>
      <w:r>
        <w:rPr>
          <w:sz w:val="24"/>
        </w:rPr>
        <w:t>razlučnom</w:t>
      </w:r>
      <w:proofErr w:type="spellEnd"/>
      <w:r>
        <w:rPr>
          <w:sz w:val="24"/>
        </w:rPr>
        <w:t xml:space="preserve"> pravom.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  <w:t xml:space="preserve">Upozoravaju se </w:t>
      </w:r>
      <w:proofErr w:type="spellStart"/>
      <w:r>
        <w:rPr>
          <w:sz w:val="24"/>
        </w:rPr>
        <w:t>razlučni</w:t>
      </w:r>
      <w:proofErr w:type="spellEnd"/>
      <w:r>
        <w:rPr>
          <w:sz w:val="24"/>
        </w:rPr>
        <w:t xml:space="preserve"> vjerovnici na posljedice propisane čl. </w:t>
      </w:r>
      <w:r w:rsidR="00590B55">
        <w:rPr>
          <w:sz w:val="24"/>
        </w:rPr>
        <w:t>258 st. 3 SZ-a.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                                                     </w:t>
      </w:r>
    </w:p>
    <w:p w:rsidRDefault="0053115A" w:rsidP="0053115A" w:rsidR="0053115A">
      <w:pPr>
        <w:ind w:firstLine="720"/>
        <w:jc w:val="both"/>
        <w:rPr>
          <w:sz w:val="24"/>
        </w:rPr>
      </w:pPr>
      <w:r>
        <w:rPr>
          <w:b/>
          <w:sz w:val="24"/>
        </w:rPr>
        <w:t xml:space="preserve">VI </w:t>
      </w:r>
      <w:r>
        <w:rPr>
          <w:sz w:val="24"/>
        </w:rPr>
        <w:t xml:space="preserve">– Pozivaju se izlučni vjerovnici da u navedenom roku obavijeste stečajnog upravitelja o svom izlučnom pravu, njegovoj pravnoj osnovi, te označe predmet na koji se izlučno pravo odnosi (čl. </w:t>
      </w:r>
      <w:r w:rsidR="00590B55">
        <w:rPr>
          <w:sz w:val="24"/>
        </w:rPr>
        <w:t xml:space="preserve">258 st. 1 </w:t>
      </w:r>
      <w:r>
        <w:rPr>
          <w:sz w:val="24"/>
        </w:rPr>
        <w:t xml:space="preserve"> SZ-a).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 xml:space="preserve">VII </w:t>
      </w:r>
      <w:r>
        <w:rPr>
          <w:sz w:val="24"/>
        </w:rPr>
        <w:t>- Pozivaju se dužnikovi dužnici da svoje obveze bez odgode ispunjavaju stečajnom upravitelju za stečajnog dužnika.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</w:r>
      <w:r>
        <w:rPr>
          <w:b/>
          <w:sz w:val="24"/>
        </w:rPr>
        <w:t>VIII -</w:t>
      </w:r>
      <w:r>
        <w:rPr>
          <w:sz w:val="24"/>
        </w:rPr>
        <w:t xml:space="preserve"> Ispitno ročište na kojem će se ispitati prijavljene tražbine određuje se na dan</w:t>
      </w:r>
      <w:r w:rsidR="001878AD">
        <w:rPr>
          <w:sz w:val="24"/>
        </w:rPr>
        <w:t xml:space="preserve"> </w:t>
      </w:r>
      <w:r w:rsidR="00A41D72">
        <w:rPr>
          <w:b/>
          <w:sz w:val="24"/>
        </w:rPr>
        <w:t>31</w:t>
      </w:r>
      <w:r w:rsidR="000F54B8">
        <w:rPr>
          <w:b/>
          <w:sz w:val="24"/>
        </w:rPr>
        <w:t>.siječnja 2017</w:t>
      </w:r>
      <w:r w:rsidR="001878AD">
        <w:rPr>
          <w:b/>
          <w:sz w:val="24"/>
        </w:rPr>
        <w:t>. g. u 9</w:t>
      </w:r>
      <w:r>
        <w:rPr>
          <w:b/>
          <w:sz w:val="24"/>
        </w:rPr>
        <w:t xml:space="preserve"> sati, u prostorijama Trgovačkog suda u Osijeku Stalna služba u </w:t>
      </w:r>
      <w:proofErr w:type="spellStart"/>
      <w:r>
        <w:rPr>
          <w:b/>
          <w:sz w:val="24"/>
        </w:rPr>
        <w:t>Slav.Brodu</w:t>
      </w:r>
      <w:proofErr w:type="spellEnd"/>
      <w:r>
        <w:rPr>
          <w:b/>
          <w:sz w:val="24"/>
        </w:rPr>
        <w:t>, Trg pobjede 13/III – sudnica 89.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b/>
          <w:sz w:val="24"/>
        </w:rPr>
      </w:pPr>
      <w:r>
        <w:rPr>
          <w:sz w:val="24"/>
        </w:rPr>
        <w:tab/>
        <w:t>I</w:t>
      </w:r>
      <w:r>
        <w:rPr>
          <w:b/>
          <w:sz w:val="24"/>
        </w:rPr>
        <w:t>X -</w:t>
      </w:r>
      <w:r>
        <w:rPr>
          <w:sz w:val="24"/>
        </w:rPr>
        <w:t xml:space="preserve"> Izvještajno ročište na kojem će se temeljem izvješća stečajnog upravitelja odlučivati o daljnjem tijeku stečajnog postupka održat će se </w:t>
      </w:r>
      <w:r w:rsidR="001878AD">
        <w:rPr>
          <w:b/>
          <w:sz w:val="24"/>
        </w:rPr>
        <w:t>istoga dana u 9</w:t>
      </w:r>
      <w:r>
        <w:rPr>
          <w:b/>
          <w:sz w:val="24"/>
        </w:rPr>
        <w:t>,30 sati.</w:t>
      </w:r>
    </w:p>
    <w:p w:rsidRDefault="0053115A" w:rsidP="0053115A" w:rsidR="0053115A">
      <w:pPr>
        <w:jc w:val="both"/>
        <w:rPr>
          <w:b/>
          <w:sz w:val="24"/>
        </w:rPr>
      </w:pP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 -</w:t>
      </w:r>
      <w:r>
        <w:rPr>
          <w:sz w:val="24"/>
        </w:rPr>
        <w:t xml:space="preserve"> Otvaranje stečajnog postupka ima se upisati u sudski registar ovog Suda.  </w:t>
      </w:r>
    </w:p>
    <w:p w:rsidRDefault="0053115A" w:rsidP="0053115A" w:rsidR="0053115A">
      <w:pPr>
        <w:jc w:val="both"/>
        <w:rPr>
          <w:sz w:val="24"/>
        </w:rPr>
      </w:pPr>
    </w:p>
    <w:p w:rsidRDefault="0053115A" w:rsidP="0053115A" w:rsidR="00D73A04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</w:t>
      </w:r>
      <w:r w:rsidRPr="00370080">
        <w:rPr>
          <w:b/>
          <w:sz w:val="24"/>
        </w:rPr>
        <w:t xml:space="preserve"> –</w:t>
      </w:r>
      <w:r>
        <w:rPr>
          <w:sz w:val="24"/>
        </w:rPr>
        <w:t xml:space="preserve"> Rješenje o otvaranju stečajnog postupka bit će dostavljamo </w:t>
      </w:r>
      <w:proofErr w:type="spellStart"/>
      <w:r>
        <w:rPr>
          <w:sz w:val="24"/>
        </w:rPr>
        <w:t>zk.odjelu</w:t>
      </w:r>
      <w:proofErr w:type="spellEnd"/>
      <w:r>
        <w:rPr>
          <w:sz w:val="24"/>
        </w:rPr>
        <w:t xml:space="preserve"> Općinskog suda u </w:t>
      </w:r>
      <w:r w:rsidR="008F0496">
        <w:rPr>
          <w:sz w:val="24"/>
        </w:rPr>
        <w:t>Požegi</w:t>
      </w:r>
      <w:r w:rsidR="00900874">
        <w:rPr>
          <w:sz w:val="24"/>
        </w:rPr>
        <w:t xml:space="preserve"> radi upisa zabilježbe na nekretnini vlasništva stečajnog dužnika označene sa kč.br. 509/1, upisana u zk.ul.562 </w:t>
      </w:r>
      <w:proofErr w:type="spellStart"/>
      <w:r w:rsidR="00900874">
        <w:rPr>
          <w:sz w:val="24"/>
        </w:rPr>
        <w:t>k.o</w:t>
      </w:r>
      <w:proofErr w:type="spellEnd"/>
      <w:r w:rsidR="00900874">
        <w:rPr>
          <w:sz w:val="24"/>
        </w:rPr>
        <w:t xml:space="preserve"> Gradište</w:t>
      </w:r>
      <w:r w:rsidR="00D73A04">
        <w:rPr>
          <w:sz w:val="24"/>
        </w:rPr>
        <w:t>.</w:t>
      </w:r>
    </w:p>
    <w:p w:rsidRDefault="0053115A" w:rsidP="0053115A" w:rsidR="0053115A">
      <w:pPr>
        <w:jc w:val="both"/>
        <w:rPr>
          <w:sz w:val="24"/>
        </w:rPr>
      </w:pPr>
      <w:r>
        <w:rPr>
          <w:sz w:val="24"/>
        </w:rPr>
        <w:tab/>
      </w:r>
    </w:p>
    <w:p w:rsidRDefault="0053115A" w:rsidP="0053115A" w:rsidR="00590B55">
      <w:pPr>
        <w:jc w:val="both"/>
        <w:rPr>
          <w:sz w:val="24"/>
        </w:rPr>
      </w:pPr>
      <w:r>
        <w:rPr>
          <w:sz w:val="24"/>
        </w:rPr>
        <w:tab/>
      </w:r>
      <w:r>
        <w:rPr>
          <w:b/>
          <w:sz w:val="24"/>
        </w:rPr>
        <w:t>XII -</w:t>
      </w:r>
      <w:r>
        <w:rPr>
          <w:sz w:val="24"/>
        </w:rPr>
        <w:t xml:space="preserve"> Oglas o otvaranju stečajnog postupka </w:t>
      </w:r>
      <w:r w:rsidR="009763F8">
        <w:rPr>
          <w:sz w:val="24"/>
        </w:rPr>
        <w:t xml:space="preserve">objavljuje se </w:t>
      </w:r>
      <w:r>
        <w:rPr>
          <w:sz w:val="24"/>
        </w:rPr>
        <w:t xml:space="preserve"> na mrežnoj stanici e-Oglasna ploča sudova s danom </w:t>
      </w:r>
      <w:r w:rsidR="008F0496">
        <w:rPr>
          <w:sz w:val="24"/>
        </w:rPr>
        <w:t>3</w:t>
      </w:r>
      <w:r w:rsidR="00502ADB">
        <w:rPr>
          <w:sz w:val="24"/>
        </w:rPr>
        <w:t>1</w:t>
      </w:r>
      <w:r w:rsidR="00AB1217">
        <w:rPr>
          <w:sz w:val="24"/>
        </w:rPr>
        <w:t>.listopada</w:t>
      </w:r>
      <w:r>
        <w:rPr>
          <w:sz w:val="24"/>
        </w:rPr>
        <w:t xml:space="preserve"> 2016. u 1</w:t>
      </w:r>
      <w:r w:rsidR="00502ADB">
        <w:rPr>
          <w:sz w:val="24"/>
        </w:rPr>
        <w:t>2</w:t>
      </w:r>
      <w:r>
        <w:rPr>
          <w:sz w:val="24"/>
        </w:rPr>
        <w:t xml:space="preserve"> sati.</w:t>
      </w:r>
      <w:r w:rsidR="002B5BDA">
        <w:rPr>
          <w:sz w:val="24"/>
        </w:rPr>
        <w:tab/>
      </w:r>
    </w:p>
    <w:p w:rsidRDefault="008F0496" w:rsidP="0053115A" w:rsidR="008F0496">
      <w:pPr>
        <w:jc w:val="both"/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 w:rsidRPr="00370080">
      <w:pPr>
        <w:rPr>
          <w:sz w:val="24"/>
        </w:rPr>
      </w:pPr>
      <w:r>
        <w:rPr>
          <w:b/>
          <w:sz w:val="24"/>
        </w:rPr>
        <w:t xml:space="preserve">                                                           </w:t>
      </w:r>
      <w:r w:rsidRPr="00370080">
        <w:rPr>
          <w:sz w:val="24"/>
        </w:rPr>
        <w:t>Obrazloženje</w:t>
      </w:r>
      <w:r w:rsidRPr="00370080">
        <w:rPr>
          <w:sz w:val="24"/>
        </w:rPr>
        <w:tab/>
      </w:r>
      <w:r w:rsidRPr="00370080">
        <w:rPr>
          <w:sz w:val="24"/>
        </w:rPr>
        <w:tab/>
      </w:r>
    </w:p>
    <w:p w:rsidRDefault="0053115A" w:rsidP="0053115A" w:rsidR="0053115A">
      <w:pPr>
        <w:jc w:val="both"/>
        <w:rPr>
          <w:sz w:val="24"/>
        </w:rPr>
      </w:pPr>
    </w:p>
    <w:p w:rsidRDefault="00D73A04" w:rsidP="0018242F" w:rsidR="001878AD" w:rsidRPr="0042403C">
      <w:pPr>
        <w:jc w:val="both"/>
        <w:rPr>
          <w:sz w:val="24"/>
        </w:rPr>
      </w:pPr>
      <w:r>
        <w:rPr>
          <w:sz w:val="24"/>
        </w:rPr>
        <w:tab/>
      </w:r>
      <w:r w:rsidR="001878AD">
        <w:rPr>
          <w:sz w:val="24"/>
        </w:rPr>
        <w:t xml:space="preserve">Prijedlog za otvaranje stečajnog postupka nad dužnikom </w:t>
      </w:r>
      <w:r w:rsidR="008F0496">
        <w:rPr>
          <w:sz w:val="24"/>
        </w:rPr>
        <w:t>VENJE d.o.o Gradište</w:t>
      </w:r>
      <w:r w:rsidR="00502ADB">
        <w:rPr>
          <w:sz w:val="24"/>
        </w:rPr>
        <w:t xml:space="preserve"> </w:t>
      </w:r>
      <w:r w:rsidR="00AB1217">
        <w:rPr>
          <w:sz w:val="24"/>
        </w:rPr>
        <w:t xml:space="preserve"> podnijela je Financijska agencija </w:t>
      </w:r>
      <w:r w:rsidR="00502ADB">
        <w:rPr>
          <w:sz w:val="24"/>
        </w:rPr>
        <w:t>po službenoj  dužnosti</w:t>
      </w:r>
      <w:r w:rsidR="00AB1217">
        <w:rPr>
          <w:sz w:val="24"/>
        </w:rPr>
        <w:t xml:space="preserve"> temeljem čl. 110 st. 1 Stečajnog zakona (NN br. 71/15, dalje SZ)</w:t>
      </w:r>
      <w:r w:rsidR="001878AD">
        <w:rPr>
          <w:sz w:val="24"/>
        </w:rPr>
        <w:t>.</w:t>
      </w:r>
    </w:p>
    <w:p w:rsidRDefault="001878AD" w:rsidP="00F071C2" w:rsidR="00AB1217">
      <w:pPr>
        <w:jc w:val="both"/>
        <w:rPr>
          <w:sz w:val="24"/>
        </w:rPr>
      </w:pPr>
      <w:r>
        <w:rPr>
          <w:sz w:val="24"/>
        </w:rPr>
        <w:tab/>
        <w:t xml:space="preserve">U prijedlogu navodi da </w:t>
      </w:r>
      <w:r w:rsidR="00B22642">
        <w:rPr>
          <w:sz w:val="24"/>
        </w:rPr>
        <w:t xml:space="preserve">dužnik na dan </w:t>
      </w:r>
      <w:r w:rsidR="008F0496">
        <w:rPr>
          <w:sz w:val="24"/>
        </w:rPr>
        <w:t>30.8.2016</w:t>
      </w:r>
      <w:r w:rsidR="00AB1217">
        <w:rPr>
          <w:sz w:val="24"/>
        </w:rPr>
        <w:t>.</w:t>
      </w:r>
      <w:r>
        <w:rPr>
          <w:sz w:val="24"/>
        </w:rPr>
        <w:t xml:space="preserve"> </w:t>
      </w:r>
      <w:r w:rsidR="00AB1217">
        <w:rPr>
          <w:sz w:val="24"/>
        </w:rPr>
        <w:t>u O</w:t>
      </w:r>
      <w:r>
        <w:rPr>
          <w:sz w:val="24"/>
        </w:rPr>
        <w:t xml:space="preserve">čevidniku redoslijeda osnova za plaćanje ima evidentirane </w:t>
      </w:r>
      <w:r w:rsidR="00AB1217">
        <w:rPr>
          <w:sz w:val="24"/>
        </w:rPr>
        <w:t xml:space="preserve"> neizvršene</w:t>
      </w:r>
      <w:r>
        <w:rPr>
          <w:sz w:val="24"/>
        </w:rPr>
        <w:t xml:space="preserve"> osnove za p</w:t>
      </w:r>
      <w:r w:rsidR="00AB1217">
        <w:rPr>
          <w:sz w:val="24"/>
        </w:rPr>
        <w:t>laća</w:t>
      </w:r>
      <w:r w:rsidR="00502ADB">
        <w:rPr>
          <w:sz w:val="24"/>
        </w:rPr>
        <w:t xml:space="preserve">nje u neprekinutom razdoblju </w:t>
      </w:r>
      <w:r w:rsidR="008F0496">
        <w:rPr>
          <w:sz w:val="24"/>
        </w:rPr>
        <w:t>12</w:t>
      </w:r>
      <w:r w:rsidR="00502ADB">
        <w:rPr>
          <w:sz w:val="24"/>
        </w:rPr>
        <w:t>0</w:t>
      </w:r>
      <w:r w:rsidR="00AB1217">
        <w:rPr>
          <w:sz w:val="24"/>
        </w:rPr>
        <w:t xml:space="preserve"> dana u ukupnom iznosu </w:t>
      </w:r>
      <w:r w:rsidR="008F0496">
        <w:rPr>
          <w:sz w:val="24"/>
        </w:rPr>
        <w:t>109.308,04</w:t>
      </w:r>
      <w:r w:rsidR="00AB1217">
        <w:rPr>
          <w:sz w:val="24"/>
        </w:rPr>
        <w:t xml:space="preserve"> kn.</w:t>
      </w:r>
      <w:r w:rsidR="00F071C2">
        <w:rPr>
          <w:sz w:val="24"/>
        </w:rPr>
        <w:tab/>
      </w:r>
    </w:p>
    <w:p w:rsidRDefault="0015162F" w:rsidP="0015162F" w:rsidR="0015162F">
      <w:pPr>
        <w:jc w:val="both"/>
        <w:rPr>
          <w:sz w:val="24"/>
        </w:rPr>
      </w:pPr>
      <w:r>
        <w:rPr>
          <w:sz w:val="24"/>
        </w:rPr>
        <w:tab/>
        <w:t>Odredbom čl. 5 st. 1</w:t>
      </w:r>
      <w:r w:rsidR="00D32F19">
        <w:rPr>
          <w:sz w:val="24"/>
        </w:rPr>
        <w:t xml:space="preserve"> i 2</w:t>
      </w:r>
      <w:r>
        <w:rPr>
          <w:sz w:val="24"/>
        </w:rPr>
        <w:t xml:space="preserve"> SZ-a  propisano je da se stečaj može otvoriti ako sud  utvrdi postojanje stečajnoga razloga, a stečajni razlozi su: nesposobnost za plaćanje i prezaduženost</w:t>
      </w:r>
      <w:r w:rsidR="00D32F19">
        <w:rPr>
          <w:sz w:val="24"/>
        </w:rPr>
        <w:t>.</w:t>
      </w:r>
    </w:p>
    <w:p w:rsidRDefault="008F0496" w:rsidP="0015162F" w:rsidR="008F0496">
      <w:pPr>
        <w:jc w:val="both"/>
        <w:rPr>
          <w:sz w:val="24"/>
        </w:rPr>
      </w:pPr>
    </w:p>
    <w:p w:rsidRDefault="008F0496" w:rsidP="0015162F" w:rsidR="008F0496">
      <w:pPr>
        <w:jc w:val="both"/>
        <w:rPr>
          <w:sz w:val="24"/>
        </w:rPr>
      </w:pPr>
    </w:p>
    <w:p w:rsidRDefault="008F0496" w:rsidP="0015162F" w:rsidR="008F0496">
      <w:pPr>
        <w:jc w:val="both"/>
        <w:rPr>
          <w:sz w:val="24"/>
        </w:rPr>
      </w:pPr>
    </w:p>
    <w:p w:rsidRDefault="000F29A3" w:rsidP="000F29A3" w:rsidR="000F29A3" w:rsidRPr="0018242F">
      <w:pPr>
        <w:numPr>
          <w:ilvl w:val="0"/>
          <w:numId w:val="6"/>
        </w:numPr>
        <w:jc w:val="both"/>
        <w:rPr>
          <w:sz w:val="24"/>
        </w:rPr>
      </w:pPr>
      <w:r>
        <w:rPr>
          <w:sz w:val="24"/>
        </w:rPr>
        <w:t>3</w:t>
      </w:r>
      <w:r w:rsidRPr="0018242F">
        <w:rPr>
          <w:sz w:val="24"/>
        </w:rPr>
        <w:t xml:space="preserve"> -                              </w:t>
      </w:r>
      <w:r w:rsidR="008F0496">
        <w:rPr>
          <w:sz w:val="24"/>
        </w:rPr>
        <w:t>Broj: St-2231/2016-10</w:t>
      </w:r>
    </w:p>
    <w:p w:rsidRDefault="00D32F19" w:rsidP="0015162F" w:rsidR="000F29A3">
      <w:pPr>
        <w:jc w:val="both"/>
        <w:rPr>
          <w:sz w:val="24"/>
        </w:rPr>
      </w:pPr>
      <w:r>
        <w:rPr>
          <w:sz w:val="24"/>
        </w:rPr>
        <w:tab/>
      </w:r>
    </w:p>
    <w:p w:rsidRDefault="000F29A3" w:rsidP="0015162F" w:rsidR="00D32F19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="00D32F19">
        <w:rPr>
          <w:sz w:val="24"/>
        </w:rPr>
        <w:t>Prema čl. 6 st. 2 istog zakona smatrat će se da je dužnik nesposoban za plaćanje ako u Očevidniku redoslijeda osnova za plaćanje koji vodi Financijska agencija ima jednu ili više evidentiranih neizvršenih osnova za plaćanje u razdoblju dužem od 60 dana koje je trebalo, na temelju valjanih osnova za plaćanje, bez daljnjeg pristanka dužnika naplatiti s bilo kojeg od njegovih računa.</w:t>
      </w:r>
    </w:p>
    <w:p w:rsidRDefault="00E7443A" w:rsidP="0015162F" w:rsidR="0015162F">
      <w:pPr>
        <w:jc w:val="both"/>
        <w:rPr>
          <w:sz w:val="24"/>
        </w:rPr>
      </w:pPr>
      <w:r>
        <w:rPr>
          <w:sz w:val="24"/>
        </w:rPr>
        <w:tab/>
        <w:t>Na ročištu</w:t>
      </w:r>
      <w:r w:rsidR="0015162F">
        <w:rPr>
          <w:sz w:val="24"/>
        </w:rPr>
        <w:t xml:space="preserve"> radi  rasprave o pretpostavkama za otvaranje stečajnog postupka</w:t>
      </w:r>
      <w:r w:rsidR="002976CF">
        <w:rPr>
          <w:sz w:val="24"/>
        </w:rPr>
        <w:t>,</w:t>
      </w:r>
      <w:r w:rsidR="0015162F">
        <w:rPr>
          <w:sz w:val="24"/>
        </w:rPr>
        <w:t xml:space="preserve"> zakonski zastupnik dužnika </w:t>
      </w:r>
      <w:r w:rsidR="002976CF">
        <w:rPr>
          <w:sz w:val="24"/>
        </w:rPr>
        <w:t xml:space="preserve">Josip </w:t>
      </w:r>
      <w:proofErr w:type="spellStart"/>
      <w:r w:rsidR="002976CF">
        <w:rPr>
          <w:sz w:val="24"/>
        </w:rPr>
        <w:t>Mladenić</w:t>
      </w:r>
      <w:proofErr w:type="spellEnd"/>
      <w:r w:rsidR="0015162F">
        <w:rPr>
          <w:sz w:val="24"/>
        </w:rPr>
        <w:t xml:space="preserve"> </w:t>
      </w:r>
      <w:r w:rsidR="005E7A11">
        <w:rPr>
          <w:sz w:val="24"/>
        </w:rPr>
        <w:t>priznao je da kod dužnika postoji nesposobnost za plaćanje kao stečajni razlog jer je račun dugotrajno blokiran s evidentiranim neizmirenim obvezama za koje nema pokrića. Od imovine koja bi mogla ući u stečajnu masu</w:t>
      </w:r>
      <w:r>
        <w:rPr>
          <w:sz w:val="24"/>
        </w:rPr>
        <w:t>,</w:t>
      </w:r>
      <w:r w:rsidR="005E7A11">
        <w:rPr>
          <w:sz w:val="24"/>
        </w:rPr>
        <w:t xml:space="preserve"> naveo </w:t>
      </w:r>
      <w:r>
        <w:rPr>
          <w:sz w:val="24"/>
        </w:rPr>
        <w:t xml:space="preserve">je </w:t>
      </w:r>
      <w:r w:rsidR="005E7A11">
        <w:rPr>
          <w:sz w:val="24"/>
        </w:rPr>
        <w:t xml:space="preserve">da dužnik u svojim poslovnim knjigama evidentira </w:t>
      </w:r>
      <w:r w:rsidR="002976CF">
        <w:rPr>
          <w:sz w:val="24"/>
        </w:rPr>
        <w:t>dugotrajnu</w:t>
      </w:r>
      <w:r w:rsidR="005E7A11">
        <w:rPr>
          <w:sz w:val="24"/>
        </w:rPr>
        <w:t xml:space="preserve"> imovinu </w:t>
      </w:r>
      <w:r w:rsidR="002976CF">
        <w:rPr>
          <w:sz w:val="24"/>
        </w:rPr>
        <w:t>koja se sastoji od opreme za proizvodnju grožđa i vina knjigovodstvene vrijedno</w:t>
      </w:r>
      <w:r w:rsidR="00543875">
        <w:rPr>
          <w:sz w:val="24"/>
        </w:rPr>
        <w:t>sti 706.464,03 kn, te nekretnina</w:t>
      </w:r>
      <w:r w:rsidR="002976CF">
        <w:rPr>
          <w:sz w:val="24"/>
        </w:rPr>
        <w:t xml:space="preserve"> koje čine </w:t>
      </w:r>
      <w:r w:rsidR="00543875">
        <w:rPr>
          <w:sz w:val="24"/>
        </w:rPr>
        <w:t>izgrađena</w:t>
      </w:r>
      <w:r w:rsidR="002976CF">
        <w:rPr>
          <w:sz w:val="24"/>
        </w:rPr>
        <w:t xml:space="preserve"> </w:t>
      </w:r>
      <w:r w:rsidR="00543875">
        <w:rPr>
          <w:sz w:val="24"/>
        </w:rPr>
        <w:t>zemljišta</w:t>
      </w:r>
      <w:r w:rsidR="002976CF">
        <w:rPr>
          <w:sz w:val="24"/>
        </w:rPr>
        <w:t xml:space="preserve"> i vinograd upisane u </w:t>
      </w:r>
      <w:proofErr w:type="spellStart"/>
      <w:r w:rsidR="002976CF">
        <w:rPr>
          <w:sz w:val="24"/>
        </w:rPr>
        <w:t>zk.ul</w:t>
      </w:r>
      <w:proofErr w:type="spellEnd"/>
      <w:r w:rsidR="002976CF">
        <w:rPr>
          <w:sz w:val="24"/>
        </w:rPr>
        <w:t xml:space="preserve">. 562 </w:t>
      </w:r>
      <w:proofErr w:type="spellStart"/>
      <w:r w:rsidR="002976CF">
        <w:rPr>
          <w:sz w:val="24"/>
        </w:rPr>
        <w:t>k.o</w:t>
      </w:r>
      <w:proofErr w:type="spellEnd"/>
      <w:r w:rsidR="002976CF">
        <w:rPr>
          <w:sz w:val="24"/>
        </w:rPr>
        <w:t xml:space="preserve"> Gradište i koje su opterećene založnim pravom</w:t>
      </w:r>
      <w:r w:rsidR="00543875">
        <w:rPr>
          <w:sz w:val="24"/>
        </w:rPr>
        <w:t xml:space="preserve"> u korist Erste </w:t>
      </w:r>
      <w:proofErr w:type="spellStart"/>
      <w:r w:rsidR="00543875">
        <w:rPr>
          <w:sz w:val="24"/>
        </w:rPr>
        <w:t>bank</w:t>
      </w:r>
      <w:proofErr w:type="spellEnd"/>
      <w:r w:rsidR="002976CF">
        <w:rPr>
          <w:sz w:val="24"/>
        </w:rPr>
        <w:t xml:space="preserve">.  Svoje navode zakonski zastupnik je potkrijepio </w:t>
      </w:r>
      <w:r w:rsidR="005E7A11">
        <w:rPr>
          <w:sz w:val="24"/>
        </w:rPr>
        <w:t xml:space="preserve">prilaganjem </w:t>
      </w:r>
      <w:r w:rsidR="002976CF">
        <w:rPr>
          <w:sz w:val="24"/>
        </w:rPr>
        <w:t xml:space="preserve"> zemljišno knjižno izvatka za navedene nekretnine, te podacima o dugotrajnoj imovini sa stanjem na dan 31.12.2015. </w:t>
      </w:r>
      <w:r w:rsidR="005E7A11">
        <w:rPr>
          <w:sz w:val="24"/>
        </w:rPr>
        <w:t xml:space="preserve"> </w:t>
      </w:r>
    </w:p>
    <w:p w:rsidRDefault="0015162F" w:rsidP="0015162F" w:rsidR="005E7A11">
      <w:pPr>
        <w:jc w:val="both"/>
        <w:rPr>
          <w:sz w:val="24"/>
        </w:rPr>
      </w:pPr>
      <w:r>
        <w:rPr>
          <w:sz w:val="24"/>
        </w:rPr>
        <w:tab/>
        <w:t xml:space="preserve">U tijeku dokaznog postupka sud je izvršio uvid u </w:t>
      </w:r>
      <w:r w:rsidR="006B53A5">
        <w:rPr>
          <w:sz w:val="24"/>
        </w:rPr>
        <w:t>priložene podatke FINE</w:t>
      </w:r>
      <w:r w:rsidR="005E7A11">
        <w:rPr>
          <w:sz w:val="24"/>
        </w:rPr>
        <w:t xml:space="preserve">, </w:t>
      </w:r>
      <w:proofErr w:type="spellStart"/>
      <w:r w:rsidR="002976CF">
        <w:rPr>
          <w:sz w:val="24"/>
        </w:rPr>
        <w:t>zk.izvadak</w:t>
      </w:r>
      <w:proofErr w:type="spellEnd"/>
      <w:r w:rsidR="002976CF">
        <w:rPr>
          <w:sz w:val="24"/>
        </w:rPr>
        <w:t xml:space="preserve"> za nekretnine upisane u </w:t>
      </w:r>
      <w:proofErr w:type="spellStart"/>
      <w:r w:rsidR="002976CF">
        <w:rPr>
          <w:sz w:val="24"/>
        </w:rPr>
        <w:t>zk.ul</w:t>
      </w:r>
      <w:proofErr w:type="spellEnd"/>
      <w:r w:rsidR="002976CF">
        <w:rPr>
          <w:sz w:val="24"/>
        </w:rPr>
        <w:t xml:space="preserve">. 562 </w:t>
      </w:r>
      <w:proofErr w:type="spellStart"/>
      <w:r w:rsidR="002976CF">
        <w:rPr>
          <w:sz w:val="24"/>
        </w:rPr>
        <w:t>k.o</w:t>
      </w:r>
      <w:proofErr w:type="spellEnd"/>
      <w:r w:rsidR="002976CF">
        <w:rPr>
          <w:sz w:val="24"/>
        </w:rPr>
        <w:t xml:space="preserve"> Gradište, popis dugotrajne imovine s</w:t>
      </w:r>
      <w:r w:rsidR="00543875">
        <w:rPr>
          <w:sz w:val="24"/>
        </w:rPr>
        <w:t>a stanjem</w:t>
      </w:r>
      <w:r w:rsidR="002976CF">
        <w:rPr>
          <w:sz w:val="24"/>
        </w:rPr>
        <w:t xml:space="preserve"> na dan 31.12.2015.</w:t>
      </w:r>
      <w:r w:rsidR="00543875">
        <w:rPr>
          <w:sz w:val="24"/>
        </w:rPr>
        <w:t>,</w:t>
      </w:r>
      <w:r w:rsidR="002976CF">
        <w:rPr>
          <w:sz w:val="24"/>
        </w:rPr>
        <w:t xml:space="preserve"> </w:t>
      </w:r>
      <w:r w:rsidR="00E7443A">
        <w:rPr>
          <w:sz w:val="24"/>
        </w:rPr>
        <w:t>te podatke o imovini</w:t>
      </w:r>
      <w:r w:rsidR="005E7A11">
        <w:rPr>
          <w:sz w:val="24"/>
        </w:rPr>
        <w:t xml:space="preserve"> koje je pribavio po službenoj dužnosti.</w:t>
      </w:r>
    </w:p>
    <w:p w:rsidRDefault="005E7A11" w:rsidP="0015162F" w:rsidR="002976CF">
      <w:pPr>
        <w:jc w:val="both"/>
        <w:rPr>
          <w:sz w:val="24"/>
        </w:rPr>
      </w:pPr>
      <w:r>
        <w:rPr>
          <w:sz w:val="24"/>
        </w:rPr>
        <w:tab/>
        <w:t>Kako iz priloženih  podataka</w:t>
      </w:r>
      <w:r w:rsidR="0015162F">
        <w:rPr>
          <w:sz w:val="24"/>
        </w:rPr>
        <w:t xml:space="preserve"> FINE </w:t>
      </w:r>
      <w:r w:rsidR="006358E8">
        <w:rPr>
          <w:sz w:val="24"/>
        </w:rPr>
        <w:t>proizlazi da dužnik u O</w:t>
      </w:r>
      <w:r w:rsidR="0015162F">
        <w:rPr>
          <w:sz w:val="24"/>
        </w:rPr>
        <w:t xml:space="preserve">čevidniku redoslijeda osnova za plaćanje ima evidentirane neizvršene osnove za plaćanje u neprekidnom razdoblju od </w:t>
      </w:r>
      <w:r w:rsidR="002976CF">
        <w:rPr>
          <w:sz w:val="24"/>
        </w:rPr>
        <w:t>12</w:t>
      </w:r>
      <w:r>
        <w:rPr>
          <w:sz w:val="24"/>
        </w:rPr>
        <w:t>0</w:t>
      </w:r>
      <w:r w:rsidR="00134F14">
        <w:rPr>
          <w:sz w:val="24"/>
        </w:rPr>
        <w:t xml:space="preserve"> </w:t>
      </w:r>
      <w:r w:rsidR="0015162F">
        <w:rPr>
          <w:sz w:val="24"/>
        </w:rPr>
        <w:t xml:space="preserve">dana, u ukupnom iznosu </w:t>
      </w:r>
      <w:r w:rsidR="002976CF">
        <w:rPr>
          <w:sz w:val="24"/>
        </w:rPr>
        <w:t>109.308,04 k</w:t>
      </w:r>
      <w:r>
        <w:rPr>
          <w:sz w:val="24"/>
        </w:rPr>
        <w:t>n</w:t>
      </w:r>
      <w:r w:rsidR="0015162F">
        <w:rPr>
          <w:sz w:val="24"/>
        </w:rPr>
        <w:t xml:space="preserve"> koje činjenice je </w:t>
      </w:r>
      <w:r>
        <w:rPr>
          <w:sz w:val="24"/>
        </w:rPr>
        <w:t xml:space="preserve">priznao zastupnik po zakonu </w:t>
      </w:r>
      <w:r w:rsidR="002976CF">
        <w:rPr>
          <w:sz w:val="24"/>
        </w:rPr>
        <w:t xml:space="preserve">Josip </w:t>
      </w:r>
      <w:proofErr w:type="spellStart"/>
      <w:r w:rsidR="002976CF">
        <w:rPr>
          <w:sz w:val="24"/>
        </w:rPr>
        <w:t>Mladenić</w:t>
      </w:r>
      <w:proofErr w:type="spellEnd"/>
      <w:r>
        <w:rPr>
          <w:sz w:val="24"/>
        </w:rPr>
        <w:t xml:space="preserve">, </w:t>
      </w:r>
      <w:r w:rsidR="00134F14">
        <w:rPr>
          <w:sz w:val="24"/>
        </w:rPr>
        <w:t xml:space="preserve">to je </w:t>
      </w:r>
      <w:r w:rsidR="0015162F">
        <w:rPr>
          <w:sz w:val="24"/>
        </w:rPr>
        <w:t xml:space="preserve">sud neprijeporno utvrdio da je dužnik nesposoban za plaćanje čime je u cijelosti ostvaren stečajni razlog predviđen odredbom čl. 5 st. 2 </w:t>
      </w:r>
      <w:r w:rsidR="00D32F19">
        <w:rPr>
          <w:sz w:val="24"/>
        </w:rPr>
        <w:t xml:space="preserve">i čl. 6 st. 2 </w:t>
      </w:r>
      <w:r w:rsidR="0015162F">
        <w:rPr>
          <w:sz w:val="24"/>
        </w:rPr>
        <w:t>SZ-a.</w:t>
      </w:r>
    </w:p>
    <w:p w:rsidRDefault="00D32F19" w:rsidP="0015162F" w:rsidR="0015162F">
      <w:pPr>
        <w:jc w:val="both"/>
        <w:rPr>
          <w:sz w:val="24"/>
        </w:rPr>
      </w:pPr>
      <w:r>
        <w:rPr>
          <w:sz w:val="24"/>
        </w:rPr>
        <w:tab/>
        <w:t>Obzirom da</w:t>
      </w:r>
      <w:r w:rsidR="0015162F">
        <w:rPr>
          <w:sz w:val="24"/>
        </w:rPr>
        <w:t xml:space="preserve"> </w:t>
      </w:r>
      <w:r w:rsidR="002976CF">
        <w:rPr>
          <w:sz w:val="24"/>
        </w:rPr>
        <w:t>dužnik raspolaže imovinom veće</w:t>
      </w:r>
      <w:r w:rsidR="005E7A11">
        <w:rPr>
          <w:sz w:val="24"/>
        </w:rPr>
        <w:t xml:space="preserve"> vrijednosti </w:t>
      </w:r>
      <w:r w:rsidR="002976CF">
        <w:rPr>
          <w:sz w:val="24"/>
        </w:rPr>
        <w:t>koja se sa stoji od dugotrajne imovine koju čina oprema za proizvodnju grožđa i vina, te nekretnine koje čine izgrađena zemljišta i vinograde ukupne površine 17.363m2</w:t>
      </w:r>
      <w:r w:rsidR="005E7A11">
        <w:rPr>
          <w:sz w:val="24"/>
        </w:rPr>
        <w:t xml:space="preserve">, to je ovaj sud </w:t>
      </w:r>
      <w:r w:rsidR="00914CAA">
        <w:rPr>
          <w:sz w:val="24"/>
        </w:rPr>
        <w:t xml:space="preserve">ocijenio </w:t>
      </w:r>
      <w:r w:rsidR="005E7A11">
        <w:rPr>
          <w:sz w:val="24"/>
        </w:rPr>
        <w:t xml:space="preserve"> </w:t>
      </w:r>
      <w:r w:rsidR="0015162F">
        <w:rPr>
          <w:sz w:val="24"/>
        </w:rPr>
        <w:t>da</w:t>
      </w:r>
      <w:r w:rsidR="00914CAA">
        <w:rPr>
          <w:sz w:val="24"/>
        </w:rPr>
        <w:t xml:space="preserve"> dužnik </w:t>
      </w:r>
      <w:r w:rsidR="0015162F">
        <w:rPr>
          <w:sz w:val="24"/>
        </w:rPr>
        <w:t xml:space="preserve"> ima dovoljno imovine za pokriće troškova stečajnog postupka pa su time ostvarene sve zakonske pretpostavke da se stečajni postupak otvori zbog čega je valjalo odlučiti kao u izreci rješenja na temelju čl. 129, čl. 130 i čl. 131 SZ-a.</w:t>
      </w:r>
    </w:p>
    <w:p w:rsidRDefault="00D32F19" w:rsidP="00F071C2" w:rsidR="00AB1217">
      <w:pPr>
        <w:jc w:val="both"/>
        <w:rPr>
          <w:sz w:val="24"/>
        </w:rPr>
      </w:pPr>
      <w:r>
        <w:rPr>
          <w:sz w:val="24"/>
        </w:rPr>
        <w:tab/>
      </w:r>
      <w:r w:rsidR="00BA1D31">
        <w:rPr>
          <w:sz w:val="24"/>
        </w:rPr>
        <w:t>St</w:t>
      </w:r>
      <w:r w:rsidR="00543875">
        <w:rPr>
          <w:sz w:val="24"/>
        </w:rPr>
        <w:t xml:space="preserve">ečajni upravitelj </w:t>
      </w:r>
      <w:r w:rsidR="00BA1D31">
        <w:rPr>
          <w:sz w:val="24"/>
        </w:rPr>
        <w:t xml:space="preserve"> imenovan</w:t>
      </w:r>
      <w:r w:rsidR="00543875">
        <w:rPr>
          <w:sz w:val="24"/>
        </w:rPr>
        <w:t xml:space="preserve"> je</w:t>
      </w:r>
      <w:r w:rsidR="00BA1D31">
        <w:rPr>
          <w:sz w:val="24"/>
        </w:rPr>
        <w:t xml:space="preserve"> na temelju izbora koji je obavljen  metodom slučajnog odabira u skladu s odredbom čl. 84 st. 1 SZ-a, pa je odlučeno kao pod </w:t>
      </w:r>
      <w:proofErr w:type="spellStart"/>
      <w:r w:rsidR="00BA1D31">
        <w:rPr>
          <w:sz w:val="24"/>
        </w:rPr>
        <w:t>toč</w:t>
      </w:r>
      <w:proofErr w:type="spellEnd"/>
      <w:r w:rsidR="00BA1D31">
        <w:rPr>
          <w:sz w:val="24"/>
        </w:rPr>
        <w:t>. III na temelju odredbe čl. 85 st. 1 SZ-a.</w:t>
      </w:r>
    </w:p>
    <w:p w:rsidRDefault="0053115A" w:rsidP="006B53A5" w:rsidR="0053115A">
      <w:pPr>
        <w:jc w:val="both"/>
        <w:rPr>
          <w:sz w:val="24"/>
        </w:rPr>
      </w:pPr>
      <w:r>
        <w:rPr>
          <w:sz w:val="24"/>
        </w:rPr>
        <w:tab/>
      </w:r>
      <w:r w:rsidR="00C73911">
        <w:rPr>
          <w:sz w:val="24"/>
        </w:rPr>
        <w:t xml:space="preserve"> </w:t>
      </w:r>
    </w:p>
    <w:p w:rsidRDefault="0053115A" w:rsidP="0053115A" w:rsidR="0053115A">
      <w:pPr>
        <w:rPr>
          <w:sz w:val="24"/>
        </w:rPr>
      </w:pPr>
      <w:r>
        <w:rPr>
          <w:sz w:val="24"/>
        </w:rPr>
        <w:t xml:space="preserve">                                        U </w:t>
      </w:r>
      <w:proofErr w:type="spellStart"/>
      <w:r>
        <w:rPr>
          <w:sz w:val="24"/>
        </w:rPr>
        <w:t>Slav.Brodu</w:t>
      </w:r>
      <w:proofErr w:type="spellEnd"/>
      <w:r>
        <w:rPr>
          <w:sz w:val="24"/>
        </w:rPr>
        <w:t xml:space="preserve">, </w:t>
      </w:r>
      <w:r w:rsidR="008F0496">
        <w:rPr>
          <w:sz w:val="24"/>
        </w:rPr>
        <w:t>3</w:t>
      </w:r>
      <w:r w:rsidR="00914CAA">
        <w:rPr>
          <w:sz w:val="24"/>
        </w:rPr>
        <w:t>1</w:t>
      </w:r>
      <w:r w:rsidR="00134F14">
        <w:rPr>
          <w:sz w:val="24"/>
        </w:rPr>
        <w:t>.listopada</w:t>
      </w:r>
      <w:r>
        <w:rPr>
          <w:sz w:val="24"/>
        </w:rPr>
        <w:t xml:space="preserve"> 2016.</w:t>
      </w:r>
    </w:p>
    <w:p w:rsidRDefault="0053115A" w:rsidP="0053115A" w:rsidR="00BA1D31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</w:t>
      </w:r>
      <w:r w:rsidR="00DB6F4E">
        <w:rPr>
          <w:sz w:val="24"/>
        </w:rPr>
        <w:t xml:space="preserve">      </w:t>
      </w:r>
      <w:r>
        <w:rPr>
          <w:sz w:val="24"/>
        </w:rPr>
        <w:t>STEČAJNI SUDAC:</w:t>
      </w:r>
    </w:p>
    <w:p w:rsidRDefault="0053115A" w:rsidP="0053115A" w:rsidR="001E0D2B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DB6F4E">
        <w:rPr>
          <w:sz w:val="24"/>
        </w:rPr>
        <w:t xml:space="preserve">     </w:t>
      </w:r>
      <w:r w:rsidR="004869FA">
        <w:rPr>
          <w:sz w:val="24"/>
        </w:rPr>
        <w:t xml:space="preserve">Vesna Vukelić </w:t>
      </w:r>
      <w:r w:rsidR="00BA1D31">
        <w:rPr>
          <w:sz w:val="24"/>
        </w:rPr>
        <w:t>v.r.</w:t>
      </w:r>
    </w:p>
    <w:p w:rsidRDefault="007F6F4E" w:rsidP="0053115A" w:rsidR="007F6F4E" w:rsidRPr="00EA6F2F"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="00EA6F2F">
        <w:rPr>
          <w:sz w:val="24"/>
        </w:rPr>
        <w:tab/>
      </w:r>
      <w:r w:rsidRPr="00EA6F2F">
        <w:t xml:space="preserve">Za točnost </w:t>
      </w:r>
      <w:proofErr w:type="spellStart"/>
      <w:r w:rsidRPr="00EA6F2F">
        <w:t>otpravka</w:t>
      </w:r>
      <w:proofErr w:type="spellEnd"/>
      <w:r w:rsidRPr="00EA6F2F">
        <w:t>-ovlašteni službenik</w:t>
      </w:r>
    </w:p>
    <w:p w:rsidRDefault="007F6F4E" w:rsidP="0053115A" w:rsidR="0053115A" w:rsidRPr="00EA6F2F">
      <w:pPr>
        <w:rPr>
          <w:b/>
        </w:rPr>
      </w:pP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</w:r>
      <w:r w:rsidRPr="00EA6F2F">
        <w:tab/>
        <w:t>Anica Ižaković</w:t>
      </w:r>
    </w:p>
    <w:p w:rsidRDefault="0053115A" w:rsidP="0053115A" w:rsidR="0053115A">
      <w:pPr>
        <w:rPr>
          <w:b/>
        </w:rPr>
      </w:pPr>
    </w:p>
    <w:p w:rsidRDefault="0053115A" w:rsidP="0053115A" w:rsidR="0053115A" w:rsidRPr="00590327">
      <w:r w:rsidRPr="00590327">
        <w:t xml:space="preserve"> NAPUTAK O PRAVNOJ LIJEKU:</w:t>
      </w:r>
    </w:p>
    <w:p w:rsidRDefault="0053115A" w:rsidP="0053115A" w:rsidR="0053115A" w:rsidRPr="00590327">
      <w:r w:rsidRPr="00590327">
        <w:t>Protiv ovog rješenja član Uprave odnosno zastupnik po Zakonu</w:t>
      </w:r>
    </w:p>
    <w:p w:rsidRDefault="0053115A" w:rsidP="0053115A" w:rsidR="0053115A" w:rsidRPr="00590327">
      <w:r w:rsidRPr="00590327">
        <w:t>do trenutka nastupanja pravnih posljedica otvaranja stečajnog</w:t>
      </w:r>
    </w:p>
    <w:p w:rsidRDefault="0053115A" w:rsidP="0053115A" w:rsidR="0053115A" w:rsidRPr="00590327">
      <w:r w:rsidRPr="00590327">
        <w:t xml:space="preserve">postupka može izjaviti žalbu u roku od 8 dana od dana dostave rješenja, </w:t>
      </w:r>
    </w:p>
    <w:p w:rsidRDefault="0053115A" w:rsidP="0053115A" w:rsidR="0053115A" w:rsidRPr="00590327">
      <w:r w:rsidRPr="00590327">
        <w:t>a dostava se smatra obavljenom istekom 8 dana od dana objave rješenja</w:t>
      </w:r>
    </w:p>
    <w:p w:rsidRDefault="0053115A" w:rsidP="0053115A" w:rsidR="0053115A">
      <w:pPr>
        <w:rPr>
          <w:b/>
        </w:rPr>
      </w:pPr>
      <w:r>
        <w:t>na mrežnoj stanici e-Oglasna ploča sudova.</w:t>
      </w:r>
    </w:p>
    <w:p w:rsidRDefault="0053115A" w:rsidP="0053115A" w:rsidR="0053115A" w:rsidRPr="00590327">
      <w:r w:rsidRPr="00590327">
        <w:t>Žalba se upućuje Trgovačkom sudu u Osijeku Stalna služba</w:t>
      </w:r>
    </w:p>
    <w:p w:rsidRDefault="0053115A" w:rsidP="0053115A" w:rsidR="0053115A" w:rsidRPr="00590327">
      <w:r w:rsidRPr="00590327">
        <w:t xml:space="preserve">u </w:t>
      </w:r>
      <w:proofErr w:type="spellStart"/>
      <w:r w:rsidRPr="00590327">
        <w:t>Slav.Brodu</w:t>
      </w:r>
      <w:proofErr w:type="spellEnd"/>
      <w:r w:rsidRPr="00590327">
        <w:t xml:space="preserve"> u tri primjerka, a o žalbi odlučuje Visoki trgovački</w:t>
      </w:r>
    </w:p>
    <w:p w:rsidRDefault="0053115A" w:rsidP="0053115A" w:rsidR="0053115A">
      <w:pPr>
        <w:rPr>
          <w:u w:val="single"/>
        </w:rPr>
      </w:pPr>
      <w:r w:rsidRPr="00590327">
        <w:t xml:space="preserve"> sud RH Zagreb. </w:t>
      </w:r>
      <w:r w:rsidRPr="00590327">
        <w:rPr>
          <w:u w:val="single"/>
        </w:rPr>
        <w:t>Žalba ne zadržava ovrhu rješenja.</w:t>
      </w:r>
    </w:p>
    <w:p w:rsidRDefault="0018242F" w:rsidP="0053115A" w:rsidR="0018242F">
      <w:pPr>
        <w:rPr>
          <w:u w:val="single"/>
        </w:rPr>
      </w:pPr>
    </w:p>
    <w:p w:rsidRDefault="0053115A" w:rsidP="0053115A" w:rsidR="0053115A" w:rsidRPr="006A7300">
      <w:pPr>
        <w:rPr>
          <w:b/>
          <w:u w:val="single"/>
        </w:rPr>
      </w:pPr>
    </w:p>
    <w:p w:rsidRDefault="0053115A" w:rsidP="0053115A" w:rsidR="0053115A">
      <w:pPr>
        <w:rPr>
          <w:b/>
        </w:rPr>
      </w:pPr>
    </w:p>
    <w:p w:rsidRDefault="0053115A" w:rsidP="0053115A" w:rsidR="0053115A">
      <w:pPr>
        <w:rPr>
          <w:sz w:val="24"/>
        </w:rPr>
      </w:pPr>
      <w:r>
        <w:rPr>
          <w:sz w:val="24"/>
        </w:rPr>
        <w:t>Dostaviti putem mreže stanice e-Oglasna ploča</w:t>
      </w:r>
    </w:p>
    <w:p w:rsidRDefault="0053115A" w:rsidP="0053115A" w:rsidR="00D32F19">
      <w:pPr>
        <w:rPr>
          <w:sz w:val="24"/>
        </w:rPr>
      </w:pPr>
      <w:r>
        <w:rPr>
          <w:sz w:val="24"/>
        </w:rPr>
        <w:t>1. predlagatelj</w:t>
      </w:r>
      <w:r w:rsidR="00B007C4">
        <w:rPr>
          <w:sz w:val="24"/>
        </w:rPr>
        <w:t xml:space="preserve"> </w:t>
      </w:r>
      <w:r w:rsidR="00D32F19">
        <w:rPr>
          <w:sz w:val="24"/>
        </w:rPr>
        <w:t xml:space="preserve"> FINA Osijek, putem pošte</w:t>
      </w:r>
    </w:p>
    <w:p w:rsidRDefault="00F40B3F" w:rsidP="0053115A" w:rsidR="00F40B3F">
      <w:pPr>
        <w:rPr>
          <w:sz w:val="24"/>
        </w:rPr>
      </w:pPr>
      <w:r>
        <w:rPr>
          <w:sz w:val="24"/>
        </w:rPr>
        <w:lastRenderedPageBreak/>
        <w:t xml:space="preserve">2. raniji </w:t>
      </w:r>
      <w:proofErr w:type="spellStart"/>
      <w:r>
        <w:rPr>
          <w:sz w:val="24"/>
        </w:rPr>
        <w:t>zast.po</w:t>
      </w:r>
      <w:proofErr w:type="spellEnd"/>
      <w:r>
        <w:rPr>
          <w:sz w:val="24"/>
        </w:rPr>
        <w:t xml:space="preserve"> zakonu </w:t>
      </w:r>
      <w:r w:rsidR="001C7D90">
        <w:rPr>
          <w:sz w:val="24"/>
        </w:rPr>
        <w:t xml:space="preserve">Josip </w:t>
      </w:r>
      <w:proofErr w:type="spellStart"/>
      <w:r w:rsidR="001C7D90">
        <w:rPr>
          <w:sz w:val="24"/>
        </w:rPr>
        <w:t>Mladenić</w:t>
      </w:r>
      <w:proofErr w:type="spellEnd"/>
    </w:p>
    <w:p w:rsidRDefault="00CC642D" w:rsidP="0053115A" w:rsidR="0053115A" w:rsidRPr="006E1279">
      <w:pPr>
        <w:rPr>
          <w:sz w:val="24"/>
          <w:szCs w:val="24"/>
        </w:rPr>
      </w:pPr>
      <w:r>
        <w:rPr>
          <w:sz w:val="24"/>
        </w:rPr>
        <w:t>2</w:t>
      </w:r>
      <w:r w:rsidR="00890DC6">
        <w:rPr>
          <w:sz w:val="24"/>
        </w:rPr>
        <w:t>.</w:t>
      </w:r>
      <w:r w:rsidR="0053115A">
        <w:rPr>
          <w:sz w:val="24"/>
        </w:rPr>
        <w:t xml:space="preserve"> </w:t>
      </w:r>
      <w:proofErr w:type="spellStart"/>
      <w:r w:rsidR="0053115A">
        <w:rPr>
          <w:sz w:val="24"/>
        </w:rPr>
        <w:t>steč.upravitelj</w:t>
      </w:r>
      <w:proofErr w:type="spellEnd"/>
    </w:p>
    <w:p w:rsidRDefault="00CC642D" w:rsidP="0053115A" w:rsidR="0053115A">
      <w:pPr>
        <w:rPr>
          <w:sz w:val="24"/>
        </w:rPr>
      </w:pPr>
      <w:r>
        <w:rPr>
          <w:sz w:val="24"/>
        </w:rPr>
        <w:t>3</w:t>
      </w:r>
      <w:r w:rsidR="0053115A">
        <w:rPr>
          <w:sz w:val="24"/>
        </w:rPr>
        <w:t>. registar suda</w:t>
      </w:r>
    </w:p>
    <w:p w:rsidRDefault="00CC642D" w:rsidP="0053115A" w:rsidR="0053115A">
      <w:pPr>
        <w:rPr>
          <w:sz w:val="24"/>
        </w:rPr>
      </w:pPr>
      <w:r>
        <w:rPr>
          <w:sz w:val="24"/>
        </w:rPr>
        <w:t xml:space="preserve">4. ŽDO </w:t>
      </w:r>
      <w:proofErr w:type="spellStart"/>
      <w:r>
        <w:rPr>
          <w:sz w:val="24"/>
        </w:rPr>
        <w:t>Građ.upravni</w:t>
      </w:r>
      <w:proofErr w:type="spellEnd"/>
      <w:r>
        <w:rPr>
          <w:sz w:val="24"/>
        </w:rPr>
        <w:t xml:space="preserve"> odjel</w:t>
      </w:r>
    </w:p>
    <w:p w:rsidRDefault="00CC642D" w:rsidP="0053115A" w:rsidR="00CC642D">
      <w:pPr>
        <w:rPr>
          <w:sz w:val="24"/>
        </w:rPr>
      </w:pPr>
    </w:p>
    <w:p w:rsidRDefault="00D32F19" w:rsidP="0053115A" w:rsidR="0053115A">
      <w:pPr>
        <w:rPr>
          <w:sz w:val="24"/>
        </w:rPr>
      </w:pPr>
      <w:r>
        <w:rPr>
          <w:sz w:val="24"/>
        </w:rPr>
        <w:t>5</w:t>
      </w:r>
      <w:r w:rsidR="0053115A">
        <w:rPr>
          <w:sz w:val="24"/>
        </w:rPr>
        <w:t xml:space="preserve">. Porezna uprava PU Slavonija i Banja Ispostava </w:t>
      </w:r>
      <w:r w:rsidR="008F0496">
        <w:rPr>
          <w:sz w:val="24"/>
        </w:rPr>
        <w:t>Požega</w:t>
      </w:r>
    </w:p>
    <w:p w:rsidRDefault="00914CAA" w:rsidP="0053115A" w:rsidR="00914CAA">
      <w:pPr>
        <w:rPr>
          <w:sz w:val="24"/>
        </w:rPr>
      </w:pPr>
      <w:r>
        <w:rPr>
          <w:sz w:val="24"/>
        </w:rPr>
        <w:t>6.</w:t>
      </w:r>
      <w:r w:rsidR="004B2150">
        <w:rPr>
          <w:sz w:val="24"/>
        </w:rPr>
        <w:t xml:space="preserve"> </w:t>
      </w:r>
      <w:r w:rsidR="002976CF">
        <w:rPr>
          <w:sz w:val="24"/>
        </w:rPr>
        <w:t xml:space="preserve">Erste &amp; </w:t>
      </w:r>
      <w:proofErr w:type="spellStart"/>
      <w:r w:rsidR="002976CF">
        <w:rPr>
          <w:sz w:val="24"/>
        </w:rPr>
        <w:t>Steiermarskische</w:t>
      </w:r>
      <w:proofErr w:type="spellEnd"/>
      <w:r w:rsidR="002976CF">
        <w:rPr>
          <w:sz w:val="24"/>
        </w:rPr>
        <w:t xml:space="preserve"> </w:t>
      </w:r>
      <w:proofErr w:type="spellStart"/>
      <w:r w:rsidR="002976CF">
        <w:rPr>
          <w:sz w:val="24"/>
        </w:rPr>
        <w:t>bank</w:t>
      </w:r>
      <w:proofErr w:type="spellEnd"/>
      <w:r w:rsidR="002976CF">
        <w:rPr>
          <w:sz w:val="24"/>
        </w:rPr>
        <w:t xml:space="preserve"> d.</w:t>
      </w:r>
      <w:r>
        <w:rPr>
          <w:sz w:val="24"/>
        </w:rPr>
        <w:t>d.</w:t>
      </w:r>
      <w:r w:rsidR="002976CF">
        <w:rPr>
          <w:sz w:val="24"/>
        </w:rPr>
        <w:t xml:space="preserve"> Rijeka</w:t>
      </w:r>
      <w:r>
        <w:rPr>
          <w:sz w:val="24"/>
        </w:rPr>
        <w:t>,putem pošte</w:t>
      </w:r>
    </w:p>
    <w:p w:rsidRDefault="00DD78BB" w:rsidP="0053115A" w:rsidR="002976CF">
      <w:pPr>
        <w:rPr>
          <w:sz w:val="24"/>
        </w:rPr>
      </w:pPr>
      <w:r>
        <w:rPr>
          <w:sz w:val="24"/>
        </w:rPr>
        <w:t xml:space="preserve">7. </w:t>
      </w:r>
      <w:proofErr w:type="spellStart"/>
      <w:r>
        <w:rPr>
          <w:sz w:val="24"/>
        </w:rPr>
        <w:t>Addik</w:t>
      </w:r>
      <w:r w:rsidR="002976CF">
        <w:rPr>
          <w:sz w:val="24"/>
        </w:rPr>
        <w:t>o</w:t>
      </w:r>
      <w:proofErr w:type="spellEnd"/>
      <w:r w:rsidR="002976CF">
        <w:rPr>
          <w:sz w:val="24"/>
        </w:rPr>
        <w:t xml:space="preserve"> </w:t>
      </w:r>
      <w:proofErr w:type="spellStart"/>
      <w:r w:rsidR="002976CF">
        <w:rPr>
          <w:sz w:val="24"/>
        </w:rPr>
        <w:t>bank</w:t>
      </w:r>
      <w:proofErr w:type="spellEnd"/>
      <w:r w:rsidR="002976CF">
        <w:rPr>
          <w:sz w:val="24"/>
        </w:rPr>
        <w:t xml:space="preserve"> d.d. </w:t>
      </w:r>
      <w:r>
        <w:rPr>
          <w:sz w:val="24"/>
        </w:rPr>
        <w:t>Zagreb, Slavonska avenija 6, putem pošte</w:t>
      </w:r>
    </w:p>
    <w:p w:rsidRDefault="002976CF" w:rsidP="0053115A" w:rsidR="008C541D">
      <w:pPr>
        <w:rPr>
          <w:sz w:val="24"/>
        </w:rPr>
      </w:pPr>
      <w:r>
        <w:rPr>
          <w:sz w:val="24"/>
        </w:rPr>
        <w:t>8</w:t>
      </w:r>
      <w:r w:rsidR="008C541D">
        <w:rPr>
          <w:sz w:val="24"/>
        </w:rPr>
        <w:t xml:space="preserve">. </w:t>
      </w:r>
      <w:proofErr w:type="spellStart"/>
      <w:r w:rsidR="008C541D">
        <w:rPr>
          <w:sz w:val="24"/>
        </w:rPr>
        <w:t>Zk.odjel</w:t>
      </w:r>
      <w:proofErr w:type="spellEnd"/>
      <w:r w:rsidR="008C541D">
        <w:rPr>
          <w:sz w:val="24"/>
        </w:rPr>
        <w:t xml:space="preserve"> Općinskog suda u Požegi</w:t>
      </w:r>
    </w:p>
    <w:p w:rsidRDefault="0053115A" w:rsidP="0053115A" w:rsidR="0053115A">
      <w:pPr>
        <w:rPr>
          <w:sz w:val="24"/>
        </w:rPr>
      </w:pPr>
    </w:p>
    <w:p w:rsidRDefault="0053115A" w:rsidP="0053115A" w:rsidR="0053115A">
      <w:pPr>
        <w:rPr>
          <w:sz w:val="24"/>
        </w:rPr>
      </w:pPr>
    </w:p>
    <w:p w:rsidRDefault="0053115A" w:rsidP="0053115A" w:rsidR="0053115A"/>
    <w:p w:rsidRDefault="0053115A" w:rsidP="0053115A" w:rsidR="0053115A"/>
    <w:p w:rsidRDefault="002976CF" w:rsidP="0053115A" w:rsidR="00E70741">
      <w:pPr>
        <w:jc w:val="both"/>
        <w:rPr>
          <w:sz w:val="24"/>
        </w:rPr>
      </w:pPr>
      <w:r>
        <w:rPr>
          <w:sz w:val="24"/>
        </w:rPr>
        <w:t xml:space="preserve"> </w:t>
      </w:r>
    </w:p>
    <w:sectPr w:rsidR="00E70741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8E59A5"/>
    <w:multiLevelType w:val="hybridMultilevel"/>
    <w:tmpl w:val="AC4214B4"/>
    <w:lvl w:tplc="BC14E45E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E050FDB"/>
    <w:multiLevelType w:val="hybridMultilevel"/>
    <w:tmpl w:val="FC2E2A00"/>
    <w:lvl w:tplc="04CC86FC" w:ilvl="0">
      <w:numFmt w:val="bullet"/>
      <w:lvlText w:val="-"/>
      <w:lvlJc w:val="left"/>
      <w:pPr>
        <w:ind w:hanging="360" w:left="34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2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9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6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3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0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8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5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240"/>
      </w:pPr>
      <w:rPr>
        <w:rFonts w:hAnsi="Wingdings" w:ascii="Wingdings" w:hint="default"/>
      </w:rPr>
    </w:lvl>
  </w:abstractNum>
  <w:abstractNum w:abstractNumId="2">
    <w:nsid w:val="149D1252"/>
    <w:multiLevelType w:val="hybridMultilevel"/>
    <w:tmpl w:val="B9A808CC"/>
    <w:lvl w:tplc="5D4EE37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E076249"/>
    <w:multiLevelType w:val="hybridMultilevel"/>
    <w:tmpl w:val="142AFA84"/>
    <w:lvl w:tplc="DDFEF88E" w:ilvl="0">
      <w:start w:val="1"/>
      <w:numFmt w:val="decimal"/>
      <w:lvlText w:val="%1."/>
      <w:lvlJc w:val="left"/>
      <w:pPr>
        <w:tabs>
          <w:tab w:pos="928" w:val="num"/>
        </w:tabs>
        <w:ind w:hanging="360" w:left="928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40983DD1"/>
    <w:multiLevelType w:val="hybridMultilevel"/>
    <w:tmpl w:val="8E56F786"/>
    <w:lvl w:tplc="7CA0A0A6" w:ilvl="0">
      <w:start w:val="4"/>
      <w:numFmt w:val="bullet"/>
      <w:lvlText w:val="-"/>
      <w:lvlJc w:val="left"/>
      <w:pPr>
        <w:ind w:hanging="360" w:left="4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840"/>
      </w:pPr>
      <w:rPr>
        <w:rFonts w:hAnsi="Wingdings" w:ascii="Wingdings" w:hint="default"/>
      </w:rPr>
    </w:lvl>
  </w:abstractNum>
  <w:abstractNum w:abstractNumId="5">
    <w:nsid w:val="704145AD"/>
    <w:multiLevelType w:val="hybridMultilevel"/>
    <w:tmpl w:val="2E1A1A34"/>
    <w:lvl w:tplc="DD020E18" w:ilvl="0">
      <w:start w:val="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6404"/>
    <w:rsid w:val="00017407"/>
    <w:rsid w:val="00022067"/>
    <w:rsid w:val="00023C0A"/>
    <w:rsid w:val="00031219"/>
    <w:rsid w:val="000349ED"/>
    <w:rsid w:val="00042A4F"/>
    <w:rsid w:val="00057B0E"/>
    <w:rsid w:val="00072127"/>
    <w:rsid w:val="00090836"/>
    <w:rsid w:val="000A289C"/>
    <w:rsid w:val="000A2FE9"/>
    <w:rsid w:val="000A5BA7"/>
    <w:rsid w:val="000A6F7B"/>
    <w:rsid w:val="000B407B"/>
    <w:rsid w:val="000B4C24"/>
    <w:rsid w:val="000C6FAA"/>
    <w:rsid w:val="000D0F27"/>
    <w:rsid w:val="000D19BE"/>
    <w:rsid w:val="000E56A7"/>
    <w:rsid w:val="000F29A3"/>
    <w:rsid w:val="000F54B8"/>
    <w:rsid w:val="00100608"/>
    <w:rsid w:val="00100B0F"/>
    <w:rsid w:val="001011CA"/>
    <w:rsid w:val="00102B40"/>
    <w:rsid w:val="00105B02"/>
    <w:rsid w:val="001268F3"/>
    <w:rsid w:val="00130019"/>
    <w:rsid w:val="00134F14"/>
    <w:rsid w:val="00144857"/>
    <w:rsid w:val="0015162F"/>
    <w:rsid w:val="00153A84"/>
    <w:rsid w:val="0015490E"/>
    <w:rsid w:val="00166A5C"/>
    <w:rsid w:val="0017388C"/>
    <w:rsid w:val="00175EC7"/>
    <w:rsid w:val="00181007"/>
    <w:rsid w:val="0018242F"/>
    <w:rsid w:val="001878AD"/>
    <w:rsid w:val="00192EF3"/>
    <w:rsid w:val="00193387"/>
    <w:rsid w:val="00197376"/>
    <w:rsid w:val="001A3CE3"/>
    <w:rsid w:val="001A51A8"/>
    <w:rsid w:val="001B1510"/>
    <w:rsid w:val="001B696A"/>
    <w:rsid w:val="001C402B"/>
    <w:rsid w:val="001C7D90"/>
    <w:rsid w:val="001D28F0"/>
    <w:rsid w:val="001D7CF8"/>
    <w:rsid w:val="001E0D2B"/>
    <w:rsid w:val="0020121B"/>
    <w:rsid w:val="00216613"/>
    <w:rsid w:val="00223913"/>
    <w:rsid w:val="0022455A"/>
    <w:rsid w:val="002427DC"/>
    <w:rsid w:val="00242854"/>
    <w:rsid w:val="00245DA9"/>
    <w:rsid w:val="002518B6"/>
    <w:rsid w:val="002549F7"/>
    <w:rsid w:val="0025549F"/>
    <w:rsid w:val="00257B24"/>
    <w:rsid w:val="0028285E"/>
    <w:rsid w:val="00294BD3"/>
    <w:rsid w:val="002976CF"/>
    <w:rsid w:val="002A029C"/>
    <w:rsid w:val="002A129D"/>
    <w:rsid w:val="002A1E98"/>
    <w:rsid w:val="002A3B75"/>
    <w:rsid w:val="002B5BDA"/>
    <w:rsid w:val="002C417E"/>
    <w:rsid w:val="002C5C00"/>
    <w:rsid w:val="002E0205"/>
    <w:rsid w:val="002E1909"/>
    <w:rsid w:val="002F1BF0"/>
    <w:rsid w:val="002F2CE0"/>
    <w:rsid w:val="002F5E6D"/>
    <w:rsid w:val="003202C5"/>
    <w:rsid w:val="00326135"/>
    <w:rsid w:val="00334AA2"/>
    <w:rsid w:val="00344861"/>
    <w:rsid w:val="00344E23"/>
    <w:rsid w:val="0035179C"/>
    <w:rsid w:val="00353DF5"/>
    <w:rsid w:val="003647E3"/>
    <w:rsid w:val="00371FB7"/>
    <w:rsid w:val="0037201D"/>
    <w:rsid w:val="003749A5"/>
    <w:rsid w:val="00375669"/>
    <w:rsid w:val="0038293C"/>
    <w:rsid w:val="003830C3"/>
    <w:rsid w:val="00390486"/>
    <w:rsid w:val="00395E2A"/>
    <w:rsid w:val="00396360"/>
    <w:rsid w:val="003A0B5B"/>
    <w:rsid w:val="003A1C26"/>
    <w:rsid w:val="003A512D"/>
    <w:rsid w:val="003A53B2"/>
    <w:rsid w:val="003A5859"/>
    <w:rsid w:val="003C7BD6"/>
    <w:rsid w:val="003D5038"/>
    <w:rsid w:val="003D66EF"/>
    <w:rsid w:val="003E1BDF"/>
    <w:rsid w:val="003F27A7"/>
    <w:rsid w:val="003F3837"/>
    <w:rsid w:val="003F3A5D"/>
    <w:rsid w:val="00416122"/>
    <w:rsid w:val="0042403C"/>
    <w:rsid w:val="004400DE"/>
    <w:rsid w:val="00441B46"/>
    <w:rsid w:val="0044721A"/>
    <w:rsid w:val="00450F67"/>
    <w:rsid w:val="00450F81"/>
    <w:rsid w:val="004575AF"/>
    <w:rsid w:val="0047472F"/>
    <w:rsid w:val="00475A01"/>
    <w:rsid w:val="004869FA"/>
    <w:rsid w:val="00491EB1"/>
    <w:rsid w:val="004A14F8"/>
    <w:rsid w:val="004B2150"/>
    <w:rsid w:val="004C3768"/>
    <w:rsid w:val="004C724C"/>
    <w:rsid w:val="004D30A4"/>
    <w:rsid w:val="004D472F"/>
    <w:rsid w:val="004D487F"/>
    <w:rsid w:val="004E524A"/>
    <w:rsid w:val="004E5A2B"/>
    <w:rsid w:val="004E5C4B"/>
    <w:rsid w:val="004F0ACE"/>
    <w:rsid w:val="00502ADB"/>
    <w:rsid w:val="00516017"/>
    <w:rsid w:val="005236D7"/>
    <w:rsid w:val="0053115A"/>
    <w:rsid w:val="00543875"/>
    <w:rsid w:val="00545834"/>
    <w:rsid w:val="00555D7C"/>
    <w:rsid w:val="00560C67"/>
    <w:rsid w:val="00563180"/>
    <w:rsid w:val="00580BE3"/>
    <w:rsid w:val="005841A3"/>
    <w:rsid w:val="00585352"/>
    <w:rsid w:val="00586FB0"/>
    <w:rsid w:val="00590B55"/>
    <w:rsid w:val="005B1BE6"/>
    <w:rsid w:val="005C1811"/>
    <w:rsid w:val="005C3B79"/>
    <w:rsid w:val="005D05BE"/>
    <w:rsid w:val="005D3F5E"/>
    <w:rsid w:val="005D6136"/>
    <w:rsid w:val="005E50A5"/>
    <w:rsid w:val="005E7A11"/>
    <w:rsid w:val="005F7BDD"/>
    <w:rsid w:val="006033C9"/>
    <w:rsid w:val="0061720F"/>
    <w:rsid w:val="006257E8"/>
    <w:rsid w:val="006358E8"/>
    <w:rsid w:val="00643476"/>
    <w:rsid w:val="006472A1"/>
    <w:rsid w:val="0065320B"/>
    <w:rsid w:val="00660BC1"/>
    <w:rsid w:val="006941C1"/>
    <w:rsid w:val="006A0826"/>
    <w:rsid w:val="006B11EA"/>
    <w:rsid w:val="006B2E22"/>
    <w:rsid w:val="006B4FBC"/>
    <w:rsid w:val="006B53A5"/>
    <w:rsid w:val="006C7E37"/>
    <w:rsid w:val="006D30F2"/>
    <w:rsid w:val="006E334B"/>
    <w:rsid w:val="006E4BAF"/>
    <w:rsid w:val="006F16D4"/>
    <w:rsid w:val="006F2E34"/>
    <w:rsid w:val="006F4EE4"/>
    <w:rsid w:val="007027DB"/>
    <w:rsid w:val="0070591C"/>
    <w:rsid w:val="0070686B"/>
    <w:rsid w:val="00713874"/>
    <w:rsid w:val="00744985"/>
    <w:rsid w:val="00744CB9"/>
    <w:rsid w:val="00746265"/>
    <w:rsid w:val="007479AB"/>
    <w:rsid w:val="00752796"/>
    <w:rsid w:val="007618DA"/>
    <w:rsid w:val="00786666"/>
    <w:rsid w:val="00790E07"/>
    <w:rsid w:val="007B1A28"/>
    <w:rsid w:val="007B623F"/>
    <w:rsid w:val="007E034B"/>
    <w:rsid w:val="007E726D"/>
    <w:rsid w:val="007F56F1"/>
    <w:rsid w:val="007F6F4E"/>
    <w:rsid w:val="0080454C"/>
    <w:rsid w:val="008050C2"/>
    <w:rsid w:val="00807FB8"/>
    <w:rsid w:val="00810BED"/>
    <w:rsid w:val="008123B2"/>
    <w:rsid w:val="00816C31"/>
    <w:rsid w:val="0082366F"/>
    <w:rsid w:val="00826905"/>
    <w:rsid w:val="00836D84"/>
    <w:rsid w:val="00846BD7"/>
    <w:rsid w:val="00864730"/>
    <w:rsid w:val="00890DC6"/>
    <w:rsid w:val="0089398F"/>
    <w:rsid w:val="008C541D"/>
    <w:rsid w:val="008D61F3"/>
    <w:rsid w:val="008D63E1"/>
    <w:rsid w:val="008D6BC4"/>
    <w:rsid w:val="008E133B"/>
    <w:rsid w:val="008F0496"/>
    <w:rsid w:val="008F2185"/>
    <w:rsid w:val="00900874"/>
    <w:rsid w:val="00902889"/>
    <w:rsid w:val="00906CDA"/>
    <w:rsid w:val="00910768"/>
    <w:rsid w:val="00914CAA"/>
    <w:rsid w:val="00925AAA"/>
    <w:rsid w:val="00932563"/>
    <w:rsid w:val="009435D5"/>
    <w:rsid w:val="00943BBC"/>
    <w:rsid w:val="00945D0B"/>
    <w:rsid w:val="00947604"/>
    <w:rsid w:val="009549FE"/>
    <w:rsid w:val="00954C94"/>
    <w:rsid w:val="00956B37"/>
    <w:rsid w:val="00964533"/>
    <w:rsid w:val="009663C6"/>
    <w:rsid w:val="009746A2"/>
    <w:rsid w:val="009763F8"/>
    <w:rsid w:val="00980D1E"/>
    <w:rsid w:val="00982BE7"/>
    <w:rsid w:val="00992A48"/>
    <w:rsid w:val="009970AD"/>
    <w:rsid w:val="009A5101"/>
    <w:rsid w:val="009A53FC"/>
    <w:rsid w:val="009B2A69"/>
    <w:rsid w:val="009C2E1D"/>
    <w:rsid w:val="009D5CE1"/>
    <w:rsid w:val="009D6A8F"/>
    <w:rsid w:val="009E15B5"/>
    <w:rsid w:val="009F6B8B"/>
    <w:rsid w:val="00A0682E"/>
    <w:rsid w:val="00A137F1"/>
    <w:rsid w:val="00A41D72"/>
    <w:rsid w:val="00A60490"/>
    <w:rsid w:val="00A60CA2"/>
    <w:rsid w:val="00A66934"/>
    <w:rsid w:val="00A71D7B"/>
    <w:rsid w:val="00A726C0"/>
    <w:rsid w:val="00A73F7C"/>
    <w:rsid w:val="00A75DE0"/>
    <w:rsid w:val="00A75FF8"/>
    <w:rsid w:val="00A873E4"/>
    <w:rsid w:val="00A87CBE"/>
    <w:rsid w:val="00A92F3C"/>
    <w:rsid w:val="00A938BB"/>
    <w:rsid w:val="00AA199A"/>
    <w:rsid w:val="00AB1217"/>
    <w:rsid w:val="00AB50A2"/>
    <w:rsid w:val="00AC176D"/>
    <w:rsid w:val="00AC2DC4"/>
    <w:rsid w:val="00AC383D"/>
    <w:rsid w:val="00AD4383"/>
    <w:rsid w:val="00AD68AC"/>
    <w:rsid w:val="00AF73AD"/>
    <w:rsid w:val="00B007C4"/>
    <w:rsid w:val="00B01D0B"/>
    <w:rsid w:val="00B1073A"/>
    <w:rsid w:val="00B22642"/>
    <w:rsid w:val="00B3033E"/>
    <w:rsid w:val="00B36505"/>
    <w:rsid w:val="00B65080"/>
    <w:rsid w:val="00B660F6"/>
    <w:rsid w:val="00B81D90"/>
    <w:rsid w:val="00B84A85"/>
    <w:rsid w:val="00B8634E"/>
    <w:rsid w:val="00B87528"/>
    <w:rsid w:val="00BA0180"/>
    <w:rsid w:val="00BA1D31"/>
    <w:rsid w:val="00BA5F89"/>
    <w:rsid w:val="00BA7480"/>
    <w:rsid w:val="00BB5AEB"/>
    <w:rsid w:val="00BE5A0A"/>
    <w:rsid w:val="00C00F36"/>
    <w:rsid w:val="00C029DF"/>
    <w:rsid w:val="00C02C76"/>
    <w:rsid w:val="00C03D0A"/>
    <w:rsid w:val="00C074B3"/>
    <w:rsid w:val="00C13E2F"/>
    <w:rsid w:val="00C23FE4"/>
    <w:rsid w:val="00C27625"/>
    <w:rsid w:val="00C3461D"/>
    <w:rsid w:val="00C35C29"/>
    <w:rsid w:val="00C40606"/>
    <w:rsid w:val="00C56C3C"/>
    <w:rsid w:val="00C7319C"/>
    <w:rsid w:val="00C73911"/>
    <w:rsid w:val="00C750DB"/>
    <w:rsid w:val="00C81074"/>
    <w:rsid w:val="00C87DB4"/>
    <w:rsid w:val="00C91D78"/>
    <w:rsid w:val="00C91DED"/>
    <w:rsid w:val="00C9224D"/>
    <w:rsid w:val="00CB32D2"/>
    <w:rsid w:val="00CB6FAC"/>
    <w:rsid w:val="00CC0A7F"/>
    <w:rsid w:val="00CC3411"/>
    <w:rsid w:val="00CC642D"/>
    <w:rsid w:val="00CC6B01"/>
    <w:rsid w:val="00CD1736"/>
    <w:rsid w:val="00CE1FB9"/>
    <w:rsid w:val="00CE5183"/>
    <w:rsid w:val="00CE53E8"/>
    <w:rsid w:val="00CF6658"/>
    <w:rsid w:val="00CF7626"/>
    <w:rsid w:val="00CF7702"/>
    <w:rsid w:val="00D0112B"/>
    <w:rsid w:val="00D111E5"/>
    <w:rsid w:val="00D12C64"/>
    <w:rsid w:val="00D12FEC"/>
    <w:rsid w:val="00D20304"/>
    <w:rsid w:val="00D24DB5"/>
    <w:rsid w:val="00D26040"/>
    <w:rsid w:val="00D27161"/>
    <w:rsid w:val="00D2749D"/>
    <w:rsid w:val="00D32F19"/>
    <w:rsid w:val="00D35E65"/>
    <w:rsid w:val="00D4158A"/>
    <w:rsid w:val="00D47BC2"/>
    <w:rsid w:val="00D5295A"/>
    <w:rsid w:val="00D62913"/>
    <w:rsid w:val="00D73A04"/>
    <w:rsid w:val="00D80B4D"/>
    <w:rsid w:val="00D97A49"/>
    <w:rsid w:val="00DB07EB"/>
    <w:rsid w:val="00DB106C"/>
    <w:rsid w:val="00DB5C2C"/>
    <w:rsid w:val="00DB6F4E"/>
    <w:rsid w:val="00DC4805"/>
    <w:rsid w:val="00DD78BB"/>
    <w:rsid w:val="00DE1DFE"/>
    <w:rsid w:val="00DF5882"/>
    <w:rsid w:val="00E003C6"/>
    <w:rsid w:val="00E266C0"/>
    <w:rsid w:val="00E26B10"/>
    <w:rsid w:val="00E433E1"/>
    <w:rsid w:val="00E43DE9"/>
    <w:rsid w:val="00E57A6C"/>
    <w:rsid w:val="00E615AF"/>
    <w:rsid w:val="00E661C1"/>
    <w:rsid w:val="00E67085"/>
    <w:rsid w:val="00E70061"/>
    <w:rsid w:val="00E70741"/>
    <w:rsid w:val="00E7443A"/>
    <w:rsid w:val="00E86C24"/>
    <w:rsid w:val="00E87F78"/>
    <w:rsid w:val="00E933C4"/>
    <w:rsid w:val="00EA60EA"/>
    <w:rsid w:val="00EA6F2F"/>
    <w:rsid w:val="00EB1B5D"/>
    <w:rsid w:val="00EC6A09"/>
    <w:rsid w:val="00ED1633"/>
    <w:rsid w:val="00ED6D71"/>
    <w:rsid w:val="00EE3180"/>
    <w:rsid w:val="00EF013F"/>
    <w:rsid w:val="00EF7A6C"/>
    <w:rsid w:val="00F071C2"/>
    <w:rsid w:val="00F40B3F"/>
    <w:rsid w:val="00F432DF"/>
    <w:rsid w:val="00F43BC5"/>
    <w:rsid w:val="00F43F57"/>
    <w:rsid w:val="00F46118"/>
    <w:rsid w:val="00F4611B"/>
    <w:rsid w:val="00F50309"/>
    <w:rsid w:val="00F56926"/>
    <w:rsid w:val="00F75D60"/>
    <w:rsid w:val="00F765CB"/>
    <w:rsid w:val="00FC4F11"/>
    <w:rsid w:val="00FC7FBA"/>
    <w:rsid w:val="00FD1297"/>
    <w:rsid w:val="00FD2F78"/>
    <w:rsid w:val="00FD5FD3"/>
    <w:rsid w:val="00FE4E12"/>
    <w:rsid w:val="00FE6E23"/>
    <w:rsid w:val="00FF0BCA"/>
    <w:rsid w:val="00FF32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D0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945D0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5D0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5D0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5D0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5D0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945D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5D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5D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5D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listopada 2016.</izvorni_sadrzaj>
    <derivirana_varijabla naziv="DomainObject.DatumDonosenjaOdluke_1">31.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2231</izvorni_sadrzaj>
    <derivirana_varijabla naziv="DomainObject.Predmet.Broj_1">2231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2016.</izvorni_sadrzaj>
    <derivirana_varijabla naziv="DomainObject.Predmet.DatumOsnivanja_1">19.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109308.04</izvorni_sadrzaj>
    <derivirana_varijabla naziv="DomainObject.Predmet.InicijalnaVrijednost_1">109308.04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St-2231/2016</izvorni_sadrzaj>
    <derivirana_varijabla naziv="DomainObject.Predmet.OznakaBroj_1">St-2231/2016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VENJE društvo s ograničenom odgovornošću za vinogradarstvo i vinarstvo</izvorni_sadrzaj>
    <derivirana_varijabla naziv="DomainObject.Predmet.ProtustrankaFormated_1">  VENJE društvo s ograničenom odgovornošću za vinogradarstvo i vinarstvo</derivirana_varijabla>
  </DomainObject.Predmet.ProtustrankaFormated>
  <DomainObject.Predmet.ProtustrankaFormatedOIB>
    <izvorni_sadrzaj>  VENJE društvo s ograničenom odgovornošću za vinogradarstvo i vinarstvo, OIB 85764587113</izvorni_sadrzaj>
    <derivirana_varijabla naziv="DomainObject.Predmet.ProtustrankaFormatedOIB_1">  VENJE društvo s ograničenom odgovornošću za vinogradarstvo i vinarstvo, OIB 85764587113</derivirana_varijabla>
  </DomainObject.Predmet.ProtustrankaFormatedOIB>
  <DomainObject.Predmet.ProtustrankaFormatedWithAdress>
    <izvorni_sadrzaj> VENJE društvo s ograničenom odgovornošću za vinogradarstvo i vinarstvo, Gradište 73 a , 34343 Gradište</izvorni_sadrzaj>
    <derivirana_varijabla naziv="DomainObject.Predmet.ProtustrankaFormatedWithAdress_1"> VENJE društvo s ograničenom odgovornošću za vinogradarstvo i vinarstvo, Gradište 73 a , 34343 Gradište</derivirana_varijabla>
  </DomainObject.Predmet.ProtustrankaFormatedWithAdress>
  <DomainObject.Predmet.ProtustrankaFormatedWithAdressOIB>
    <izvorni_sadrzaj> VENJE društvo s ograničenom odgovornošću za vinogradarstvo i vinarstvo, OIB 85764587113, Gradište 73 a , 34343 Gradište</izvorni_sadrzaj>
    <derivirana_varijabla naziv="DomainObject.Predmet.ProtustrankaFormatedWithAdressOIB_1"> VENJE društvo s ograničenom odgovornošću za vinogradarstvo i vinarstvo, OIB 85764587113, Gradište 73 a , 34343 Gradište</derivirana_varijabla>
  </DomainObject.Predmet.ProtustrankaFormatedWithAdressOIB>
  <DomainObject.Predmet.ProtustrankaWithAdress>
    <izvorni_sadrzaj>VENJE društvo s ograničenom odgovornošću za vinogradarstvo i vinarstvo Gradište 73 a , 34343 Gradište</izvorni_sadrzaj>
    <derivirana_varijabla naziv="DomainObject.Predmet.ProtustrankaWithAdress_1">VENJE društvo s ograničenom odgovornošću za vinogradarstvo i vinarstvo Gradište 73 a , 34343 Gradište</derivirana_varijabla>
  </DomainObject.Predmet.ProtustrankaWithAdress>
  <DomainObject.Predmet.ProtustrankaWithAdressOIB>
    <izvorni_sadrzaj>VENJE društvo s ograničenom odgovornošću za vinogradarstvo i vinarstvo, OIB 85764587113, Gradište 73 a , 34343 Gradište</izvorni_sadrzaj>
    <derivirana_varijabla naziv="DomainObject.Predmet.ProtustrankaWithAdressOIB_1">VENJE društvo s ograničenom odgovornošću za vinogradarstvo i vinarstvo, OIB 85764587113, Gradište 73 a , 34343 Gradište</derivirana_varijabla>
  </DomainObject.Predmet.ProtustrankaWithAdressOIB>
  <DomainObject.Predmet.ProtustrankaNazivFormated>
    <izvorni_sadrzaj>VENJE društvo s ograničenom odgovornošću za vinogradarstvo i vinarstvo</izvorni_sadrzaj>
    <derivirana_varijabla naziv="DomainObject.Predmet.ProtustrankaNazivFormated_1">VENJE društvo s ograničenom odgovornošću za vinogradarstvo i vinarstvo</derivirana_varijabla>
  </DomainObject.Predmet.ProtustrankaNazivFormated>
  <DomainObject.Predmet.ProtustrankaNazivFormatedOIB>
    <izvorni_sadrzaj>VENJE društvo s ograničenom odgovornošću za vinogradarstvo i vinarstvo, OIB 85764587113</izvorni_sadrzaj>
    <derivirana_varijabla naziv="DomainObject.Predmet.ProtustrankaNazivFormatedOIB_1">VENJE društvo s ograničenom odgovornošću za vinogradarstvo i vinarstvo, OIB 85764587113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VENJE društvo s ograničenom odgovornošću za vinogradarstvo i vinarstvo</item>
    </izvorni_sadrzaj>
    <derivirana_varijabla naziv="DomainObject.Predmet.ProtuStrankaListFormated_1">
      <item>VENJE društvo s ograničenom odgovornošću za vinogradarstvo i vinarstvo</item>
    </derivirana_varijabla>
  </DomainObject.Predmet.ProtuStrankaListFormated>
  <DomainObject.Predmet.ProtuStrankaListFormatedOIB>
    <izvorni_sadrzaj>
      <item>VENJE društvo s ograničenom odgovornošću za vinogradarstvo i vinarstvo, OIB 85764587113</item>
    </izvorni_sadrzaj>
    <derivirana_varijabla naziv="DomainObject.Predmet.ProtuStrankaListFormatedOIB_1">
      <item>VENJE društvo s ograničenom odgovornošću za vinogradarstvo i vinarstvo, OIB 85764587113</item>
    </derivirana_varijabla>
  </DomainObject.Predmet.ProtuStrankaListFormatedOIB>
  <DomainObject.Predmet.ProtuStrankaListFormatedWithAdress>
    <izvorni_sadrzaj>
      <item>VENJE društvo s ograničenom odgovornošću za vinogradarstvo i vinarstvo, Gradište 73 a , 34343 Gradište</item>
    </izvorni_sadrzaj>
    <derivirana_varijabla naziv="DomainObject.Predmet.ProtuStrankaListFormatedWithAdress_1">
      <item>VENJE društvo s ograničenom odgovornošću za vinogradarstvo i vinarstvo, Gradište 73 a , 34343 Gradište</item>
    </derivirana_varijabla>
  </DomainObject.Predmet.ProtuStrankaListFormatedWithAdress>
  <DomainObject.Predmet.ProtuStrankaListFormatedWithAdressOIB>
    <izvorni_sadrzaj>
      <item>VENJE društvo s ograničenom odgovornošću za vinogradarstvo i vinarstvo, OIB 85764587113, Gradište 73 a , 34343 Gradište</item>
    </izvorni_sadrzaj>
    <derivirana_varijabla naziv="DomainObject.Predmet.ProtuStrankaListFormatedWithAdressOIB_1">
      <item>VENJE društvo s ograničenom odgovornošću za vinogradarstvo i vinarstvo, OIB 85764587113, Gradište 73 a , 34343 Gradište</item>
    </derivirana_varijabla>
  </DomainObject.Predmet.ProtuStrankaListFormatedWithAdressOIB>
  <DomainObject.Predmet.ProtuStrankaListNazivFormated>
    <izvorni_sadrzaj>
      <item>VENJE društvo s ograničenom odgovornošću za vinogradarstvo i vinarstvo</item>
    </izvorni_sadrzaj>
    <derivirana_varijabla naziv="DomainObject.Predmet.ProtuStrankaListNazivFormated_1">
      <item>VENJE društvo s ograničenom odgovornošću za vinogradarstvo i vinarstvo</item>
    </derivirana_varijabla>
  </DomainObject.Predmet.ProtuStrankaListNazivFormated>
  <DomainObject.Predmet.ProtuStrankaListNazivFormatedOIB>
    <izvorni_sadrzaj>
      <item>VENJE društvo s ograničenom odgovornošću za vinogradarstvo i vinarstvo, OIB 85764587113</item>
    </izvorni_sadrzaj>
    <derivirana_varijabla naziv="DomainObject.Predmet.ProtuStrankaListNazivFormatedOIB_1">
      <item>VENJE društvo s ograničenom odgovornošću za vinogradarstvo i vinarstvo, OIB 85764587113</item>
    </derivirana_varijabla>
  </DomainObject.Predmet.ProtuStrankaListNazivFormatedOIB>
  <DomainObject.Predmet.OstaliListFormated>
    <izvorni_sadrzaj>
      <item>JOSIP MLADENIĆ</item>
    </izvorni_sadrzaj>
    <derivirana_varijabla naziv="DomainObject.Predmet.OstaliListFormated_1">
      <item>JOSIP MLADENIĆ</item>
    </derivirana_varijabla>
  </DomainObject.Predmet.OstaliListFormated>
  <DomainObject.Predmet.OstaliListFormatedOIB>
    <izvorni_sadrzaj>
      <item>JOSIP MLADENIĆ, OIB 38576884922</item>
    </izvorni_sadrzaj>
    <derivirana_varijabla naziv="DomainObject.Predmet.OstaliListFormatedOIB_1">
      <item>JOSIP MLADENIĆ, OIB 38576884922</item>
    </derivirana_varijabla>
  </DomainObject.Predmet.OstaliListFormatedOIB>
  <DomainObject.Predmet.OstaliListFormatedWithAdress>
    <izvorni_sadrzaj>
      <item>JOSIP MLADENIĆ, Gradište 73a, 34343 Gradište</item>
    </izvorni_sadrzaj>
    <derivirana_varijabla naziv="DomainObject.Predmet.OstaliListFormatedWithAdress_1">
      <item>JOSIP MLADENIĆ, Gradište 73a, 34343 Gradište</item>
    </derivirana_varijabla>
  </DomainObject.Predmet.OstaliListFormatedWithAdress>
  <DomainObject.Predmet.OstaliListFormatedWithAdressOIB>
    <izvorni_sadrzaj>
      <item>JOSIP MLADENIĆ, OIB 38576884922, Gradište 73a, 34343 Gradište</item>
    </izvorni_sadrzaj>
    <derivirana_varijabla naziv="DomainObject.Predmet.OstaliListFormatedWithAdressOIB_1">
      <item>JOSIP MLADENIĆ, OIB 38576884922, Gradište 73a, 34343 Gradište</item>
    </derivirana_varijabla>
  </DomainObject.Predmet.OstaliListFormatedWithAdressOIB>
  <DomainObject.Predmet.OstaliListNazivFormated>
    <izvorni_sadrzaj>
      <item>JOSIP MLADENIĆ</item>
    </izvorni_sadrzaj>
    <derivirana_varijabla naziv="DomainObject.Predmet.OstaliListNazivFormated_1">
      <item>JOSIP MLADENIĆ</item>
    </derivirana_varijabla>
  </DomainObject.Predmet.OstaliListNazivFormated>
  <DomainObject.Predmet.OstaliListNazivFormatedOIB>
    <izvorni_sadrzaj>
      <item>JOSIP MLADENIĆ, OIB 38576884922</item>
    </izvorni_sadrzaj>
    <derivirana_varijabla naziv="DomainObject.Predmet.OstaliListNazivFormatedOIB_1">
      <item>JOSIP MLADENIĆ, OIB 38576884922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2016.</izvorni_sadrzaj>
    <derivirana_varijabla naziv="DomainObject.Datum_1">31.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VENJE društvo s ograničenom odgovornošću za vinogradarstvo i vinarstvo</izvorni_sadrzaj>
    <derivirana_varijabla naziv="DomainObject.Predmet.ProtustrankaIDrugi_1">VENJE društvo s ograničenom odgovornošću za vinogradarstvo i vinarstvo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VENJE društvo s ograničenom odgovornošću za vinogradarstvo i vinarstvo, OIB 85764587113, Gradište 73 a , 34343 Gradište</izvorni_sadrzaj>
    <derivirana_varijabla naziv="DomainObject.Predmet.ProtustrankaIDrugiAdressOIB_1">VENJE društvo s ograničenom odgovornošću za vinogradarstvo i vinarstvo, OIB 85764587113, Gradište 73 a , 34343 Gradište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VENJE društvo s ograničenom odgovornošću za vinogradarstvo i vinarstvo</item>
      <item>JOSIP MLADENIĆ</item>
    </izvorni_sadrzaj>
    <derivirana_varijabla naziv="DomainObject.Predmet.SudioniciListNaziv_1">
      <item>Financijska agencija</item>
      <item>VENJE društvo s ograničenom odgovornošću za vinogradarstvo i vinarstvo</item>
      <item>JOSIP MLADENIĆ</item>
    </derivirana_varijabla>
  </DomainObject.Predmet.SudioniciListNaziv>
  <DomainObject.Predmet.SudioniciListAdressOIB>
    <izvorni_sadrzaj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</izvorni_sadrzaj>
    <derivirana_varijabla naziv="DomainObject.Predmet.SudioniciListAdressOIB_1">
      <item>Financijska agencija, OIB 85821130368, Ulica grada Vukovara 70,10000 Zagreb</item>
      <item>VENJE društvo s ograničenom odgovornošću za vinogradarstvo i vinarstvo, OIB 85764587113, Gradište 73 a ,34343 Gradište</item>
      <item>JOSIP MLADENIĆ, OIB 38576884922, Gradište 73a,34343 Gradište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85764587113</item>
      <item>, OIB 38576884922</item>
    </izvorni_sadrzaj>
    <derivirana_varijabla naziv="DomainObject.Predmet.SudioniciListNazivOIB_1">
      <item>, OIB 85821130368</item>
      <item>, OIB 85764587113</item>
      <item>, OIB 38576884922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4</properties:Pages>
  <properties:Words>1253</properties:Words>
  <properties:Characters>6750</properties:Characters>
  <properties:Lines>164</properties:Lines>
  <properties:Paragraphs>62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8521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2016-10-31T08:06:00Z</dcterms:created>
  <dc:creator>Trgovacki sud</dc:creator>
  <cp:lastModifiedBy>wsadmin</cp:lastModifiedBy>
  <cp:lastPrinted>2016-10-31T07:53:00Z</cp:lastPrinted>
  <dcterms:modified xmlns:xsi="http://www.w3.org/2001/XMLSchema-instance" xsi:type="dcterms:W3CDTF">2016-10-31T09:29:00Z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