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AA4DD7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AA4DD7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</w:tc>
      </w:tr>
    </w:tbl>
    <w:p w14:textId="9cb2040" w14:paraId="9cb2040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874E13">
        <w:rPr>
          <w:rFonts w:hAnsi="Times New Roman" w:ascii="Times New Roman"/>
          <w:sz w:val="24"/>
        </w:rPr>
        <w:t>4393/16</w:t>
      </w:r>
      <w:r w:rsidR="00966177">
        <w:rPr>
          <w:rFonts w:hAnsi="Times New Roman" w:ascii="Times New Roman"/>
          <w:sz w:val="24"/>
        </w:rPr>
        <w:t>-19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3E455C" w:rsidP="0036625F" w:rsidR="003E455C">
      <w:pPr>
        <w:jc w:val="center"/>
        <w:rPr>
          <w:rFonts w:hAnsi="Times New Roman" w:ascii="Times New Roman"/>
          <w:sz w:val="24"/>
        </w:rPr>
      </w:pP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5D2FD9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523726" w:rsidR="007160D0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874E13">
        <w:rPr>
          <w:rFonts w:hAnsi="Times New Roman" w:ascii="Times New Roman"/>
          <w:sz w:val="24"/>
        </w:rPr>
        <w:t xml:space="preserve">AKTIV TAPETARIJA d.o.o. Zagreb, Nike Grškovića 2, OIB: </w:t>
      </w:r>
      <w:r w:rsidR="00874E13" w:rsidRPr="00874E13">
        <w:rPr>
          <w:rFonts w:hAnsi="Times New Roman" w:ascii="Times New Roman"/>
          <w:sz w:val="24"/>
        </w:rPr>
        <w:t>29164455736</w:t>
      </w:r>
      <w:r w:rsidR="00874E13">
        <w:rPr>
          <w:rFonts w:hAnsi="Times New Roman" w:ascii="Times New Roman"/>
          <w:sz w:val="24"/>
        </w:rPr>
        <w:t>, 22.</w:t>
      </w:r>
      <w:r w:rsidR="007E47D1">
        <w:rPr>
          <w:rFonts w:hAnsi="Times New Roman" w:ascii="Times New Roman"/>
          <w:sz w:val="24"/>
        </w:rPr>
        <w:t xml:space="preserve"> studenoga</w:t>
      </w:r>
      <w:r w:rsidR="00523726">
        <w:rPr>
          <w:rFonts w:hAnsi="Times New Roman" w:ascii="Times New Roman"/>
          <w:sz w:val="24"/>
        </w:rPr>
        <w:t xml:space="preserve"> 2017.</w:t>
      </w:r>
    </w:p>
    <w:p w:rsidRDefault="00523726" w:rsidP="00523726" w:rsidR="00523726" w:rsidRPr="00AA4DD7">
      <w:pPr>
        <w:rPr>
          <w:rFonts w:hAnsi="Times New Roman" w:ascii="Times New Roman"/>
          <w:sz w:val="24"/>
        </w:rPr>
      </w:pPr>
    </w:p>
    <w:p w:rsidRDefault="005D2FD9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 a k </w:t>
      </w:r>
      <w:proofErr w:type="spellStart"/>
      <w:r>
        <w:rPr>
          <w:rFonts w:hAnsi="Times New Roman" w:ascii="Times New Roman"/>
          <w:sz w:val="24"/>
        </w:rPr>
        <w:t>lj</w:t>
      </w:r>
      <w:proofErr w:type="spellEnd"/>
      <w:r>
        <w:rPr>
          <w:rFonts w:hAnsi="Times New Roman" w:ascii="Times New Roman"/>
          <w:sz w:val="24"/>
        </w:rPr>
        <w:t xml:space="preserve"> u č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7E47D1" w:rsidP="00523726" w:rsidR="00523726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 xml:space="preserve">Ispitno i izvještajno ročište u ovom predmetu, </w:t>
      </w:r>
      <w:r w:rsidR="00523726">
        <w:rPr>
          <w:lang w:val="hr-HR"/>
        </w:rPr>
        <w:t xml:space="preserve">koje je zakazano </w:t>
      </w:r>
      <w:r w:rsidR="003E455C">
        <w:rPr>
          <w:lang w:val="hr-HR"/>
        </w:rPr>
        <w:t xml:space="preserve">kod ovoga suda </w:t>
      </w:r>
      <w:r w:rsidR="00523726">
        <w:rPr>
          <w:lang w:val="hr-HR"/>
        </w:rPr>
        <w:t xml:space="preserve">za dan </w:t>
      </w:r>
      <w:r w:rsidR="00874E13">
        <w:rPr>
          <w:lang w:val="hr-HR"/>
        </w:rPr>
        <w:t>25. siječnja 2018.</w:t>
      </w:r>
      <w:r w:rsidR="00523726">
        <w:rPr>
          <w:lang w:val="hr-HR"/>
        </w:rPr>
        <w:t xml:space="preserve"> u sobi 93/II, održat će se istoga dana </w:t>
      </w:r>
      <w:r w:rsidR="00523726" w:rsidRPr="00874E13">
        <w:rPr>
          <w:b/>
          <w:u w:val="single"/>
          <w:lang w:val="hr-HR"/>
        </w:rPr>
        <w:t xml:space="preserve">u sudnici </w:t>
      </w:r>
      <w:r w:rsidR="00523726" w:rsidRPr="00523726">
        <w:rPr>
          <w:b/>
          <w:u w:val="single"/>
          <w:lang w:val="hr-HR"/>
        </w:rPr>
        <w:t>96/II – Mala dvorana</w:t>
      </w:r>
      <w:r w:rsidR="00281680">
        <w:rPr>
          <w:b/>
          <w:u w:val="single"/>
          <w:lang w:val="hr-HR"/>
        </w:rPr>
        <w:t>, s početkom u 8,30 sati</w:t>
      </w:r>
      <w:r w:rsidR="00523726" w:rsidRPr="00523726">
        <w:rPr>
          <w:b/>
          <w:u w:val="single"/>
          <w:lang w:val="hr-HR"/>
        </w:rPr>
        <w:t>.</w:t>
      </w:r>
    </w:p>
    <w:p w:rsidRDefault="00523726" w:rsidP="00523726" w:rsidR="00523726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966177">
        <w:rPr>
          <w:rFonts w:hAnsi="Times New Roman" w:ascii="Times New Roman"/>
          <w:sz w:val="24"/>
        </w:rPr>
        <w:t xml:space="preserve">22. </w:t>
      </w:r>
      <w:r w:rsidR="007E47D1">
        <w:rPr>
          <w:rFonts w:hAnsi="Times New Roman" w:ascii="Times New Roman"/>
          <w:sz w:val="24"/>
        </w:rPr>
        <w:t>studenoga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4C6225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966177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7E47D1" w:rsidP="00482439" w:rsidR="007E47D1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4C6225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966177" w:rsidP="00482439" w:rsidR="00966177">
      <w:pPr>
        <w:rPr>
          <w:rFonts w:hAnsi="Times New Roman" w:ascii="Times New Roman"/>
          <w:sz w:val="24"/>
        </w:rPr>
      </w:pPr>
    </w:p>
    <w:p w:rsidRDefault="00966177" w:rsidP="00482439" w:rsidR="0096617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66177" w:rsidP="00482439" w:rsidR="00966177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966177">
      <w:pPr>
        <w:rPr>
          <w:rFonts w:hAnsi="Times New Roman" w:ascii="Times New Roman"/>
          <w:color w:themeColor="background1" w:val="FFFFFF"/>
          <w:sz w:val="24"/>
        </w:rPr>
      </w:pPr>
      <w:r w:rsidRPr="00966177">
        <w:rPr>
          <w:rFonts w:hAnsi="Times New Roman" w:ascii="Times New Roman"/>
          <w:color w:themeColor="background1" w:val="FFFFFF"/>
          <w:sz w:val="24"/>
        </w:rPr>
        <w:t>DNA:</w:t>
      </w:r>
    </w:p>
    <w:p w:rsidRDefault="007E47D1" w:rsidP="007E47D1" w:rsidR="007E47D1" w:rsidRPr="00966177">
      <w:pPr>
        <w:rPr>
          <w:rFonts w:hAnsi="Times New Roman" w:ascii="Times New Roman"/>
          <w:color w:themeColor="background1" w:val="FFFFFF"/>
          <w:sz w:val="24"/>
        </w:rPr>
      </w:pPr>
      <w:r w:rsidRPr="00966177">
        <w:rPr>
          <w:rFonts w:hAnsi="Times New Roman" w:ascii="Times New Roman"/>
          <w:color w:themeColor="background1" w:val="FFFFFF"/>
          <w:sz w:val="24"/>
        </w:rPr>
        <w:t>1. Stečajnom upravitelju, osobno</w:t>
      </w:r>
    </w:p>
    <w:p w:rsidRDefault="007E47D1" w:rsidP="007E47D1" w:rsidR="001F6BAC" w:rsidRPr="00966177">
      <w:pPr>
        <w:rPr>
          <w:rFonts w:hAnsi="Times New Roman" w:ascii="Times New Roman"/>
          <w:color w:themeColor="background1" w:val="FFFFFF"/>
          <w:sz w:val="24"/>
        </w:rPr>
      </w:pPr>
      <w:r w:rsidRPr="00966177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F926D5" w:rsidRPr="00966177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966177">
        <w:rPr>
          <w:rFonts w:hAnsi="Times New Roman" w:ascii="Times New Roman"/>
          <w:color w:themeColor="background1" w:val="FFFFFF"/>
          <w:sz w:val="24"/>
        </w:rPr>
        <w:t>Oglasna ploča</w:t>
      </w:r>
      <w:r w:rsidR="00F926D5" w:rsidRPr="00966177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966177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966177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96617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E29" w:rsidR="00B90E29">
      <w:r>
        <w:separator/>
      </w:r>
    </w:p>
  </w:endnote>
  <w:endnote w:id="0" w:type="continuationSeparator">
    <w:p w:rsidRDefault="00B90E29" w:rsidR="00B90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E29" w:rsidR="00B90E29">
      <w:r>
        <w:separator/>
      </w:r>
    </w:p>
  </w:footnote>
  <w:footnote w:id="0" w:type="continuationSeparator">
    <w:p w:rsidRDefault="00B90E29" w:rsidR="00B90E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523726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0E29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1F7941"/>
    <w:rsid w:val="0026319B"/>
    <w:rsid w:val="00281680"/>
    <w:rsid w:val="002C1105"/>
    <w:rsid w:val="002F4D94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3E455C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C6225"/>
    <w:rsid w:val="004F19D3"/>
    <w:rsid w:val="00523726"/>
    <w:rsid w:val="005419C8"/>
    <w:rsid w:val="00545C55"/>
    <w:rsid w:val="0057341F"/>
    <w:rsid w:val="00593FFA"/>
    <w:rsid w:val="005944E7"/>
    <w:rsid w:val="005D2FD9"/>
    <w:rsid w:val="005F41A2"/>
    <w:rsid w:val="006008F9"/>
    <w:rsid w:val="00602D05"/>
    <w:rsid w:val="00612B9C"/>
    <w:rsid w:val="0062506F"/>
    <w:rsid w:val="00635762"/>
    <w:rsid w:val="0064110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E47D1"/>
    <w:rsid w:val="007F048E"/>
    <w:rsid w:val="008217D5"/>
    <w:rsid w:val="008616CA"/>
    <w:rsid w:val="008742B9"/>
    <w:rsid w:val="00874E13"/>
    <w:rsid w:val="008774EB"/>
    <w:rsid w:val="008A0B75"/>
    <w:rsid w:val="008B65AF"/>
    <w:rsid w:val="008B65BF"/>
    <w:rsid w:val="008B6BCE"/>
    <w:rsid w:val="008F7361"/>
    <w:rsid w:val="009233BB"/>
    <w:rsid w:val="0094579E"/>
    <w:rsid w:val="00963309"/>
    <w:rsid w:val="00966177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0E29"/>
    <w:rsid w:val="00B91047"/>
    <w:rsid w:val="00BC1367"/>
    <w:rsid w:val="00C172D4"/>
    <w:rsid w:val="00C32C1D"/>
    <w:rsid w:val="00C74832"/>
    <w:rsid w:val="00C8624D"/>
    <w:rsid w:val="00C93FE0"/>
    <w:rsid w:val="00CE6F16"/>
    <w:rsid w:val="00D06889"/>
    <w:rsid w:val="00D82B74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9127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1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1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10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1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1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1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1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10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1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1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4393</izvorni_sadrzaj>
    <derivirana_varijabla naziv="DomainObject.Predmet.Broj_1">4393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St-4393/2016</izvorni_sadrzaj>
    <derivirana_varijabla naziv="DomainObject.Predmet.OznakaBroj_1">St-4393/2016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Aktiv Tapetarija d.o.o. zastupanog po punomoćniku Željko Markov</izvorni_sadrzaj>
    <derivirana_varijabla naziv="DomainObject.Predmet.ProtustrankaFormated_1">  Aktiv Tapetarija d.o.o. zastupanog po punomoćniku Željko Markov</derivirana_varijabla>
  </DomainObject.Predmet.ProtustrankaFormated>
  <DomainObject.Predmet.ProtustrankaFormatedOIB>
    <izvorni_sadrzaj>  Aktiv Tapetarija d.o.o., OIB 29164455736 zastupanog po punomoćniku Željko Markov</izvorni_sadrzaj>
    <derivirana_varijabla naziv="DomainObject.Predmet.ProtustrankaFormatedOIB_1">  Aktiv Tapetarija d.o.o., OIB 29164455736 zastupanog po punomoćniku Željko Markov</derivirana_varijabla>
  </DomainObject.Predmet.ProtustrankaFormatedOIB>
  <DomainObject.Predmet.ProtustrankaFormatedWithAdress>
    <izvorni_sadrzaj> Aktiv Tapetarija d.o.o., Nike Grškovića 2, 10000 Zagreb zastupanog po punomoćniku Željko Markov</izvorni_sadrzaj>
    <derivirana_varijabla naziv="DomainObject.Predmet.ProtustrankaFormatedWithAdress_1"> Aktiv Tapetarija d.o.o., Nike Grškovića 2, 10000 Zagreb zastupanog po punomoćniku Željko Markov</derivirana_varijabla>
  </DomainObject.Predmet.ProtustrankaFormatedWithAdress>
  <DomainObject.Predmet.ProtustrankaFormatedWithAdressOIB>
    <izvorni_sadrzaj> Aktiv Tapetarija d.o.o., OIB 29164455736, Nike Grškovića 2, 10000 Zagreb zastupanog po punomoćniku Željko Markov</izvorni_sadrzaj>
    <derivirana_varijabla naziv="DomainObject.Predmet.ProtustrankaFormatedWithAdressOIB_1"> Aktiv Tapetarija d.o.o., OIB 29164455736, Nike Grškovića 2, 10000 Zagreb zastupanog po punomoćniku Željko Markov</derivirana_varijabla>
  </DomainObject.Predmet.ProtustrankaFormatedWithAdressOIB>
  <DomainObject.Predmet.ProtustrankaWithAdress>
    <izvorni_sadrzaj>Aktiv Tapetarija d.o.o. Nike Grškovića 2, 10000 Zagreb</izvorni_sadrzaj>
    <derivirana_varijabla naziv="DomainObject.Predmet.ProtustrankaWithAdress_1">Aktiv Tapetarija d.o.o. Nike Grškovića 2, 10000 Zagreb</derivirana_varijabla>
  </DomainObject.Predmet.ProtustrankaWithAdress>
  <DomainObject.Predmet.ProtustrankaWithAdressOIB>
    <izvorni_sadrzaj>Aktiv Tapetarija d.o.o., OIB 29164455736, Nike Grškovića 2, 10000 Zagreb</izvorni_sadrzaj>
    <derivirana_varijabla naziv="DomainObject.Predmet.ProtustrankaWithAdressOIB_1">Aktiv Tapetarija d.o.o., OIB 29164455736, Nike Grškovića 2, 10000 Zagreb</derivirana_varijabla>
  </DomainObject.Predmet.ProtustrankaWithAdressOIB>
  <DomainObject.Predmet.ProtustrankaNazivFormated>
    <izvorni_sadrzaj>Aktiv Tapetarija d.o.o.</izvorni_sadrzaj>
    <derivirana_varijabla naziv="DomainObject.Predmet.ProtustrankaNazivFormated_1">Aktiv Tapetarija d.o.o.</derivirana_varijabla>
  </DomainObject.Predmet.ProtustrankaNazivFormated>
  <DomainObject.Predmet.ProtustrankaNazivFormatedOIB>
    <izvorni_sadrzaj>Aktiv Tapetarija d.o.o., OIB 29164455736</izvorni_sadrzaj>
    <derivirana_varijabla naziv="DomainObject.Predmet.ProtustrankaNazivFormatedOIB_1">Aktiv Tapetarija d.o.o., OIB 29164455736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Markov</izvorni_sadrzaj>
    <derivirana_varijabla naziv="DomainObject.Predmet.StrankaFormated_1">  FINA Regionalni centar Zagreb; Željko Markov</derivirana_varijabla>
  </DomainObject.Predmet.StrankaFormated>
  <DomainObject.Predmet.StrankaFormatedOIB>
    <izvorni_sadrzaj>  FINA Regionalni centar Zagreb, OIB 85821130368; Željko Markov, OIB 09409004941</izvorni_sadrzaj>
    <derivirana_varijabla naziv="DomainObject.Predmet.StrankaFormatedOIB_1">  FINA Regionalni centar Zagreb, OIB 85821130368; Željko Markov, OIB 09409004941</derivirana_varijabla>
  </DomainObject.Predmet.StrankaFormatedOIB>
  <DomainObject.Predmet.StrankaFormatedWithAdress>
    <izvorni_sadrzaj> FINA Regionalni centar Zagreb, Trg svibanjskih žrtava 1995. br. 1, 10000 Zagreb; Željko Markov, Lopatinečka Ulica 19, 10000 Zagreb</izvorni_sadrzaj>
    <derivirana_varijabla naziv="DomainObject.Predmet.StrankaFormatedWithAdress_1"> FINA Regionalni centar Zagreb, Trg svibanjskih žrtava 1995. br. 1, 10000 Zagreb; Željko Markov, Lopatinečka Ulica 19, 10000 Zagreb</derivirana_varijabla>
  </DomainObject.Predmet.StrankaFormatedWithAdress>
  <DomainObject.Predmet.StrankaFormatedWithAdressOIB>
    <izvorni_sadrzaj> FINA Regionalni centar Zagreb, OIB 85821130368, Trg svibanjskih žrtava 1995. br. 1, 10000 Zagreb; Željko Markov, OIB 09409004941, Lopatinečka Ulica 19, 10000 Zagreb</izvorni_sadrzaj>
    <derivirana_varijabla naziv="DomainObject.Predmet.StrankaFormatedWithAdressOIB_1"> FINA Regionalni centar Zagreb, OIB 85821130368, Trg svibanjskih žrtava 1995. br. 1, 10000 Zagreb; Željko Markov, OIB 09409004941, Lopatinečka Ulica 19, 10000 Zagreb</derivirana_varijabla>
  </DomainObject.Predmet.StrankaFormatedWithAdressOIB>
  <DomainObject.Predmet.StrankaWithAdress>
    <izvorni_sadrzaj>FINA Regionalni centar Zagreb Trg svibanjskih žrtava 1995. br. 1,10000 Zagreb,Željko Markov Lopatinečka Ulica 19,10000 Zagreb</izvorni_sadrzaj>
    <derivirana_varijabla naziv="DomainObject.Predmet.StrankaWithAdress_1">FINA Regionalni centar Zagreb Trg svibanjskih žrtava 1995. br. 1,10000 Zagreb,Željko Markov Lopatinečka Ulica 19,10000 Zagreb</derivirana_varijabla>
  </DomainObject.Predmet.StrankaWithAdress>
  <DomainObject.Predmet.StrankaWithAdressOIB>
    <izvorni_sadrzaj>FINA Regionalni centar Zagreb, OIB 85821130368, Trg svibanjskih žrtava 1995. br. 1,10000 Zagreb,Željko Markov, OIB 09409004941, Lopatinečka Ulica 19,10000 Zagreb</izvorni_sadrzaj>
    <derivirana_varijabla naziv="DomainObject.Predmet.StrankaWithAdressOIB_1">FINA Regionalni centar Zagreb, OIB 85821130368, Trg svibanjskih žrtava 1995. br. 1,10000 Zagreb,Željko Markov, OIB 09409004941, Lopatinečka Ulica 19,10000 Zagreb</derivirana_varijabla>
  </DomainObject.Predmet.StrankaWithAdressOIB>
  <DomainObject.Predmet.StrankaNazivFormated>
    <izvorni_sadrzaj>FINA Regionalni centar Zagreb,Željko Markov</izvorni_sadrzaj>
    <derivirana_varijabla naziv="DomainObject.Predmet.StrankaNazivFormated_1">FINA Regionalni centar Zagreb,Željko Markov</derivirana_varijabla>
  </DomainObject.Predmet.StrankaNazivFormated>
  <DomainObject.Predmet.StrankaNazivFormatedOIB>
    <izvorni_sadrzaj>FINA Regionalni centar Zagreb, OIB 85821130368,Željko Markov, OIB 09409004941</izvorni_sadrzaj>
    <derivirana_varijabla naziv="DomainObject.Predmet.StrankaNazivFormatedOIB_1">FINA Regionalni centar Zagreb, OIB 85821130368,Željko Markov, OIB 09409004941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Željko Markov</item>
    </izvorni_sadrzaj>
    <derivirana_varijabla naziv="DomainObject.Predmet.StrankaListFormated_1">
      <item>FINA Regionalni centar Zagreb</item>
      <item>Željko Markov</item>
    </derivirana_varijabla>
  </DomainObject.Predmet.StrankaListFormated>
  <DomainObject.Predmet.StrankaListFormatedOIB>
    <izvorni_sadrzaj>
      <item>FINA Regionalni centar Zagreb, OIB 85821130368</item>
      <item>Željko Markov, OIB 09409004941</item>
    </izvorni_sadrzaj>
    <derivirana_varijabla naziv="DomainObject.Predmet.StrankaListFormatedOIB_1">
      <item>FINA Regionalni centar Zagreb, OIB 85821130368</item>
      <item>Željko Markov, OIB 09409004941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Markov, Lopatinečka Ulica 19, 10000 Zagreb</item>
    </izvorni_sadrzaj>
    <derivirana_varijabla naziv="DomainObject.Predmet.StrankaListFormatedWithAdress_1">
      <item>FINA Regionalni centar Zagreb, Trg svibanjskih žrtava 1995. br. 1, 10000 Zagreb</item>
      <item>Željko Markov, Lopatinečka Ulica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Markov, OIB 09409004941, Lopatinečka Ulica 19, 10000 Zagreb</item>
    </izvorni_sadrzaj>
    <derivirana_varijabla naziv="DomainObject.Predmet.StrankaListFormatedWithAdressOIB_1">
      <item>FINA Regionalni centar Zagreb, OIB 85821130368, Trg svibanjskih žrtava 1995. br. 1, 10000 Zagreb</item>
      <item>Željko Markov, OIB 09409004941, Lopatinečka Ulica 19, 10000 Zagreb</item>
    </derivirana_varijabla>
  </DomainObject.Predmet.StrankaListFormatedWithAdressOIB>
  <DomainObject.Predmet.StrankaListNazivFormated>
    <izvorni_sadrzaj>
      <item>FINA Regionalni centar Zagreb</item>
      <item>Željko Markov</item>
    </izvorni_sadrzaj>
    <derivirana_varijabla naziv="DomainObject.Predmet.StrankaListNazivFormated_1">
      <item>FINA Regionalni centar Zagreb</item>
      <item>Željko Markov</item>
    </derivirana_varijabla>
  </DomainObject.Predmet.StrankaListNazivFormated>
  <DomainObject.Predmet.StrankaListNazivFormatedOIB>
    <izvorni_sadrzaj>
      <item>FINA Regionalni centar Zagreb, OIB 85821130368</item>
      <item>Željko Markov, OIB 09409004941</item>
    </izvorni_sadrzaj>
    <derivirana_varijabla naziv="DomainObject.Predmet.StrankaListNazivFormatedOIB_1">
      <item>FINA Regionalni centar Zagreb, OIB 85821130368</item>
      <item>Željko Markov, OIB 09409004941</item>
    </derivirana_varijabla>
  </DomainObject.Predmet.StrankaListNazivFormatedOIB>
  <DomainObject.Predmet.ProtuStrankaListFormated>
    <izvorni_sadrzaj>
      <item>Aktiv Tapetarija d.o.o. zastupanog po punomoćniku Željko Markov</item>
    </izvorni_sadrzaj>
    <derivirana_varijabla naziv="DomainObject.Predmet.ProtuStrankaListFormated_1">
      <item>Aktiv Tapetarija d.o.o. zastupanog po punomoćniku Željko Markov</item>
    </derivirana_varijabla>
  </DomainObject.Predmet.ProtuStrankaListFormated>
  <DomainObject.Predmet.ProtuStrankaListFormatedOIB>
    <izvorni_sadrzaj>
      <item>Aktiv Tapetarija d.o.o., OIB 29164455736 zastupanog po punomoćniku Željko Markov</item>
    </izvorni_sadrzaj>
    <derivirana_varijabla naziv="DomainObject.Predmet.ProtuStrankaListFormatedOIB_1">
      <item>Aktiv Tapetarija d.o.o., OIB 29164455736 zastupanog po punomoćniku Željko Markov</item>
    </derivirana_varijabla>
  </DomainObject.Predmet.ProtuStrankaListFormatedOIB>
  <DomainObject.Predmet.ProtuStrankaListFormatedWithAdress>
    <izvorni_sadrzaj>
      <item>Aktiv Tapetarija d.o.o., Nike Grškovića 2, 10000 Zagreb zastupanog po punomoćniku Željko Markov</item>
    </izvorni_sadrzaj>
    <derivirana_varijabla naziv="DomainObject.Predmet.ProtuStrankaListFormatedWithAdress_1">
      <item>Aktiv Tapetarija d.o.o., Nike Grškovića 2, 10000 Zagreb zastupanog po punomoćniku Željko Markov</item>
    </derivirana_varijabla>
  </DomainObject.Predmet.ProtuStrankaListFormatedWithAdress>
  <DomainObject.Predmet.ProtuStrankaListFormatedWithAdressOIB>
    <izvorni_sadrzaj>
      <item>Aktiv Tapetarija d.o.o., OIB 29164455736, Nike Grškovića 2, 10000 Zagreb zastupanog po punomoćniku Željko Markov</item>
    </izvorni_sadrzaj>
    <derivirana_varijabla naziv="DomainObject.Predmet.ProtuStrankaListFormatedWithAdressOIB_1">
      <item>Aktiv Tapetarija d.o.o., OIB 29164455736, Nike Grškovića 2, 10000 Zagreb zastupanog po punomoćniku Željko Markov</item>
    </derivirana_varijabla>
  </DomainObject.Predmet.ProtuStrankaListFormatedWithAdressOIB>
  <DomainObject.Predmet.ProtuStrankaListNazivFormated>
    <izvorni_sadrzaj>
      <item>Aktiv Tapetarija d.o.o.</item>
    </izvorni_sadrzaj>
    <derivirana_varijabla naziv="DomainObject.Predmet.ProtuStrankaListNazivFormated_1">
      <item>Aktiv Tapetarija d.o.o.</item>
    </derivirana_varijabla>
  </DomainObject.Predmet.ProtuStrankaListNazivFormated>
  <DomainObject.Predmet.ProtuStrankaListNazivFormatedOIB>
    <izvorni_sadrzaj>
      <item>Aktiv Tapetarija d.o.o., OIB 29164455736</item>
    </izvorni_sadrzaj>
    <derivirana_varijabla naziv="DomainObject.Predmet.ProtuStrankaListNazivFormatedOIB_1">
      <item>Aktiv Tapetarija d.o.o., OIB 29164455736</item>
    </derivirana_varijabla>
  </DomainObject.Predmet.ProtuStrankaListNazivFormatedOIB>
  <DomainObject.Predmet.OstaliListFormated>
    <izvorni_sadrzaj>
      <item>Željko Markov punomoćnik sudionika u postupku Aktiv Tapetarija d.o.o.</item>
      <item>Nebojša Antolić</item>
    </izvorni_sadrzaj>
    <derivirana_varijabla naziv="DomainObject.Predmet.OstaliListFormated_1">
      <item>Željko Markov punomoćnik sudionika u postupku Aktiv Tapetarija d.o.o.</item>
      <item>Nebojša Antolić</item>
    </derivirana_varijabla>
  </DomainObject.Predmet.OstaliListFormated>
  <DomainObject.Predmet.OstaliListFormatedOIB>
    <izvorni_sadrzaj>
      <item>Željko Markov, OIB 09409004941 punomoćnik sudionika u postupku Aktiv Tapetarija d.o.o.</item>
      <item>Nebojša Antolić, OIB 94511496457</item>
    </izvorni_sadrzaj>
    <derivirana_varijabla naziv="DomainObject.Predmet.OstaliListFormatedOIB_1">
      <item>Željko Markov, OIB 09409004941 punomoćnik sudionika u postupku Aktiv Tapetarija d.o.o.</item>
      <item>Nebojša Antolić, OIB 94511496457</item>
    </derivirana_varijabla>
  </DomainObject.Predmet.OstaliListFormatedOIB>
  <DomainObject.Predmet.OstaliListFormatedWithAdress>
    <izvorni_sadrzaj>
      <item>Željko Markov, Lopatinečka 19, 10000 Zagreb punomoćnik sudionika u postupku Aktiv Tapetarija d.o.o.</item>
      <item>Nebojša Antolić, Ulica Pavla Hatza 3, 10000 Zagreb</item>
    </izvorni_sadrzaj>
    <derivirana_varijabla naziv="DomainObject.Predmet.OstaliListFormatedWithAdress_1">
      <item>Željko Markov, Lopatinečka 19, 10000 Zagreb punomoćnik sudionika u postupku Aktiv Tapetarija d.o.o.</item>
      <item>Nebojša Antolić, Ulica Pavla Hatza 3, 10000 Zagreb</item>
    </derivirana_varijabla>
  </DomainObject.Predmet.OstaliListFormatedWithAdress>
  <DomainObject.Predmet.OstaliListFormatedWithAdressOIB>
    <izvorni_sadrzaj>
      <item>Željko Markov, OIB 09409004941, Lopatinečka 19, 10000 Zagreb punomoćnik sudionika u postupku Aktiv Tapetarija d.o.o.</item>
      <item>Nebojša Antolić, OIB 94511496457, Ulica Pavla Hatza 3, 10000 Zagreb</item>
    </izvorni_sadrzaj>
    <derivirana_varijabla naziv="DomainObject.Predmet.OstaliListFormatedWithAdressOIB_1">
      <item>Željko Markov, OIB 09409004941, Lopatinečka 19, 10000 Zagreb punomoćnik sudionika u postupku Aktiv Tapetarija d.o.o.</item>
      <item>Nebojša Antolić, OIB 94511496457, Ulica Pavla Hatza 3, 10000 Zagreb</item>
    </derivirana_varijabla>
  </DomainObject.Predmet.OstaliListFormatedWithAdressOIB>
  <DomainObject.Predmet.OstaliListNazivFormated>
    <izvorni_sadrzaj>
      <item>Željko Markov</item>
      <item>Nebojša Antolić</item>
    </izvorni_sadrzaj>
    <derivirana_varijabla naziv="DomainObject.Predmet.OstaliListNazivFormated_1">
      <item>Željko Markov</item>
      <item>Nebojša Antolić</item>
    </derivirana_varijabla>
  </DomainObject.Predmet.OstaliListNazivFormated>
  <DomainObject.Predmet.OstaliListNazivFormatedOIB>
    <izvorni_sadrzaj>
      <item>Željko Markov, OIB 09409004941</item>
      <item>Nebojša Antolić, OIB 94511496457</item>
    </izvorni_sadrzaj>
    <derivirana_varijabla naziv="DomainObject.Predmet.OstaliListNazivFormatedOIB_1">
      <item>Željko Markov, OIB 09409004941</item>
      <item>Nebojša Antolić, OIB 94511496457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Aktiv Tapetarija d.o.o.</izvorni_sadrzaj>
    <derivirana_varijabla naziv="DomainObject.Predmet.ProtustrankaIDrugi_1">Aktiv Tapetarija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Aktiv Tapetarija d.o.o., OIB 29164455736, Nike Grškovića 2, 10000 Zagreb</izvorni_sadrzaj>
    <derivirana_varijabla naziv="DomainObject.Predmet.ProtustrankaIDrugiAdressOIB_1">Aktiv Tapetarija d.o.o., OIB 29164455736, Nike Grškovića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Aktiv Tapetarija d.o.o.</item>
      <item>Željko Markov</item>
      <item>Željko Markov</item>
      <item>Nebojša Antolić</item>
    </izvorni_sadrzaj>
    <derivirana_varijabla naziv="DomainObject.Predmet.SudioniciListNaziv_1">
      <item>FINA Regionalni centar Zagreb</item>
      <item>Aktiv Tapetarija d.o.o.</item>
      <item>Željko Markov</item>
      <item>Željko Markov</item>
      <item>Nebojša Antolić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Aktiv Tapetarija d.o.o., OIB 29164455736, Nike Grškovića 2,10000 Zagreb</item>
      <item>Željko Markov, OIB 09409004941, Lopatinečka Ulica 19,10000 Zagreb</item>
      <item>Željko Markov, OIB 09409004941, Lopatinečka 19,10000 Zagreb</item>
      <item>Nebojša Antolić, OIB 94511496457, Ulica Pavla Hatza 3,10000 Zagreb</item>
    </izvorni_sadrzaj>
    <derivirana_varijabla naziv="DomainObject.Predmet.SudioniciListAdressOIB_1">
      <item>FINA Regionalni centar Zagreb, OIB 85821130368, Trg svibanjskih žrtava 1995. br. 1,10000 Zagreb</item>
      <item>Aktiv Tapetarija d.o.o., OIB 29164455736, Nike Grškovića 2,10000 Zagreb</item>
      <item>Željko Markov, OIB 09409004941, Lopatinečka Ulica 19,10000 Zagreb</item>
      <item>Željko Markov, OIB 09409004941, Lopatinečka 19,10000 Zagreb</item>
      <item>Nebojša Antolić, OIB 94511496457, Ulica Pavla Hatza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29164455736</item>
      <item>, OIB 09409004941</item>
      <item>, OIB 09409004941</item>
      <item>, OIB 94511496457</item>
    </izvorni_sadrzaj>
    <derivirana_varijabla naziv="DomainObject.Predmet.SudioniciListNazivOIB_1">
      <item>, OIB 85821130368</item>
      <item>, OIB 29164455736</item>
      <item>, OIB 09409004941</item>
      <item>, OIB 09409004941</item>
      <item>, OIB 94511496457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146</properties:Words>
  <properties:Characters>628</properties:Characters>
  <properties:Lines>37</properties:Lines>
  <properties:Paragraphs>19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2017-11-23T09:46:00Z</dcterms:created>
  <dc:creator>Sonja Pilić</dc:creator>
  <cp:lastModifiedBy>Sonja Pilić</cp:lastModifiedBy>
  <cp:lastPrinted>2017-11-23T10:25:00Z</cp:lastPrinted>
  <dcterms:modified xmlns:xsi="http://www.w3.org/2001/XMLSchema-instance" xsi:type="dcterms:W3CDTF">2017-11-23T10:26:00Z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