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6b5e1" w14:paraId="ab6b5e1" w:rsidRDefault="008D602F" w:rsidP="00910611" w:rsidR="008D602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02F" w:rsidP="00910611" w:rsidR="008D602F">
      <w:r>
        <w:rPr>
          <w:rFonts w:eastAsia="MS Mincho"/>
        </w:rPr>
        <w:t>REPUBLIKA HRVATSKA</w:t>
      </w:r>
    </w:p>
    <w:p w:rsidRDefault="008D602F" w:rsidP="00910611" w:rsidR="008D602F">
      <w:r>
        <w:rPr>
          <w:rFonts w:eastAsia="MS Mincho"/>
        </w:rPr>
        <w:t>TRGOVAČKI SUD U RIJECI</w:t>
      </w:r>
    </w:p>
    <w:p w:rsidRDefault="008D602F" w:rsidR="008D602F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r w:rsidR="00FE567A">
        <w:t>1</w:t>
      </w:r>
      <w:r w:rsidR="00D36003">
        <w:t>3</w:t>
      </w:r>
      <w:r w:rsidR="00111307">
        <w:t>6</w:t>
      </w:r>
      <w:r w:rsidR="00D36003">
        <w:t>3</w:t>
      </w:r>
      <w:r w:rsidRPr="00A94E4D">
        <w:t>/1</w:t>
      </w:r>
      <w:r w:rsidR="00A94E4D">
        <w:t>6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71/15), </w:t>
      </w:r>
      <w:r w:rsidR="00111307">
        <w:t>5</w:t>
      </w:r>
      <w:r w:rsidRPr="00A94E4D">
        <w:t xml:space="preserve">. </w:t>
      </w:r>
      <w:r w:rsidR="00111307">
        <w:t xml:space="preserve">listopada </w:t>
      </w:r>
      <w:r w:rsidRPr="00A94E4D">
        <w:t>201</w:t>
      </w:r>
      <w:r w:rsidR="00A94E4D">
        <w:t>6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111307">
        <w:t xml:space="preserve">KRUNA TRANS d.o.o. Rijeka </w:t>
      </w:r>
      <w:r w:rsidR="00111307" w:rsidRPr="002B06A4">
        <w:t>(OIB:</w:t>
      </w:r>
      <w:r w:rsidR="00111307">
        <w:t>75845398563</w:t>
      </w:r>
      <w:r w:rsidR="00111307" w:rsidRPr="002B06A4">
        <w:t>, MBS:0</w:t>
      </w:r>
      <w:r w:rsidR="00111307">
        <w:t>8</w:t>
      </w:r>
      <w:r w:rsidR="00111307" w:rsidRPr="002B06A4">
        <w:t>0</w:t>
      </w:r>
      <w:r w:rsidR="00111307">
        <w:t>929189), Franca Prešerna 50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111307">
        <w:t>25</w:t>
      </w:r>
      <w:r w:rsidRPr="00A94E4D">
        <w:t xml:space="preserve">. </w:t>
      </w:r>
      <w:r w:rsidR="00D76AC5">
        <w:t>kolovoza 2</w:t>
      </w:r>
      <w:r w:rsidR="00A94E4D">
        <w:t>016</w:t>
      </w:r>
      <w:r w:rsidRPr="00A94E4D">
        <w:t xml:space="preserve">. iznosi </w:t>
      </w:r>
      <w:r w:rsidR="00111307">
        <w:t>9</w:t>
      </w:r>
      <w:r w:rsidR="00983335">
        <w:t>.</w:t>
      </w:r>
      <w:r w:rsidR="00B64C66">
        <w:t>0</w:t>
      </w:r>
      <w:r w:rsidR="00111307">
        <w:t>6</w:t>
      </w:r>
      <w:r w:rsidR="00B64C66">
        <w:t>2</w:t>
      </w:r>
      <w:r w:rsidR="001F1915">
        <w:t>,</w:t>
      </w:r>
      <w:r w:rsidR="00111307">
        <w:t>9</w:t>
      </w:r>
      <w:r w:rsidR="00B64C66">
        <w:t>2</w:t>
      </w:r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111307">
        <w:t>5</w:t>
      </w:r>
      <w:r w:rsidRPr="00A94E4D">
        <w:t xml:space="preserve">. </w:t>
      </w:r>
      <w:r w:rsidR="00111307">
        <w:t xml:space="preserve">listopada </w:t>
      </w:r>
      <w:r w:rsidR="002E1EFF">
        <w:t>2016</w:t>
      </w:r>
      <w:r w:rsidRPr="00A94E4D">
        <w:t xml:space="preserve">. 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>Tina Ružić Škrobonja</w:t>
      </w:r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60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111307">
        <w:rPr>
          <w:sz w:val="20"/>
          <w:szCs w:val="20"/>
        </w:rPr>
        <w:t>5</w:t>
      </w:r>
      <w:r w:rsidRPr="00520908">
        <w:rPr>
          <w:sz w:val="20"/>
          <w:szCs w:val="20"/>
        </w:rPr>
        <w:t>.</w:t>
      </w:r>
      <w:r w:rsidR="00111307">
        <w:rPr>
          <w:sz w:val="20"/>
          <w:szCs w:val="20"/>
        </w:rPr>
        <w:t>10</w:t>
      </w:r>
      <w:r w:rsidRPr="00520908">
        <w:rPr>
          <w:sz w:val="20"/>
          <w:szCs w:val="20"/>
        </w:rPr>
        <w:t>.201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Tina Ružić Škrobonja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165" w:rsidP="00A34165" w:rsidR="00A34165">
      <w:r>
        <w:separator/>
      </w:r>
    </w:p>
  </w:endnote>
  <w:endnote w:id="0" w:type="continuationSeparator">
    <w:p w:rsidRDefault="00A34165" w:rsidP="00A34165" w:rsidR="00A34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165" w:rsidP="00A34165" w:rsidR="00A34165">
      <w:r>
        <w:separator/>
      </w:r>
    </w:p>
  </w:footnote>
  <w:footnote w:id="0" w:type="continuationSeparator">
    <w:p w:rsidRDefault="00A34165" w:rsidP="00A34165" w:rsidR="00A341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r w:rsidR="00983335">
      <w:t>1</w:t>
    </w:r>
    <w:r w:rsidR="00D36003">
      <w:t>3</w:t>
    </w:r>
    <w:r w:rsidR="00111307">
      <w:t>63</w:t>
    </w:r>
    <w:r>
      <w:t>/2016-</w:t>
    </w:r>
    <w:r w:rsidR="0060368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140B3"/>
    <w:rsid w:val="000600D3"/>
    <w:rsid w:val="00111307"/>
    <w:rsid w:val="00153BA1"/>
    <w:rsid w:val="001A2D9E"/>
    <w:rsid w:val="001A7646"/>
    <w:rsid w:val="001F1915"/>
    <w:rsid w:val="00231432"/>
    <w:rsid w:val="00284C72"/>
    <w:rsid w:val="002D1D1A"/>
    <w:rsid w:val="002E1EFF"/>
    <w:rsid w:val="002F7FB1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3D4E7A"/>
    <w:rsid w:val="00403357"/>
    <w:rsid w:val="004039FF"/>
    <w:rsid w:val="00436D04"/>
    <w:rsid w:val="00466E58"/>
    <w:rsid w:val="004D16FE"/>
    <w:rsid w:val="004D543B"/>
    <w:rsid w:val="004E2F53"/>
    <w:rsid w:val="004E7544"/>
    <w:rsid w:val="004F00E9"/>
    <w:rsid w:val="004F3206"/>
    <w:rsid w:val="00516A92"/>
    <w:rsid w:val="00520908"/>
    <w:rsid w:val="005606DB"/>
    <w:rsid w:val="00563899"/>
    <w:rsid w:val="00593C54"/>
    <w:rsid w:val="005A76AF"/>
    <w:rsid w:val="005C38A0"/>
    <w:rsid w:val="00600213"/>
    <w:rsid w:val="00603685"/>
    <w:rsid w:val="0060476B"/>
    <w:rsid w:val="00606542"/>
    <w:rsid w:val="00616E9B"/>
    <w:rsid w:val="006256EC"/>
    <w:rsid w:val="00651A5A"/>
    <w:rsid w:val="00662F7A"/>
    <w:rsid w:val="00685B7F"/>
    <w:rsid w:val="00695808"/>
    <w:rsid w:val="006E032E"/>
    <w:rsid w:val="006E15CE"/>
    <w:rsid w:val="00701902"/>
    <w:rsid w:val="00724AF5"/>
    <w:rsid w:val="0073234C"/>
    <w:rsid w:val="00747457"/>
    <w:rsid w:val="00783861"/>
    <w:rsid w:val="007B0EBF"/>
    <w:rsid w:val="007C3BDB"/>
    <w:rsid w:val="007E3D43"/>
    <w:rsid w:val="008A0387"/>
    <w:rsid w:val="008B08C4"/>
    <w:rsid w:val="008D602F"/>
    <w:rsid w:val="00913415"/>
    <w:rsid w:val="00983335"/>
    <w:rsid w:val="00990968"/>
    <w:rsid w:val="009B26D5"/>
    <w:rsid w:val="009C0731"/>
    <w:rsid w:val="00A273BA"/>
    <w:rsid w:val="00A34165"/>
    <w:rsid w:val="00A74730"/>
    <w:rsid w:val="00A85111"/>
    <w:rsid w:val="00A872B4"/>
    <w:rsid w:val="00A94E4D"/>
    <w:rsid w:val="00A97E6B"/>
    <w:rsid w:val="00AA120F"/>
    <w:rsid w:val="00B32559"/>
    <w:rsid w:val="00B64C66"/>
    <w:rsid w:val="00BA00AD"/>
    <w:rsid w:val="00BB79EE"/>
    <w:rsid w:val="00C07B68"/>
    <w:rsid w:val="00C64BA3"/>
    <w:rsid w:val="00C7229D"/>
    <w:rsid w:val="00CA6554"/>
    <w:rsid w:val="00CA7EA1"/>
    <w:rsid w:val="00CC75DC"/>
    <w:rsid w:val="00CD3718"/>
    <w:rsid w:val="00D116F8"/>
    <w:rsid w:val="00D2182C"/>
    <w:rsid w:val="00D36003"/>
    <w:rsid w:val="00D45A7F"/>
    <w:rsid w:val="00D72B7F"/>
    <w:rsid w:val="00D76AC5"/>
    <w:rsid w:val="00D824B0"/>
    <w:rsid w:val="00D8442C"/>
    <w:rsid w:val="00DA4712"/>
    <w:rsid w:val="00DC4BA2"/>
    <w:rsid w:val="00DD5FC1"/>
    <w:rsid w:val="00DE3AB1"/>
    <w:rsid w:val="00DF588D"/>
    <w:rsid w:val="00E00B60"/>
    <w:rsid w:val="00E13BC3"/>
    <w:rsid w:val="00E165FF"/>
    <w:rsid w:val="00E422BB"/>
    <w:rsid w:val="00E61F4A"/>
    <w:rsid w:val="00E7514B"/>
    <w:rsid w:val="00E907ED"/>
    <w:rsid w:val="00EB11EB"/>
    <w:rsid w:val="00EB5A7D"/>
    <w:rsid w:val="00F11FCA"/>
    <w:rsid w:val="00F15304"/>
    <w:rsid w:val="00F61EBF"/>
    <w:rsid w:val="00F7585B"/>
    <w:rsid w:val="00FD580E"/>
    <w:rsid w:val="00FE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60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0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0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0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0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60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0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0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0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0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1363</izvorni_sadrzaj>
    <derivirana_varijabla naziv="DomainObject.Predmet.Broj_1">1363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St-1363/2016</izvorni_sadrzaj>
    <derivirana_varijabla naziv="DomainObject.Predmet.OznakaBroj_1">St-1363/2016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KRUNA TRANS d.o.o.</izvorni_sadrzaj>
    <derivirana_varijabla naziv="DomainObject.Predmet.ProtustrankaFormated_1">  KRUNA TRANS d.o.o.</derivirana_varijabla>
  </DomainObject.Predmet.ProtustrankaFormated>
  <DomainObject.Predmet.ProtustrankaFormatedOIB>
    <izvorni_sadrzaj>  KRUNA TRANS d.o.o., OIB 75845398563</izvorni_sadrzaj>
    <derivirana_varijabla naziv="DomainObject.Predmet.ProtustrankaFormatedOIB_1">  KRUNA TRANS d.o.o., OIB 75845398563</derivirana_varijabla>
  </DomainObject.Predmet.ProtustrankaFormatedOIB>
  <DomainObject.Predmet.ProtustrankaFormatedWithAdress>
    <izvorni_sadrzaj> KRUNA TRANS d.o.o., Franca Prešerna 50, 51000 Rijeka</izvorni_sadrzaj>
    <derivirana_varijabla naziv="DomainObject.Predmet.ProtustrankaFormatedWithAdress_1"> KRUNA TRANS d.o.o., Franca Prešerna 50, 51000 Rijeka</derivirana_varijabla>
  </DomainObject.Predmet.ProtustrankaFormatedWithAdress>
  <DomainObject.Predmet.ProtustrankaFormatedWithAdressOIB>
    <izvorni_sadrzaj> KRUNA TRANS d.o.o., OIB 75845398563, Franca Prešerna 50, 51000 Rijeka</izvorni_sadrzaj>
    <derivirana_varijabla naziv="DomainObject.Predmet.ProtustrankaFormatedWithAdressOIB_1"> KRUNA TRANS d.o.o., OIB 75845398563, Franca Prešerna 50, 51000 Rijeka</derivirana_varijabla>
  </DomainObject.Predmet.ProtustrankaFormatedWithAdressOIB>
  <DomainObject.Predmet.ProtustrankaWithAdress>
    <izvorni_sadrzaj>KRUNA TRANS d.o.o. Franca Prešerna 50, 51000 Rijeka</izvorni_sadrzaj>
    <derivirana_varijabla naziv="DomainObject.Predmet.ProtustrankaWithAdress_1">KRUNA TRANS d.o.o. Franca Prešerna 50, 51000 Rijeka</derivirana_varijabla>
  </DomainObject.Predmet.ProtustrankaWithAdress>
  <DomainObject.Predmet.ProtustrankaWithAdressOIB>
    <izvorni_sadrzaj>KRUNA TRANS d.o.o., OIB 75845398563, Franca Prešerna 50, 51000 Rijeka</izvorni_sadrzaj>
    <derivirana_varijabla naziv="DomainObject.Predmet.ProtustrankaWithAdressOIB_1">KRUNA TRANS d.o.o., OIB 75845398563, Franca Prešerna 50, 51000 Rijeka</derivirana_varijabla>
  </DomainObject.Predmet.ProtustrankaWithAdressOIB>
  <DomainObject.Predmet.ProtustrankaNazivFormated>
    <izvorni_sadrzaj>KRUNA TRANS d.o.o.</izvorni_sadrzaj>
    <derivirana_varijabla naziv="DomainObject.Predmet.ProtustrankaNazivFormated_1">KRUNA TRANS d.o.o.</derivirana_varijabla>
  </DomainObject.Predmet.ProtustrankaNazivFormated>
  <DomainObject.Predmet.ProtustrankaNazivFormatedOIB>
    <izvorni_sadrzaj>KRUNA TRANS d.o.o., OIB 75845398563</izvorni_sadrzaj>
    <derivirana_varijabla naziv="DomainObject.Predmet.ProtustrankaNazivFormatedOIB_1">KRUNA TRANS d.o.o., OIB 75845398563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KRUNA TRANS d.o.o.</item>
    </izvorni_sadrzaj>
    <derivirana_varijabla naziv="DomainObject.Predmet.ProtuStrankaListFormated_1">
      <item>KRUNA TRANS d.o.o.</item>
    </derivirana_varijabla>
  </DomainObject.Predmet.ProtuStrankaListFormated>
  <DomainObject.Predmet.ProtuStrankaListFormatedOIB>
    <izvorni_sadrzaj>
      <item>KRUNA TRANS d.o.o., OIB 75845398563</item>
    </izvorni_sadrzaj>
    <derivirana_varijabla naziv="DomainObject.Predmet.ProtuStrankaListFormatedOIB_1">
      <item>KRUNA TRANS d.o.o., OIB 75845398563</item>
    </derivirana_varijabla>
  </DomainObject.Predmet.ProtuStrankaListFormatedOIB>
  <DomainObject.Predmet.ProtuStrankaListFormatedWithAdress>
    <izvorni_sadrzaj>
      <item>KRUNA TRANS d.o.o., Franca Prešerna 50, 51000 Rijeka</item>
    </izvorni_sadrzaj>
    <derivirana_varijabla naziv="DomainObject.Predmet.ProtuStrankaListFormatedWithAdress_1">
      <item>KRUNA TRANS d.o.o., Franca Prešerna 50, 51000 Rijeka</item>
    </derivirana_varijabla>
  </DomainObject.Predmet.ProtuStrankaListFormatedWithAdress>
  <DomainObject.Predmet.ProtuStrankaListFormatedWithAdressOIB>
    <izvorni_sadrzaj>
      <item>KRUNA TRANS d.o.o., OIB 75845398563, Franca Prešerna 50, 51000 Rijeka</item>
    </izvorni_sadrzaj>
    <derivirana_varijabla naziv="DomainObject.Predmet.ProtuStrankaListFormatedWithAdressOIB_1">
      <item>KRUNA TRANS d.o.o., OIB 75845398563, Franca Prešerna 50, 51000 Rijeka</item>
    </derivirana_varijabla>
  </DomainObject.Predmet.ProtuStrankaListFormatedWithAdressOIB>
  <DomainObject.Predmet.ProtuStrankaListNazivFormated>
    <izvorni_sadrzaj>
      <item>KRUNA TRANS d.o.o.</item>
    </izvorni_sadrzaj>
    <derivirana_varijabla naziv="DomainObject.Predmet.ProtuStrankaListNazivFormated_1">
      <item>KRUNA TRANS d.o.o.</item>
    </derivirana_varijabla>
  </DomainObject.Predmet.ProtuStrankaListNazivFormated>
  <DomainObject.Predmet.ProtuStrankaListNazivFormatedOIB>
    <izvorni_sadrzaj>
      <item>KRUNA TRANS d.o.o., OIB 75845398563</item>
    </izvorni_sadrzaj>
    <derivirana_varijabla naziv="DomainObject.Predmet.ProtuStrankaListNazivFormatedOIB_1">
      <item>KRUNA TRANS d.o.o., OIB 75845398563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KRUNA TRANS d.o.o.</izvorni_sadrzaj>
    <derivirana_varijabla naziv="DomainObject.Predmet.ProtustrankaIDrugi_1">KRUNA TRANS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KRUNA TRANS d.o.o., OIB 75845398563, Franca Prešerna 50, 51000 Rijeka</izvorni_sadrzaj>
    <derivirana_varijabla naziv="DomainObject.Predmet.ProtustrankaIDrugiAdressOIB_1">KRUNA TRANS d.o.o., OIB 75845398563, Franca Prešerna 50,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KRUNA TRANS d.o.o.</item>
    </izvorni_sadrzaj>
    <derivirana_varijabla naziv="DomainObject.Predmet.SudioniciListNaziv_1">
      <item>FINA  Rijeka</item>
      <item>KRUNA TRANS d.o.o.</item>
    </derivirana_varijabla>
  </DomainObject.Predmet.SudioniciListNaziv>
  <DomainObject.Predmet.SudioniciListAdressOIB>
    <izvorni_sadrzaj>
      <item>FINA  Rijeka, OIB 85821130368, Frana Kurelca 8,51000 Rijeka</item>
      <item>KRUNA TRANS d.o.o., OIB 75845398563, Franca Prešerna 50,51000 Rijeka</item>
    </izvorni_sadrzaj>
    <derivirana_varijabla naziv="DomainObject.Predmet.SudioniciListAdressOIB_1">
      <item>FINA  Rijeka, OIB 85821130368, Frana Kurelca 8,51000 Rijeka</item>
      <item>KRUNA TRANS d.o.o., OIB 75845398563, Franca Prešerna 50,51000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75845398563</item>
    </izvorni_sadrzaj>
    <derivirana_varijabla naziv="DomainObject.Predmet.SudioniciListNazivOIB_1">
      <item>, OIB 85821130368</item>
      <item>, OIB 75845398563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C8F10E-CBDF-48A3-A6D1-BC4A691443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286</properties:Words>
  <properties:Characters>1453</properties:Characters>
  <properties:Lines>59</properties:Lines>
  <properties:Paragraphs>23</properties:Paragraphs>
  <properties:TotalTime>4</properties:TotalTime>
  <properties:ScaleCrop>false</properties:ScaleCrop>
  <properties:LinksUpToDate>false</properties:LinksUpToDate>
  <properties:CharactersWithSpaces>1759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2016-10-05T06:16:00Z</dcterms:created>
  <dc:creator>Željka Matovina</dc:creator>
  <cp:lastModifiedBy>Željka Matovina</cp:lastModifiedBy>
  <cp:lastPrinted>2016-09-21T12:13:00Z</cp:lastPrinted>
  <dcterms:modified xmlns:xsi="http://www.w3.org/2001/XMLSchema-instance" xsi:type="dcterms:W3CDTF">2016-10-05T06:21:00Z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