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19f1" w14:paraId="aa819f1" w:rsidRDefault="0048171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8171E" w:rsidP="0048171E" w:rsidR="00AE649C">
      <w:pPr>
        <w:pStyle w:val="NormaleSPIS"/>
        <w:spacing w:after="0"/>
      </w:pPr>
      <w:r>
        <w:t xml:space="preserve">         Republika Hrvatska</w:t>
      </w:r>
    </w:p>
    <w:p w:rsidRDefault="0048171E" w:rsidP="0048171E" w:rsidR="0048171E">
      <w:pPr>
        <w:pStyle w:val="NormaleSPIS"/>
        <w:spacing w:after="0"/>
      </w:pPr>
      <w:r>
        <w:t xml:space="preserve">      Trgovački sud u Bjelovaru</w:t>
      </w:r>
    </w:p>
    <w:p w:rsidRDefault="0048171E" w:rsidP="0048171E" w:rsidR="0048171E">
      <w:pPr>
        <w:pStyle w:val="NormaleSPIS"/>
      </w:pPr>
      <w:r>
        <w:t>Bjelovar, Šetalište dr.I.Lebovića 42.</w:t>
      </w:r>
    </w:p>
    <w:p w:rsidRDefault="0048171E" w:rsidP="0048171E" w:rsidR="0048171E">
      <w:pPr>
        <w:pStyle w:val="NormaleSPIS"/>
        <w:spacing w:after="0"/>
        <w:jc w:val="right"/>
        <w:rPr>
          <w:noProof/>
        </w:rPr>
      </w:pPr>
      <w:r>
        <w:rPr>
          <w:noProof/>
        </w:rPr>
        <w:t>Poslovni broj:7 St-670/2018-2</w:t>
      </w:r>
    </w:p>
    <w:p w:rsidRDefault="0048171E" w:rsidP="0048171E" w:rsidR="0048171E">
      <w:pPr>
        <w:spacing w:after="0"/>
        <w:outlineLvl w:val="0"/>
        <w:rPr>
          <w:noProof/>
        </w:rPr>
      </w:pPr>
    </w:p>
    <w:p w:rsidRDefault="0048171E" w:rsidP="0048171E" w:rsidR="0048171E">
      <w:pPr>
        <w:jc w:val="center"/>
        <w:rPr>
          <w:noProof/>
        </w:rPr>
      </w:pPr>
      <w:r>
        <w:rPr>
          <w:noProof/>
        </w:rPr>
        <w:t>R E P U B L I K A  H R V A T S K A</w:t>
      </w:r>
    </w:p>
    <w:p w:rsidRDefault="0048171E" w:rsidP="0048171E" w:rsidR="0048171E">
      <w:pPr>
        <w:jc w:val="center"/>
        <w:outlineLvl w:val="0"/>
        <w:rPr>
          <w:noProof/>
        </w:rPr>
      </w:pPr>
      <w:r>
        <w:rPr>
          <w:noProof/>
        </w:rPr>
        <w:t>R J E Š E N J E</w:t>
      </w:r>
    </w:p>
    <w:p w:rsidRDefault="0048171E" w:rsidP="0048171E" w:rsidR="0048171E">
      <w:pPr>
        <w:ind w:firstLine="720"/>
        <w:jc w:val="both"/>
        <w:rPr>
          <w:noProof/>
        </w:rPr>
      </w:pPr>
      <w:r>
        <w:rPr>
          <w:noProof/>
        </w:rPr>
        <w:t xml:space="preserve">Trgovački sud u Bjelovaru, po sucu Tomislavu Mrazović, </w:t>
      </w:r>
      <w:r>
        <w:t xml:space="preserve">povodom prijedloga FINANCIJSKE AGENCIJE, OIB 85821130368, RC Zagreb, Podružnica Bjelovar, </w:t>
      </w:r>
      <w:proofErr w:type="spellStart"/>
      <w:r>
        <w:t>F.Supila</w:t>
      </w:r>
      <w:proofErr w:type="spellEnd"/>
      <w:r>
        <w:t xml:space="preserve"> 4, za otvaranje stečajnog postupka nad dužnikom POLJOPRIVREDNA ZADRUGA BRANITELJA ZLATNI VRTOVI – VIROVITICA iz Virovitice, Poduzetnička zona Antunovac, MBS 010061192, OIB 38875143013, 28. lipnja 2018.</w:t>
      </w:r>
    </w:p>
    <w:p w:rsidRDefault="0048171E" w:rsidP="0048171E" w:rsidR="0048171E">
      <w:pPr>
        <w:jc w:val="center"/>
      </w:pPr>
      <w:r>
        <w:t>r i j e š i o   j e</w:t>
      </w:r>
    </w:p>
    <w:p w:rsidRDefault="0048171E" w:rsidP="0048171E" w:rsidR="0048171E">
      <w:pPr>
        <w:pStyle w:val="Odlomakpopisa"/>
        <w:overflowPunct w:val="false"/>
        <w:autoSpaceDE w:val="false"/>
        <w:autoSpaceDN w:val="false"/>
        <w:adjustRightInd w:val="false"/>
        <w:spacing w:after="0"/>
        <w:ind w:firstLine="851"/>
      </w:pPr>
      <w:r>
        <w:t>1.Pokreće se postupak radi utvrđivanja uvjeta za otvaranje stečajnog postupka nad dužnikom POLJOPRIVREDNA ZADRUGA BRANITELJA ZLATNI VRTOVI – VIROVITICA iz Virovitice, Poduzetnička zona Antunovac, MBS 010061192, OIB 38875143013.</w:t>
      </w:r>
    </w:p>
    <w:p w:rsidRDefault="0048171E" w:rsidP="0048171E" w:rsidR="0048171E">
      <w:pPr>
        <w:pStyle w:val="Odlomakpopisa"/>
        <w:overflowPunct w:val="false"/>
        <w:autoSpaceDE w:val="false"/>
        <w:autoSpaceDN w:val="false"/>
        <w:adjustRightInd w:val="false"/>
        <w:spacing w:after="0"/>
        <w:ind w:firstLine="851"/>
      </w:pPr>
    </w:p>
    <w:p w:rsidRDefault="0048171E" w:rsidP="0048171E" w:rsidR="0048171E">
      <w:pPr>
        <w:pStyle w:val="Odlomakpopisa"/>
        <w:overflowPunct w:val="false"/>
        <w:autoSpaceDE w:val="false"/>
        <w:autoSpaceDN w:val="false"/>
        <w:adjustRightInd w:val="false"/>
        <w:spacing w:after="0"/>
        <w:ind w:firstLine="851"/>
        <w:rPr>
          <w:noProof/>
        </w:rPr>
      </w:pPr>
      <w:r>
        <w:t>2.</w:t>
      </w:r>
      <w:r>
        <w:rPr>
          <w:noProof/>
        </w:rPr>
        <w:t>Dužniku</w:t>
      </w:r>
      <w:r>
        <w:t xml:space="preserve"> POLJOPRIVREDNA ZADRUGA BRANITELJA ZLATNI VRTOVI – VIROVITICA iz Virovitice, Poduzetnička zona Antunovac, MBS 010061192, OIB 38875143013, p</w:t>
      </w:r>
      <w:r>
        <w:rPr>
          <w:noProof/>
        </w:rPr>
        <w:t>ostavlja se privremena stečajna upraviteljica Jelena Stankus-Tkalec iz Varaždina, Trakošćanska 9A, OIB 91858660271.</w:t>
      </w:r>
    </w:p>
    <w:p w:rsidRDefault="0048171E" w:rsidP="0048171E" w:rsidR="0048171E">
      <w:pPr>
        <w:ind w:firstLine="851"/>
        <w:jc w:val="both"/>
        <w:rPr>
          <w:noProof/>
        </w:rPr>
      </w:pPr>
    </w:p>
    <w:p w:rsidRDefault="0048171E" w:rsidP="0048171E" w:rsidR="0048171E">
      <w:pPr>
        <w:pStyle w:val="Odlomakpopisa"/>
        <w:overflowPunct w:val="false"/>
        <w:autoSpaceDE w:val="false"/>
        <w:autoSpaceDN w:val="false"/>
        <w:adjustRightInd w:val="false"/>
        <w:spacing w:after="0"/>
        <w:ind w:firstLine="851"/>
        <w:rPr>
          <w:noProof/>
        </w:rPr>
      </w:pPr>
      <w:r>
        <w:rPr>
          <w:noProof/>
        </w:rPr>
        <w:t>3.Za privremenu stečajnu upraviteljicu imenuje se Jelena Stankus-Tkalec iz Varaždina, Trakošćanska 9A, OIB 91858660271.</w:t>
      </w:r>
    </w:p>
    <w:p w:rsidRDefault="0048171E" w:rsidP="0048171E" w:rsidR="0048171E">
      <w:pPr>
        <w:pStyle w:val="Odlomakpopisa"/>
        <w:overflowPunct w:val="false"/>
        <w:autoSpaceDE w:val="false"/>
        <w:autoSpaceDN w:val="false"/>
        <w:adjustRightInd w:val="false"/>
        <w:spacing w:after="0"/>
        <w:ind w:firstLine="851"/>
        <w:rPr>
          <w:noProof/>
        </w:rPr>
      </w:pPr>
      <w:r>
        <w:rPr>
          <w:noProof/>
        </w:rPr>
        <w:t xml:space="preserve"> </w:t>
      </w:r>
    </w:p>
    <w:p w:rsidRDefault="0048171E" w:rsidP="0048171E" w:rsidR="0048171E">
      <w:pPr>
        <w:ind w:firstLine="851"/>
        <w:jc w:val="both"/>
        <w:rPr>
          <w:noProof/>
        </w:rPr>
      </w:pPr>
      <w:r>
        <w:rPr>
          <w:noProof/>
        </w:rPr>
        <w:t>4.Privremena stečajna upraviteljica ovlaštena je stupiti u poslovne prostorije dužnika te tamo provesti potrebne radnje radi ispitivanja postoji li razlog za otvaranje stečajnog postupka, kakvi su izgledi za nastavak poslovanja dužnika i mogu li se imovinom dužnika pokriti troškovi postupka.</w:t>
      </w:r>
    </w:p>
    <w:p w:rsidRDefault="0048171E" w:rsidP="0048171E" w:rsidR="0048171E">
      <w:pPr>
        <w:ind w:firstLine="851"/>
        <w:jc w:val="both"/>
        <w:rPr>
          <w:noProof/>
        </w:rPr>
      </w:pPr>
      <w:r>
        <w:rPr>
          <w:noProof/>
        </w:rPr>
        <w:t>Dužnik je dužan privremenoj stečajnoj upraviteljici dopustiti uvid u knjige i poslovnu dokumentaciju.</w:t>
      </w:r>
    </w:p>
    <w:p w:rsidRDefault="0048171E" w:rsidP="0048171E" w:rsidR="0048171E">
      <w:pPr>
        <w:ind w:firstLine="851"/>
        <w:jc w:val="both"/>
        <w:rPr>
          <w:noProof/>
        </w:rPr>
      </w:pPr>
      <w:r>
        <w:rPr>
          <w:noProof/>
        </w:rPr>
        <w:t xml:space="preserve">Privremena stečajna upraviteljica je dužna sastaviti pisano izvješće o postojanju razloga za otvaranje stečajnog postupka i dostaviti ga sudu u roku od 15 dana, u tri primjerka.           </w:t>
      </w:r>
    </w:p>
    <w:p w:rsidRDefault="0048171E" w:rsidP="0048171E" w:rsidR="0048171E">
      <w:pPr>
        <w:spacing w:after="0"/>
        <w:ind w:firstLine="851"/>
        <w:jc w:val="both"/>
        <w:rPr>
          <w:noProof/>
        </w:rPr>
      </w:pPr>
    </w:p>
    <w:p w:rsidRDefault="0048171E" w:rsidP="0048171E" w:rsidR="0048171E">
      <w:pPr>
        <w:ind w:firstLine="851"/>
        <w:jc w:val="both"/>
        <w:rPr>
          <w:noProof/>
        </w:rPr>
      </w:pPr>
      <w:r>
        <w:rPr>
          <w:noProof/>
        </w:rPr>
        <w:t>5.Saziva se ročište radi izjašnjenja o prijedlogu i rasprave o uvjetima za otvaranje stečajnog postupka za dan 24</w:t>
      </w:r>
      <w:r>
        <w:rPr>
          <w:b/>
          <w:noProof/>
        </w:rPr>
        <w:t xml:space="preserve">. </w:t>
      </w:r>
      <w:r>
        <w:rPr>
          <w:noProof/>
        </w:rPr>
        <w:t>rujna 2018. godine u 09,00 sati u ovome sudu u Bjelovaru, Šetalište dr. Ivše Lebovića 42, sudnica br. 2, na koje se pozivaju dostavom ovoga rješenja:</w:t>
      </w:r>
    </w:p>
    <w:p w:rsidRDefault="0048171E" w:rsidP="0048171E" w:rsidR="0048171E">
      <w:pPr>
        <w:spacing w:after="0"/>
        <w:ind w:firstLine="851"/>
        <w:jc w:val="center"/>
        <w:rPr>
          <w:noProof/>
        </w:rPr>
      </w:pPr>
      <w:r>
        <w:rPr>
          <w:noProof/>
        </w:rPr>
        <w:lastRenderedPageBreak/>
        <w:t>2</w:t>
      </w:r>
    </w:p>
    <w:p w:rsidRDefault="0048171E" w:rsidP="0048171E" w:rsidR="0048171E">
      <w:pPr>
        <w:ind w:firstLine="851"/>
        <w:jc w:val="right"/>
        <w:rPr>
          <w:noProof/>
        </w:rPr>
      </w:pPr>
      <w:r>
        <w:rPr>
          <w:noProof/>
        </w:rPr>
        <w:t>Poslovni broj:7 St-670/2018-2</w:t>
      </w:r>
    </w:p>
    <w:p w:rsidRDefault="0048171E" w:rsidP="0048171E" w:rsidR="0048171E">
      <w:pPr>
        <w:ind w:firstLine="851"/>
        <w:jc w:val="both"/>
        <w:rPr>
          <w:noProof/>
        </w:rPr>
      </w:pPr>
      <w:r>
        <w:rPr>
          <w:noProof/>
        </w:rPr>
        <w:t>-predlagatelj FINA ZAGREB, Podružnica Bjelovar,</w:t>
      </w:r>
    </w:p>
    <w:p w:rsidRDefault="0048171E" w:rsidP="0048171E" w:rsidR="0048171E">
      <w:pPr>
        <w:ind w:firstLine="851"/>
        <w:jc w:val="both"/>
        <w:rPr>
          <w:noProof/>
        </w:rPr>
      </w:pPr>
      <w:r>
        <w:rPr>
          <w:noProof/>
        </w:rPr>
        <w:t>-zakonski zastupnik dužnika Siniša Novosel iz Pitomače, Augusta Šenoe 6,</w:t>
      </w:r>
    </w:p>
    <w:p w:rsidRDefault="0048171E" w:rsidP="0048171E" w:rsidR="0048171E">
      <w:pPr>
        <w:pStyle w:val="Odlomakpopisa"/>
        <w:overflowPunct w:val="false"/>
        <w:autoSpaceDE w:val="false"/>
        <w:autoSpaceDN w:val="false"/>
        <w:adjustRightInd w:val="false"/>
        <w:spacing w:after="0"/>
        <w:ind w:firstLine="851"/>
        <w:rPr>
          <w:noProof/>
        </w:rPr>
      </w:pPr>
      <w:r>
        <w:rPr>
          <w:noProof/>
        </w:rPr>
        <w:t>-privremena stečajna upraviteljica Jelena Stankus-Tkalec iz Varaždina, Trakošćanska 9A, OIB 91858660271.</w:t>
      </w:r>
    </w:p>
    <w:p w:rsidRDefault="0048171E" w:rsidP="0048171E" w:rsidR="0048171E">
      <w:pPr>
        <w:ind w:firstLine="720"/>
        <w:jc w:val="both"/>
        <w:rPr>
          <w:noProof/>
        </w:rPr>
      </w:pPr>
    </w:p>
    <w:p w:rsidRDefault="0048171E" w:rsidP="0048171E" w:rsidR="0048171E">
      <w:pPr>
        <w:ind w:firstLine="720"/>
        <w:jc w:val="both"/>
        <w:rPr>
          <w:noProof/>
        </w:rPr>
      </w:pPr>
      <w:r>
        <w:rPr>
          <w:noProof/>
        </w:rPr>
        <w:t>6.Nalaže se FINI da naloži Raiffeisenbank Austria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HR05 540-670-18.</w:t>
      </w:r>
    </w:p>
    <w:p w:rsidRDefault="0048171E" w:rsidP="0048171E" w:rsidR="0048171E">
      <w:pPr>
        <w:ind w:left="851"/>
        <w:jc w:val="both"/>
        <w:rPr>
          <w:noProof/>
        </w:rPr>
      </w:pPr>
      <w:r>
        <w:rPr>
          <w:noProof/>
        </w:rPr>
        <w:t>7. Rješenje se dostavlja sudskom registru Trgovačkog suda u Bjelovaru.</w:t>
      </w:r>
    </w:p>
    <w:p w:rsidRDefault="0048171E" w:rsidP="0048171E" w:rsidR="0048171E">
      <w:pPr>
        <w:pStyle w:val="Odlomakpopisa"/>
        <w:overflowPunct w:val="false"/>
        <w:autoSpaceDE w:val="false"/>
        <w:autoSpaceDN w:val="false"/>
        <w:adjustRightInd w:val="false"/>
        <w:spacing w:after="0"/>
        <w:ind w:left="1946"/>
      </w:pPr>
      <w:r>
        <w:t xml:space="preserve"> </w:t>
      </w:r>
    </w:p>
    <w:p w:rsidRDefault="0048171E" w:rsidP="0048171E" w:rsidR="0048171E">
      <w:pPr>
        <w:jc w:val="center"/>
        <w:outlineLvl w:val="0"/>
        <w:rPr>
          <w:b/>
          <w:noProof/>
        </w:rPr>
      </w:pPr>
      <w:r>
        <w:rPr>
          <w:noProof/>
        </w:rPr>
        <w:t>Obrazloženje</w:t>
      </w:r>
    </w:p>
    <w:p w:rsidRDefault="0048171E" w:rsidP="0048171E" w:rsidR="0048171E">
      <w:pPr>
        <w:ind w:firstLine="720"/>
        <w:jc w:val="both"/>
        <w:rPr>
          <w:noProof/>
        </w:rPr>
      </w:pPr>
      <w:r>
        <w:t xml:space="preserve">Financijska agencija je temeljem odredbe čl.110.st.1.Stečajnog zakona (Narodne novine br. 71/15, dalje SZ) podnijela Trgovačkom sudu u Bjelovaru prijedlog za otvaranje stečaja nad dužnikom. U prijedlogu navodi da na dan 04.06.2018. godine dužnik u Očevidniku redoslijeda osnova za plaćanje ima evidentirane neizvršene osnove za plaćanje u neprekinutom razdoblju od 120 dana, u ukupnom iznosu od 93.888,81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04.06.2018. godine na ime predujma za namirenje troškova stečajnog postupka zaplijenila novčana sredstva u iznosu od 5.000,00 kuna.              </w:t>
      </w:r>
    </w:p>
    <w:p w:rsidRDefault="0048171E" w:rsidP="0048171E" w:rsidR="0048171E">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48171E" w:rsidP="0048171E" w:rsidR="0048171E">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48171E" w:rsidP="0048171E" w:rsidR="0048171E">
      <w:pPr>
        <w:ind w:firstLine="851"/>
        <w:jc w:val="both"/>
      </w:pPr>
      <w:r>
        <w:t xml:space="preserve">Privremena stečajna upraviteljica je ovlaštena stupiti u poslovne prostorije dužnika i ondje provesti potrebne radnje radi ispitivanja postoji li imovina dužnika i mogu li se tom imovinom namiriti troškovi stečajnog postupka (članak 119., stavak 2. i stavak 5. Stečajnog zakona). </w:t>
      </w:r>
    </w:p>
    <w:p w:rsidRDefault="0048171E" w:rsidP="0048171E" w:rsidR="0048171E">
      <w:pPr>
        <w:ind w:firstLine="851"/>
        <w:jc w:val="both"/>
      </w:pPr>
      <w:r>
        <w:t xml:space="preserve">Obveza zakonskog zastupnika dužnika na obavješćivanje i suradnju s privremenom stečajnom upraviteljicom propisana je člankom 117. u vezi sa člankom 180. Stečajnog zakona. </w:t>
      </w:r>
    </w:p>
    <w:p w:rsidRDefault="0048171E" w:rsidP="0048171E" w:rsidR="0048171E">
      <w:pPr>
        <w:spacing w:after="0"/>
        <w:jc w:val="center"/>
        <w:rPr>
          <w:noProof/>
        </w:rPr>
      </w:pPr>
      <w:r>
        <w:rPr>
          <w:noProof/>
        </w:rPr>
        <w:lastRenderedPageBreak/>
        <w:t>3</w:t>
      </w:r>
    </w:p>
    <w:p w:rsidRDefault="0048171E" w:rsidP="0048171E" w:rsidR="0048171E">
      <w:pPr>
        <w:jc w:val="right"/>
        <w:rPr>
          <w:noProof/>
        </w:rPr>
      </w:pPr>
      <w:r>
        <w:rPr>
          <w:noProof/>
        </w:rPr>
        <w:t>Poslovni broj:7 St-670/2018-2</w:t>
      </w:r>
    </w:p>
    <w:p w:rsidRDefault="0048171E" w:rsidP="0048171E" w:rsidR="0048171E">
      <w:pPr>
        <w:ind w:firstLine="708"/>
        <w:jc w:val="both"/>
        <w:rPr>
          <w:noProof/>
          <w:lang w:val="en-GB"/>
        </w:rPr>
      </w:pPr>
      <w:bookmarkStart w:name="_GoBack" w:id="0"/>
      <w:bookmarkEnd w:id="0"/>
      <w:r>
        <w:rPr>
          <w:noProof/>
        </w:rPr>
        <w:t>Ročište radi rasprave o uvjetima za otvaranje stečajnog postupka određeno je sukladno odredbi članka 128., stavak 1. Stečajnog zakona.</w:t>
      </w:r>
    </w:p>
    <w:p w:rsidRDefault="0048171E" w:rsidP="0048171E" w:rsidR="0048171E">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48171E" w:rsidP="0048171E" w:rsidR="0048171E">
      <w:pPr>
        <w:jc w:val="center"/>
        <w:outlineLvl w:val="0"/>
        <w:rPr>
          <w:noProof/>
        </w:rPr>
      </w:pPr>
      <w:r>
        <w:rPr>
          <w:noProof/>
        </w:rPr>
        <w:t xml:space="preserve">Bjelovar 28. lipnja 2018. </w:t>
      </w:r>
    </w:p>
    <w:p w:rsidRDefault="0048171E" w:rsidP="0048171E" w:rsidR="0048171E">
      <w:pPr>
        <w:spacing w:after="0"/>
        <w:ind w:firstLine="5245"/>
        <w:jc w:val="both"/>
        <w:outlineLvl w:val="0"/>
        <w:rPr>
          <w:noProof/>
        </w:rPr>
      </w:pPr>
      <w:r>
        <w:rPr>
          <w:noProof/>
        </w:rPr>
        <w:t xml:space="preserve">           Sudac</w:t>
      </w:r>
      <w:r>
        <w:t xml:space="preserve">   </w:t>
      </w:r>
    </w:p>
    <w:p w:rsidRDefault="0048171E" w:rsidP="0048171E" w:rsidR="0048171E">
      <w:pPr>
        <w:ind w:firstLine="4678"/>
        <w:jc w:val="both"/>
        <w:outlineLvl w:val="0"/>
        <w:rPr>
          <w:noProof/>
        </w:rPr>
      </w:pPr>
      <w:r>
        <w:rPr>
          <w:noProof/>
        </w:rPr>
        <w:t xml:space="preserve">           Tomislav Mrazović,v.r.</w:t>
      </w:r>
    </w:p>
    <w:p w:rsidRDefault="0048171E" w:rsidP="0048171E" w:rsidR="0048171E">
      <w:pPr>
        <w:spacing w:after="0"/>
        <w:jc w:val="both"/>
        <w:outlineLvl w:val="0"/>
        <w:rPr>
          <w:noProof/>
        </w:rPr>
      </w:pPr>
      <w:r>
        <w:rPr>
          <w:noProof/>
        </w:rPr>
        <w:t xml:space="preserve">                                                                        Za točnost otpravka-ovlašteni službenik</w:t>
      </w:r>
    </w:p>
    <w:p w:rsidRDefault="0048171E" w:rsidP="0048171E" w:rsidR="0048171E">
      <w:pPr>
        <w:jc w:val="both"/>
        <w:outlineLvl w:val="0"/>
        <w:rPr>
          <w:noProof/>
        </w:rPr>
      </w:pPr>
      <w:r>
        <w:rPr>
          <w:noProof/>
        </w:rPr>
        <w:t xml:space="preserve">                                                                                         Jasmina Tubić</w:t>
      </w:r>
    </w:p>
    <w:p w:rsidRDefault="0048171E" w:rsidP="0048171E" w:rsidR="0048171E">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48171E" w:rsidP="0048171E" w:rsidR="0048171E">
      <w:pPr>
        <w:jc w:val="both"/>
      </w:pPr>
    </w:p>
    <w:p w:rsidRDefault="0048171E" w:rsidP="0048171E" w:rsidR="0048171E">
      <w:pPr>
        <w:jc w:val="both"/>
      </w:pPr>
    </w:p>
    <w:p w:rsidRDefault="0048171E" w:rsidP="0048171E" w:rsidR="0048171E">
      <w:pPr>
        <w:jc w:val="both"/>
        <w:rPr>
          <w:noProof/>
        </w:rPr>
      </w:pPr>
    </w:p>
    <w:p w:rsidRDefault="0048171E" w:rsidP="0048171E" w:rsidR="0048171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71E"/>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99678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St-670/2018-2</izvorni_sadrzaj>
    <derivirana_varijabla naziv="DomainObject.Oznaka_1">St-670/2018-2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St-670/2018</izvorni_sadrzaj>
    <derivirana_varijabla naziv="DomainObject.Predmet.OznakaBroj_1">St-670/2018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BRANITELJA ZLATNI VRTOVI - VIROVITICA</izvorni_sadrzaj>
    <derivirana_varijabla naziv="DomainObject.Predmet.ProtustrankaFormated_1">  POLJOPRIVREDNA ZADRUGA BRANITELJA ZLATNI VRTOVI - VIROVITICA</derivirana_varijabla>
  </DomainObject.Predmet.ProtustrankaFormated>
  <DomainObject.Predmet.ProtustrankaFormatedOIB>
    <izvorni_sadrzaj>  POLJOPRIVREDNA ZADRUGA BRANITELJA ZLATNI VRTOVI - VIROVITICA, OIB 38875143013</izvorni_sadrzaj>
    <derivirana_varijabla naziv="DomainObject.Predmet.ProtustrankaFormatedOIB_1">  POLJOPRIVREDNA ZADRUGA BRANITELJA ZLATNI VRTOVI - VIROVITICA, OIB 38875143013</derivirana_varijabla>
  </DomainObject.Predmet.ProtustrankaFormatedOIB>
  <DomainObject.Predmet.ProtustrankaFormatedWithAdress>
    <izvorni_sadrzaj> POLJOPRIVREDNA ZADRUGA BRANITELJA ZLATNI VRTOVI - VIROVITICA, poduzetnička zona Antunovac, 33000 Virovitica</izvorni_sadrzaj>
    <derivirana_varijabla naziv="DomainObject.Predmet.ProtustrankaFormatedWithAdress_1"> POLJOPRIVREDNA ZADRUGA BRANITELJA ZLATNI VRTOVI - VIROVITICA, poduzetnička zona Antunovac, 33000 Virovitica</derivirana_varijabla>
  </DomainObject.Predmet.ProtustrankaFormatedWithAdress>
  <DomainObject.Predmet.ProtustrankaFormatedWithAdressOIB>
    <izvorni_sadrzaj> POLJOPRIVREDNA ZADRUGA BRANITELJA ZLATNI VRTOVI - VIROVITICA, OIB 38875143013, poduzetnička zona Antunovac, 33000 Virovitica</izvorni_sadrzaj>
    <derivirana_varijabla naziv="DomainObject.Predmet.ProtustrankaFormatedWithAdressOIB_1"> POLJOPRIVREDNA ZADRUGA BRANITELJA ZLATNI VRTOVI - VIROVITICA, OIB 38875143013, poduzetnička zona Antunovac, 33000 Virovitica</derivirana_varijabla>
  </DomainObject.Predmet.ProtustrankaFormatedWithAdressOIB>
  <DomainObject.Predmet.ProtustrankaWithAdress>
    <izvorni_sadrzaj>POLJOPRIVREDNA ZADRUGA BRANITELJA ZLATNI VRTOVI - VIROVITICA poduzetnička zona Antunovac, 33000 Virovitica</izvorni_sadrzaj>
    <derivirana_varijabla naziv="DomainObject.Predmet.ProtustrankaWithAdress_1">POLJOPRIVREDNA ZADRUGA BRANITELJA ZLATNI VRTOVI - VIROVITICA poduzetnička zona Antunovac, 33000 Virovitica</derivirana_varijabla>
  </DomainObject.Predmet.ProtustrankaWithAdress>
  <DomainObject.Predmet.ProtustrankaWithAdressOIB>
    <izvorni_sadrzaj>POLJOPRIVREDNA ZADRUGA BRANITELJA ZLATNI VRTOVI - VIROVITICA, OIB 38875143013, poduzetnička zona Antunovac, 33000 Virovitica</izvorni_sadrzaj>
    <derivirana_varijabla naziv="DomainObject.Predmet.ProtustrankaWithAdressOIB_1">POLJOPRIVREDNA ZADRUGA BRANITELJA ZLATNI VRTOVI - VIROVITICA, OIB 38875143013, poduzetnička zona Antunovac, 33000 Virovitica</derivirana_varijabla>
  </DomainObject.Predmet.ProtustrankaWithAdressOIB>
  <DomainObject.Predmet.ProtustrankaNazivFormated>
    <izvorni_sadrzaj>POLJOPRIVREDNA ZADRUGA BRANITELJA ZLATNI VRTOVI - VIROVITICA</izvorni_sadrzaj>
    <derivirana_varijabla naziv="DomainObject.Predmet.ProtustrankaNazivFormated_1">POLJOPRIVREDNA ZADRUGA BRANITELJA ZLATNI VRTOVI - VIROVITICA</derivirana_varijabla>
  </DomainObject.Predmet.ProtustrankaNazivFormated>
  <DomainObject.Predmet.ProtustrankaNazivFormatedOIB>
    <izvorni_sadrzaj>POLJOPRIVREDNA ZADRUGA BRANITELJA ZLATNI VRTOVI - VIROVITICA, OIB 38875143013</izvorni_sadrzaj>
    <derivirana_varijabla naziv="DomainObject.Predmet.ProtustrankaNazivFormatedOIB_1">POLJOPRIVREDNA ZADRUGA BRANITELJA ZLATNI VRTOVI - VIROVITICA, OIB 38875143013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POLJOPRIVREDNA ZADRUGA BRANITELJA ZLATNI VRTOVI - VIROVITICA</item>
    </izvorni_sadrzaj>
    <derivirana_varijabla naziv="DomainObject.Predmet.ProtuStrankaListFormated_1">
      <item>POLJOPRIVREDNA ZADRUGA BRANITELJA ZLATNI VRTOVI - VIROVITICA</item>
    </derivirana_varijabla>
  </DomainObject.Predmet.ProtuStrankaListFormated>
  <DomainObject.Predmet.ProtuStrankaListFormatedOIB>
    <izvorni_sadrzaj>
      <item>POLJOPRIVREDNA ZADRUGA BRANITELJA ZLATNI VRTOVI - VIROVITICA, OIB 38875143013</item>
    </izvorni_sadrzaj>
    <derivirana_varijabla naziv="DomainObject.Predmet.ProtuStrankaListFormatedOIB_1">
      <item>POLJOPRIVREDNA ZADRUGA BRANITELJA ZLATNI VRTOVI - VIROVITICA, OIB 38875143013</item>
    </derivirana_varijabla>
  </DomainObject.Predmet.ProtuStrankaListFormatedOIB>
  <DomainObject.Predmet.ProtuStrankaListFormatedWithAdress>
    <izvorni_sadrzaj>
      <item>POLJOPRIVREDNA ZADRUGA BRANITELJA ZLATNI VRTOVI - VIROVITICA, poduzetnička zona Antunovac, 33000 Virovitica</item>
    </izvorni_sadrzaj>
    <derivirana_varijabla naziv="DomainObject.Predmet.ProtuStrankaListFormatedWithAdress_1">
      <item>POLJOPRIVREDNA ZADRUGA BRANITELJA ZLATNI VRTOVI - VIROVITICA, poduzetnička zona Antunovac, 33000 Virovitica</item>
    </derivirana_varijabla>
  </DomainObject.Predmet.ProtuStrankaListFormatedWithAdress>
  <DomainObject.Predmet.ProtuStrankaListFormatedWithAdressOIB>
    <izvorni_sadrzaj>
      <item>POLJOPRIVREDNA ZADRUGA BRANITELJA ZLATNI VRTOVI - VIROVITICA, OIB 38875143013, poduzetnička zona Antunovac, 33000 Virovitica</item>
    </izvorni_sadrzaj>
    <derivirana_varijabla naziv="DomainObject.Predmet.ProtuStrankaListFormatedWithAdressOIB_1">
      <item>POLJOPRIVREDNA ZADRUGA BRANITELJA ZLATNI VRTOVI - VIROVITICA, OIB 38875143013, poduzetnička zona Antunovac, 33000 Virovitica</item>
    </derivirana_varijabla>
  </DomainObject.Predmet.ProtuStrankaListFormatedWithAdressOIB>
  <DomainObject.Predmet.ProtuStrankaListNazivFormated>
    <izvorni_sadrzaj>
      <item>POLJOPRIVREDNA ZADRUGA BRANITELJA ZLATNI VRTOVI - VIROVITICA</item>
    </izvorni_sadrzaj>
    <derivirana_varijabla naziv="DomainObject.Predmet.ProtuStrankaListNazivFormated_1">
      <item>POLJOPRIVREDNA ZADRUGA BRANITELJA ZLATNI VRTOVI - VIROVITICA</item>
    </derivirana_varijabla>
  </DomainObject.Predmet.ProtuStrankaListNazivFormated>
  <DomainObject.Predmet.ProtuStrankaListNazivFormatedOIB>
    <izvorni_sadrzaj>
      <item>POLJOPRIVREDNA ZADRUGA BRANITELJA ZLATNI VRTOVI - VIROVITICA, OIB 38875143013</item>
    </izvorni_sadrzaj>
    <derivirana_varijabla naziv="DomainObject.Predmet.ProtuStrankaListNazivFormatedOIB_1">
      <item>POLJOPRIVREDNA ZADRUGA BRANITELJA ZLATNI VRTOVI - VIROVITICA, OIB 38875143013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St-670/2018-2</izvorni_sadrzaj>
    <derivirana_varijabla naziv="DomainObject.PoslovniBrojDokumenta_1">St-670/2018-2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POLJOPRIVREDNA ZADRUGA BRANITELJA ZLATNI VRTOVI - VIROVITICA</izvorni_sadrzaj>
    <derivirana_varijabla naziv="DomainObject.Predmet.ProtustrankaIDrugi_1">POLJOPRIVREDNA ZADRUGA BRANITELJA ZLATNI VRTOVI -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POLJOPRIVREDNA ZADRUGA BRANITELJA ZLATNI VRTOVI - VIROVITICA, OIB 38875143013, poduzetnička zona Antunovac, 33000 Virovitica</izvorni_sadrzaj>
    <derivirana_varijabla naziv="DomainObject.Predmet.ProtustrankaIDrugiAdressOIB_1">POLJOPRIVREDNA ZADRUGA BRANITELJA ZLATNI VRTOVI - VIROVITICA, OIB 38875143013, poduzetnička zona Antunovac,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BRANITELJA ZLATNI VRTOVI - VIROVITICA</item>
    </izvorni_sadrzaj>
    <derivirana_varijabla naziv="DomainObject.Predmet.SudioniciListNaziv_1">
      <item>FINA, RC ZAGREB, Podružnica BJELOVAR</item>
      <item>POLJOPRIVREDNA ZADRUGA BRANITELJA ZLATNI VRTOVI - VIROVITICA</item>
    </derivirana_varijabla>
  </DomainObject.Predmet.SudioniciListNaziv>
  <DomainObject.Predmet.SudioniciListAdressOIB>
    <izvorni_sadrzaj>
      <item>FINA, RC ZAGREB, Podružnica BJELOVAR, OIB 85821130368, F. Supila 4,43000 Bjelovar</item>
      <item>POLJOPRIVREDNA ZADRUGA BRANITELJA ZLATNI VRTOVI - VIROVITICA, OIB 38875143013, poduzetnička zona Antunovac,33000 Virovitica</item>
    </izvorni_sadrzaj>
    <derivirana_varijabla naziv="DomainObject.Predmet.SudioniciListAdressOIB_1">
      <item>FINA, RC ZAGREB, Podružnica BJELOVAR, OIB 85821130368, F. Supila 4,43000 Bjelovar</item>
      <item>POLJOPRIVREDNA ZADRUGA BRANITELJA ZLATNI VRTOVI - VIROVITICA, OIB 38875143013, poduzetnička zona Antunovac,33000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5463A7-B056-492F-9DDA-D6C32F7845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4727</properties:Characters>
  <properties:Lines>100</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2018-06-28T10:08:00Z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St-670/2018-2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