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cdc3" w14:paraId="649cdc3" w:rsidRDefault="00915314" w:rsidP="00915314" w:rsidR="00915314">
      <w:pPr>
        <w:ind w:left="708"/>
        <w:jc w:val="both"/>
        <w15:collapsed w:val="false"/>
      </w:pPr>
      <w:r>
        <w:rPr>
          <w:noProof/>
          <w:lang w:eastAsia="hr-HR"/>
        </w:rPr>
        <w:drawing>
          <wp:inline distR="0" distL="0" distB="0" distT="0">
            <wp:extent cy="723900" cx="541020"/>
            <wp:effectExtent b="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915314" w:rsidP="00915314" w:rsidR="00915314">
      <w:r>
        <w:t>REPUBLIKA HRVATSKA</w:t>
      </w:r>
    </w:p>
    <w:p w:rsidRDefault="00915314" w:rsidP="00915314" w:rsidR="00915314">
      <w:r>
        <w:t>TRGOVAČKI SUD U  OSIJEKU</w:t>
      </w:r>
    </w:p>
    <w:p w:rsidRDefault="00915314" w:rsidP="00915314" w:rsidR="00915314">
      <w:r>
        <w:t>STALNA SLUŽBA U SLAVONSKOM BRODU</w:t>
      </w:r>
    </w:p>
    <w:p w:rsidRDefault="00915314" w:rsidP="00915314" w:rsidR="00915314">
      <w:r>
        <w:t xml:space="preserve">35000 Slavonski Brod                                                          </w:t>
      </w:r>
      <w:r>
        <w:tab/>
      </w:r>
      <w:r>
        <w:tab/>
        <w:t xml:space="preserve">    Broj: 3/St-327/2014-1</w:t>
      </w:r>
      <w:r w:rsidR="002C2A29">
        <w:t>72</w:t>
      </w:r>
    </w:p>
    <w:p w:rsidRDefault="00915314" w:rsidP="00915314" w:rsidR="00915314">
      <w:r>
        <w:t>Trg pobjede 13</w:t>
      </w:r>
    </w:p>
    <w:p w:rsidRDefault="00915314" w:rsidP="00915314" w:rsidR="00915314">
      <w:pPr>
        <w:jc w:val="center"/>
        <w:rPr>
          <w:b/>
        </w:rPr>
      </w:pPr>
      <w:r>
        <w:rPr>
          <w:b/>
        </w:rPr>
        <w:t>R E  P U B L I K A  H R V A T S K A</w:t>
      </w:r>
    </w:p>
    <w:p w:rsidRDefault="00915314" w:rsidP="00915314" w:rsidR="00915314">
      <w:pPr>
        <w:jc w:val="center"/>
        <w:rPr>
          <w:b/>
        </w:rPr>
      </w:pPr>
      <w:r>
        <w:rPr>
          <w:b/>
        </w:rPr>
        <w:t>R J E Š E N J E</w:t>
      </w:r>
    </w:p>
    <w:p w:rsidRDefault="00915314" w:rsidP="00915314" w:rsidR="00915314">
      <w:pPr>
        <w:jc w:val="both"/>
      </w:pPr>
      <w:r>
        <w:t xml:space="preserve">            TRGOVAČKI SUD U OSIJEKU, STALNA SLUŽBA U SLAVONSKOM BRODU, po stečajnom sucu Danieli Martini Maoduš, u postupku stečaja nad dužnikom BETON  d.o.o., Nova Gradiška u stečaju,  OIB 60852434749, koga zastupa stečajni upravitelj Sanda Marinac iz Požega, 29. </w:t>
      </w:r>
      <w:r w:rsidR="00573C4E">
        <w:t xml:space="preserve">ožujka </w:t>
      </w:r>
      <w:r>
        <w:t xml:space="preserve">2017.  </w:t>
      </w:r>
    </w:p>
    <w:p w:rsidRDefault="00915314" w:rsidP="00915314" w:rsidR="00915314">
      <w:pPr>
        <w:jc w:val="center"/>
      </w:pPr>
      <w:r>
        <w:t>r i j e š i o    j e</w:t>
      </w:r>
    </w:p>
    <w:p w:rsidRDefault="00915314" w:rsidP="00915314" w:rsidR="00915314">
      <w:pPr>
        <w:numPr>
          <w:ilvl w:val="0"/>
          <w:numId w:val="47"/>
        </w:numPr>
        <w:spacing w:after="0"/>
        <w:jc w:val="both"/>
        <w:rPr>
          <w:b/>
        </w:rPr>
      </w:pPr>
      <w:r>
        <w:t xml:space="preserve">Ponuditelju </w:t>
      </w:r>
      <w:r w:rsidR="001C1368">
        <w:t>TERRA FIRMA  d.</w:t>
      </w:r>
      <w:r w:rsidR="00CA3E50">
        <w:t>d.</w:t>
      </w:r>
      <w:r w:rsidR="001C1368">
        <w:t>,</w:t>
      </w:r>
      <w:r w:rsidR="00CA3E50">
        <w:t xml:space="preserve"> Zagreb, </w:t>
      </w:r>
      <w:proofErr w:type="spellStart"/>
      <w:r w:rsidR="00CA3E50">
        <w:t>Budmanijeva</w:t>
      </w:r>
      <w:proofErr w:type="spellEnd"/>
      <w:r w:rsidR="00CA3E50">
        <w:t xml:space="preserve"> 3, OIB 22198253360 </w:t>
      </w:r>
      <w:r>
        <w:t xml:space="preserve">dosuđuje se slijedeća nekretnina koja je u vlasništvu stečajnog dužnika i to: </w:t>
      </w:r>
    </w:p>
    <w:p w:rsidRDefault="00F04893" w:rsidP="002C2A29" w:rsidR="00915314" w:rsidRPr="002C2A29">
      <w:pPr>
        <w:pStyle w:val="Odlomakpopisa"/>
        <w:numPr>
          <w:ilvl w:val="0"/>
          <w:numId w:val="49"/>
        </w:numPr>
        <w:spacing w:beforeAutospacing="true" w:before="100"/>
        <w:rPr>
          <w:b/>
          <w:bCs/>
        </w:rPr>
      </w:pPr>
      <w:r w:rsidRPr="002C2A29">
        <w:rPr>
          <w:b/>
        </w:rPr>
        <w:t xml:space="preserve">u </w:t>
      </w:r>
      <w:r>
        <w:t xml:space="preserve"> </w:t>
      </w:r>
      <w:r w:rsidRPr="002C2A29">
        <w:rPr>
          <w:b/>
          <w:bCs/>
        </w:rPr>
        <w:t xml:space="preserve">z.k.uložak broj: 3792, k.č.br. 2588/2, </w:t>
      </w:r>
      <w:r w:rsidR="008C1224">
        <w:rPr>
          <w:b/>
          <w:bCs/>
        </w:rPr>
        <w:t xml:space="preserve">k.o. Nova Gradiška, </w:t>
      </w:r>
      <w:r w:rsidRPr="002C2A29">
        <w:rPr>
          <w:b/>
          <w:bCs/>
        </w:rPr>
        <w:t>Ulica Grgura Ninskog, površine 3199 m2, dvorište površine 2777 m2 i izgrađeno zemljište 422 m2</w:t>
      </w:r>
      <w:r w:rsidR="00915314" w:rsidRPr="002C2A29">
        <w:rPr>
          <w:b/>
          <w:bCs/>
        </w:rPr>
        <w:t xml:space="preserve"> </w:t>
      </w:r>
    </w:p>
    <w:p w:rsidRDefault="00915314" w:rsidP="00915314" w:rsidR="00915314">
      <w:pPr>
        <w:numPr>
          <w:ilvl w:val="0"/>
          <w:numId w:val="47"/>
        </w:numPr>
        <w:spacing w:after="0"/>
        <w:jc w:val="both"/>
      </w:pPr>
      <w:r>
        <w:t xml:space="preserve">Cijena za koju se nekretnine prodaju iznosi </w:t>
      </w:r>
      <w:r w:rsidR="00CA3E50">
        <w:t xml:space="preserve"> </w:t>
      </w:r>
      <w:r w:rsidR="00CA3E50" w:rsidRPr="002C2A29">
        <w:rPr>
          <w:b/>
        </w:rPr>
        <w:t>34.229,82</w:t>
      </w:r>
      <w:r w:rsidR="00CA3E50">
        <w:t xml:space="preserve"> </w:t>
      </w:r>
      <w:r>
        <w:rPr>
          <w:b/>
        </w:rPr>
        <w:t>kn</w:t>
      </w:r>
      <w:r>
        <w:t xml:space="preserve">. </w:t>
      </w:r>
    </w:p>
    <w:p w:rsidRDefault="002C2A29" w:rsidP="002C2A29" w:rsidR="002C2A29">
      <w:pPr>
        <w:spacing w:after="0"/>
        <w:ind w:left="1080"/>
        <w:jc w:val="both"/>
      </w:pPr>
    </w:p>
    <w:p w:rsidRDefault="00915314" w:rsidP="00915314" w:rsidR="00915314">
      <w:pPr>
        <w:numPr>
          <w:ilvl w:val="0"/>
          <w:numId w:val="47"/>
        </w:numPr>
        <w:spacing w:after="0"/>
        <w:jc w:val="both"/>
      </w:pPr>
      <w:r>
        <w:t xml:space="preserve">Cijena se uplaćuje  na račun za uplatu </w:t>
      </w:r>
      <w:proofErr w:type="spellStart"/>
      <w:r>
        <w:t>kupovnine</w:t>
      </w:r>
      <w:proofErr w:type="spellEnd"/>
      <w:r>
        <w:t xml:space="preserve"> Fine, račun IBAN: HR1123900011300028787, model: HR11, pod "poziv na broj" (PNB) kao podatak prvi (P1) treba upisati broj</w:t>
      </w:r>
      <w:r w:rsidR="00CA3E50">
        <w:t xml:space="preserve"> 68098</w:t>
      </w:r>
      <w:r>
        <w:t>, a kao podatak drugi (P2*) broj koji je sadržan u tablici pod rednim brojem VII (lista ponuditelja sa zadnjom najvišom valjanom ponudom u nadmetanju), u ovom slučaju broj</w:t>
      </w:r>
      <w:r w:rsidR="00CA3E50">
        <w:t xml:space="preserve"> 21440</w:t>
      </w:r>
      <w:r>
        <w:t xml:space="preserve"> Podatak P1 i P2 nužno je odvojiti crticom (-). Prilikom uplate </w:t>
      </w:r>
      <w:proofErr w:type="spellStart"/>
      <w:r>
        <w:t>kupovnine</w:t>
      </w:r>
      <w:proofErr w:type="spellEnd"/>
      <w:r>
        <w:t xml:space="preserve"> na račun Agencije potrebno je da uplatitelj u polje 71A na SWIFT-u ili na obrascu naloga za plaćanje u polje "Opcija troška" naznači opciju "OUR".</w:t>
      </w:r>
    </w:p>
    <w:p w:rsidRDefault="002C2A29" w:rsidP="002C2A29" w:rsidR="002C2A29">
      <w:pPr>
        <w:spacing w:after="0"/>
        <w:jc w:val="both"/>
      </w:pPr>
    </w:p>
    <w:p w:rsidRDefault="00915314" w:rsidP="00915314" w:rsidR="00915314">
      <w:pPr>
        <w:numPr>
          <w:ilvl w:val="0"/>
          <w:numId w:val="47"/>
        </w:numPr>
        <w:spacing w:after="0"/>
        <w:jc w:val="both"/>
      </w:pPr>
      <w:r>
        <w:t>Kupac je dužan platiti poreze, ako ih je dužan platiti  sukladno važećim propisima.</w:t>
      </w:r>
      <w:r w:rsidR="00454C4E">
        <w:t xml:space="preserve"> Cijena ne uključuje poreze.</w:t>
      </w:r>
    </w:p>
    <w:p w:rsidRDefault="00915314" w:rsidP="00915314" w:rsidR="00915314">
      <w:pPr>
        <w:jc w:val="both"/>
      </w:pPr>
    </w:p>
    <w:p w:rsidRDefault="00915314" w:rsidP="00CA3E50" w:rsidR="008C1224">
      <w:pPr>
        <w:numPr>
          <w:ilvl w:val="0"/>
          <w:numId w:val="47"/>
        </w:numPr>
        <w:spacing w:after="0"/>
        <w:jc w:val="both"/>
      </w:pPr>
      <w:r>
        <w:t>Nalaže se kupcu</w:t>
      </w:r>
      <w:r w:rsidR="00454C4E">
        <w:t xml:space="preserve"> TERRA FIRMA  d. d. Zagreb, </w:t>
      </w:r>
      <w:proofErr w:type="spellStart"/>
      <w:r w:rsidR="00454C4E">
        <w:t>Budmanijeva</w:t>
      </w:r>
      <w:proofErr w:type="spellEnd"/>
      <w:r w:rsidR="00454C4E">
        <w:t xml:space="preserve"> 3,</w:t>
      </w:r>
      <w:r>
        <w:rPr>
          <w:b/>
        </w:rPr>
        <w:t xml:space="preserve"> </w:t>
      </w:r>
      <w:r>
        <w:t xml:space="preserve">plaćanje </w:t>
      </w:r>
      <w:proofErr w:type="spellStart"/>
      <w:r>
        <w:t>kupovnine</w:t>
      </w:r>
      <w:proofErr w:type="spellEnd"/>
      <w:r>
        <w:t xml:space="preserve"> u visini ovim rješenjem određene cijene, koji iznos se umanjuje za </w:t>
      </w:r>
    </w:p>
    <w:p w:rsidRDefault="008C1224" w:rsidP="008C1224" w:rsidR="008C1224">
      <w:pPr>
        <w:pStyle w:val="Odlomakpopisa"/>
      </w:pPr>
      <w:r>
        <w:lastRenderedPageBreak/>
        <w:tab/>
      </w:r>
      <w:r>
        <w:tab/>
      </w:r>
      <w:r>
        <w:tab/>
      </w:r>
      <w:r>
        <w:tab/>
      </w:r>
      <w:r>
        <w:tab/>
      </w:r>
      <w:r>
        <w:tab/>
      </w:r>
      <w:r>
        <w:tab/>
      </w:r>
      <w:r>
        <w:tab/>
      </w:r>
      <w:r>
        <w:tab/>
        <w:t xml:space="preserve">   </w:t>
      </w:r>
      <w:r>
        <w:t>Broj: 3/St-327/2014-172</w:t>
      </w:r>
    </w:p>
    <w:p w:rsidRDefault="00915314" w:rsidP="008C1224" w:rsidR="00915314">
      <w:pPr>
        <w:spacing w:after="0"/>
        <w:ind w:left="1080"/>
        <w:jc w:val="both"/>
      </w:pPr>
      <w:r>
        <w:t xml:space="preserve">iznos već plaćene jamčevine (pa se plaćena jamčevina uračunava u </w:t>
      </w:r>
      <w:proofErr w:type="spellStart"/>
      <w:r>
        <w:t>kupovninu</w:t>
      </w:r>
      <w:proofErr w:type="spellEnd"/>
      <w:r>
        <w:t>), u roku od 60 dana od završetka elektroničke javne dražbe na kojoj je kupac sudjelovao</w:t>
      </w:r>
      <w:r w:rsidR="00CA3E50">
        <w:t xml:space="preserve"> koja dražba je zaključena dan</w:t>
      </w:r>
      <w:r w:rsidR="002C2A29">
        <w:t>a 21.</w:t>
      </w:r>
      <w:r w:rsidR="00CA3E50">
        <w:t>3.2018.</w:t>
      </w:r>
      <w:r>
        <w:t>   </w:t>
      </w:r>
    </w:p>
    <w:p w:rsidRDefault="002C2A29" w:rsidP="002C2A29" w:rsidR="002C2A29">
      <w:pPr>
        <w:spacing w:after="0"/>
        <w:jc w:val="both"/>
      </w:pPr>
    </w:p>
    <w:p w:rsidRDefault="00915314" w:rsidP="002C2A29" w:rsidR="002C2A29">
      <w:pPr>
        <w:numPr>
          <w:ilvl w:val="0"/>
          <w:numId w:val="47"/>
        </w:numPr>
        <w:spacing w:after="0"/>
        <w:jc w:val="both"/>
      </w:pPr>
      <w:r>
        <w:t xml:space="preserve">Ukoliko </w:t>
      </w:r>
      <w:proofErr w:type="spellStart"/>
      <w:r>
        <w:t>kupovnina</w:t>
      </w:r>
      <w:proofErr w:type="spellEnd"/>
      <w:r>
        <w:t xml:space="preserve"> ne bude plaćena, odnosno ako se utvrdi da jamčevina nije plaćena, ova prodaja će se oglasiti nevažećom.</w:t>
      </w:r>
    </w:p>
    <w:p w:rsidRDefault="002C2A29" w:rsidP="002C2A29" w:rsidR="002C2A29">
      <w:pPr>
        <w:pStyle w:val="Odlomakpopisa"/>
      </w:pPr>
    </w:p>
    <w:p w:rsidRDefault="00915314" w:rsidP="002C2A29" w:rsidR="00915314">
      <w:pPr>
        <w:numPr>
          <w:ilvl w:val="0"/>
          <w:numId w:val="47"/>
        </w:numPr>
        <w:spacing w:after="0"/>
        <w:jc w:val="both"/>
      </w:pPr>
      <w:r>
        <w:t>Nalaže se zemljišno-knjižnom odjelu Općinskog suda u Novoj Gradiški da temeljem ovog pravomoćnog rješenja, te potvrde ovog suda o isplati kupoprodajne cijene u cijelosti izvrši prijenos prava vlasništva na nekretninama iz točke I. ovog rješenja na kupca.</w:t>
      </w:r>
    </w:p>
    <w:p w:rsidRDefault="00915314" w:rsidP="00915314" w:rsidR="00915314">
      <w:pPr>
        <w:ind w:firstLine="708" w:left="5664"/>
      </w:pPr>
    </w:p>
    <w:p w:rsidRDefault="00915314" w:rsidP="00915314" w:rsidR="00915314">
      <w:pPr>
        <w:ind w:firstLine="360"/>
      </w:pPr>
      <w:r>
        <w:t xml:space="preserve">IX. Nalaže se </w:t>
      </w:r>
      <w:proofErr w:type="spellStart"/>
      <w:r>
        <w:t>z.k</w:t>
      </w:r>
      <w:proofErr w:type="spellEnd"/>
      <w:r>
        <w:t xml:space="preserve">. odjelu brisanje slijedećih zabilježbi: </w:t>
      </w:r>
    </w:p>
    <w:p w:rsidRDefault="00915314" w:rsidP="00915314" w:rsidR="00915314">
      <w:pPr>
        <w:pStyle w:val="Odlomakpopisa"/>
        <w:numPr>
          <w:ilvl w:val="0"/>
          <w:numId w:val="48"/>
        </w:numPr>
        <w:tabs>
          <w:tab w:pos="851" w:val="clear"/>
        </w:tabs>
        <w:spacing w:after="0"/>
        <w:rPr>
          <w:b/>
        </w:rPr>
      </w:pPr>
      <w:r w:rsidRPr="00CA3E50">
        <w:rPr>
          <w:b/>
        </w:rPr>
        <w:t>Z-</w:t>
      </w:r>
      <w:r w:rsidR="008C1224">
        <w:rPr>
          <w:b/>
        </w:rPr>
        <w:t>1835/11, Z-509/14, Z-509/14, Z-3175/14.</w:t>
      </w:r>
    </w:p>
    <w:p w:rsidRDefault="00454C4E" w:rsidP="00454C4E" w:rsidR="00454C4E">
      <w:pPr>
        <w:pStyle w:val="ListaeSPIS"/>
        <w:numPr>
          <w:ilvl w:val="0"/>
          <w:numId w:val="0"/>
        </w:numPr>
        <w:ind w:firstLine="624"/>
      </w:pPr>
    </w:p>
    <w:p w:rsidRDefault="00454C4E" w:rsidP="00454C4E" w:rsidR="00454C4E" w:rsidRPr="00454C4E">
      <w:pPr>
        <w:pStyle w:val="ListaeSPIS"/>
        <w:numPr>
          <w:ilvl w:val="0"/>
          <w:numId w:val="0"/>
        </w:numPr>
        <w:ind w:firstLine="624"/>
      </w:pPr>
      <w:r>
        <w:t>X</w:t>
      </w:r>
      <w:r w:rsidR="002C2A29">
        <w:t>.</w:t>
      </w:r>
      <w:r w:rsidR="008C1224">
        <w:t xml:space="preserve">   Nalaže se Fini da</w:t>
      </w:r>
      <w:r>
        <w:t xml:space="preserve"> ponuditelju </w:t>
      </w:r>
      <w:r>
        <w:rPr>
          <w:b/>
        </w:rPr>
        <w:t>DOL - NEK</w:t>
      </w:r>
      <w:r w:rsidR="002C2A29">
        <w:rPr>
          <w:b/>
        </w:rPr>
        <w:t>R</w:t>
      </w:r>
      <w:r>
        <w:rPr>
          <w:b/>
        </w:rPr>
        <w:t xml:space="preserve">ETNINE d.o.o., Nova Gradiška, Ulica Grgura Ninskog </w:t>
      </w:r>
      <w:proofErr w:type="spellStart"/>
      <w:r>
        <w:rPr>
          <w:b/>
        </w:rPr>
        <w:t>bb</w:t>
      </w:r>
      <w:proofErr w:type="spellEnd"/>
      <w:r>
        <w:rPr>
          <w:b/>
        </w:rPr>
        <w:t>, OIB: 66391981000</w:t>
      </w:r>
      <w:r>
        <w:t xml:space="preserve"> izvrši povrat jamčevine u iznosu od 12.891,90 kn na račun s kojeg je izvršena uplata jamčevine IBAN HR4823400091110516766 s računa Fine na koji je izvršena uplata jamčevine HR3323900011300028779, ID nadmetanja 2145</w:t>
      </w:r>
      <w:r w:rsidR="008C1224">
        <w:t>.</w:t>
      </w:r>
    </w:p>
    <w:p w:rsidRDefault="00915314" w:rsidP="00915314" w:rsidR="00915314">
      <w:pPr>
        <w:jc w:val="center"/>
      </w:pPr>
      <w:r>
        <w:t>Obrazloženje</w:t>
      </w:r>
    </w:p>
    <w:p w:rsidRDefault="00915314" w:rsidP="00915314" w:rsidR="00915314">
      <w:pPr>
        <w:ind w:firstLine="708"/>
        <w:jc w:val="both"/>
      </w:pPr>
      <w:r>
        <w:t xml:space="preserve">Nekretnina označena u dispozitivu rješenja prodana je na elektroničkoj javnoj dražbi ponuditelju </w:t>
      </w:r>
      <w:r w:rsidR="001C1368">
        <w:t xml:space="preserve"> TERRA FIRMA  d.</w:t>
      </w:r>
      <w:r w:rsidR="00CA3E50">
        <w:t>d.</w:t>
      </w:r>
      <w:r w:rsidR="001C1368">
        <w:t xml:space="preserve">, Zagreb, </w:t>
      </w:r>
      <w:proofErr w:type="spellStart"/>
      <w:r w:rsidR="001C1368">
        <w:t>Budmanijeva</w:t>
      </w:r>
      <w:proofErr w:type="spellEnd"/>
      <w:r w:rsidR="00CA3E50">
        <w:t xml:space="preserve">, čija ponuda je bila veća za  1.000,00 kn od ponude </w:t>
      </w:r>
      <w:r>
        <w:rPr>
          <w:b/>
        </w:rPr>
        <w:t>DOL - NEKETNINE d.o.o., Nova Gr</w:t>
      </w:r>
      <w:r w:rsidR="008C1224">
        <w:rPr>
          <w:b/>
        </w:rPr>
        <w:t xml:space="preserve">adiška, Ulica Grgura Ninskog </w:t>
      </w:r>
      <w:proofErr w:type="spellStart"/>
      <w:r w:rsidR="008C1224">
        <w:rPr>
          <w:b/>
        </w:rPr>
        <w:t>bb</w:t>
      </w:r>
      <w:proofErr w:type="spellEnd"/>
      <w:r w:rsidR="008C1224">
        <w:rPr>
          <w:b/>
        </w:rPr>
        <w:t xml:space="preserve">. </w:t>
      </w:r>
      <w:r w:rsidR="008C1224" w:rsidRPr="008C1224">
        <w:t>P</w:t>
      </w:r>
      <w:r>
        <w:t xml:space="preserve">onuđeni iznos kupoprodajne cijene </w:t>
      </w:r>
      <w:r w:rsidR="008C1224">
        <w:t>najpovoljnijeg ponuditelja je</w:t>
      </w:r>
      <w:r w:rsidR="008C1224" w:rsidRPr="008C1224">
        <w:rPr>
          <w:b/>
        </w:rPr>
        <w:t xml:space="preserve"> </w:t>
      </w:r>
      <w:r w:rsidR="00CA3E50" w:rsidRPr="008C1224">
        <w:rPr>
          <w:b/>
        </w:rPr>
        <w:t xml:space="preserve">34.229,82 </w:t>
      </w:r>
      <w:r>
        <w:rPr>
          <w:b/>
        </w:rPr>
        <w:t>kn</w:t>
      </w:r>
      <w:r>
        <w:t>, a utvrđeno je da je uplaćena jamčevina pa je iz tih razloga odlučeno kao u izreci rješenja temeljem čl. 164 Stečajnog zakona (NN br. 44/96, 29/99, 129/00, 123/03, 82/06, 116/10, 25/12 i 133/12), a uz primjenu čl. 101. Ovršnog zakona NN br. 112/2012</w:t>
      </w:r>
    </w:p>
    <w:p w:rsidRDefault="00915314" w:rsidP="00915314" w:rsidR="00915314">
      <w:pPr>
        <w:ind w:firstLine="708"/>
        <w:jc w:val="both"/>
      </w:pPr>
      <w:r>
        <w:t xml:space="preserve">Pismeni </w:t>
      </w:r>
      <w:proofErr w:type="spellStart"/>
      <w:r>
        <w:t>otpravak</w:t>
      </w:r>
      <w:proofErr w:type="spellEnd"/>
      <w:r>
        <w:t xml:space="preserve"> ovog rješenja se dostavlja kupcu te se objavljuje na </w:t>
      </w:r>
      <w:proofErr w:type="spellStart"/>
      <w:r>
        <w:t>eOglasnoj</w:t>
      </w:r>
      <w:proofErr w:type="spellEnd"/>
      <w:r>
        <w:t xml:space="preserve"> ploči suda.</w:t>
      </w:r>
    </w:p>
    <w:p w:rsidRDefault="00915314" w:rsidP="002C2A29" w:rsidR="00915314">
      <w:pPr>
        <w:jc w:val="both"/>
      </w:pPr>
      <w:r>
        <w:tab/>
        <w:t xml:space="preserve">U Slavonskom Brodu 29. </w:t>
      </w:r>
      <w:r w:rsidR="00DE35C0">
        <w:t xml:space="preserve"> ožujka </w:t>
      </w:r>
      <w:r>
        <w:t xml:space="preserve">2017.  </w:t>
      </w:r>
    </w:p>
    <w:p w:rsidRDefault="00915314" w:rsidP="00915314" w:rsidR="00915314">
      <w:r>
        <w:t>                                                                                                                                                            </w:t>
      </w:r>
      <w:r>
        <w:tab/>
      </w:r>
      <w:r>
        <w:tab/>
        <w:t>   </w:t>
      </w:r>
      <w:r>
        <w:tab/>
      </w:r>
      <w:r>
        <w:tab/>
      </w:r>
      <w:r>
        <w:tab/>
      </w:r>
      <w:r>
        <w:tab/>
      </w:r>
      <w:r>
        <w:tab/>
      </w:r>
      <w:r>
        <w:tab/>
        <w:t>   Stečajna sutkinja:</w:t>
      </w:r>
    </w:p>
    <w:p w:rsidRDefault="00915314" w:rsidP="00915314" w:rsidR="00915314">
      <w:r>
        <w:tab/>
      </w:r>
      <w:r>
        <w:tab/>
      </w:r>
      <w:r>
        <w:tab/>
      </w:r>
      <w:r>
        <w:tab/>
      </w:r>
      <w:r>
        <w:tab/>
      </w:r>
      <w:r>
        <w:tab/>
      </w:r>
      <w:r>
        <w:tab/>
      </w:r>
      <w:r>
        <w:tab/>
        <w:t>Daniela Martini Maoduš</w:t>
      </w:r>
    </w:p>
    <w:p w:rsidRDefault="00915314" w:rsidP="00915314" w:rsidR="00915314">
      <w:pPr>
        <w:rPr>
          <w:sz w:val="18"/>
          <w:szCs w:val="18"/>
        </w:rPr>
      </w:pPr>
      <w:r>
        <w:t>             </w:t>
      </w:r>
      <w:r>
        <w:rPr>
          <w:sz w:val="18"/>
          <w:szCs w:val="18"/>
        </w:rPr>
        <w:t xml:space="preserve">NAPUTAK O PRAVNOM LIJEKU : protiv ovog rješenja pravo na žalbu imaju stečajni upravitelj, svi ponuditelji i </w:t>
      </w:r>
      <w:proofErr w:type="spellStart"/>
      <w:r>
        <w:rPr>
          <w:sz w:val="18"/>
          <w:szCs w:val="18"/>
        </w:rPr>
        <w:t>razlučni</w:t>
      </w:r>
      <w:proofErr w:type="spellEnd"/>
      <w:r>
        <w:rPr>
          <w:sz w:val="18"/>
          <w:szCs w:val="18"/>
        </w:rPr>
        <w:t xml:space="preserve"> vjerovnici. Žalba se podnosi ovom Sudu u tri primjerka, a o žalbi odlučuje VTS RH u Zagrebu. Rok za žalbu počinje teći osmog dana od dana objave rješenja na E oglasnoj ploči .Žalba se podnosi u roku od 8 dana</w:t>
      </w:r>
    </w:p>
    <w:p w:rsidRDefault="00915314" w:rsidP="00915314" w:rsidR="00915314">
      <w:pPr>
        <w:rPr>
          <w:sz w:val="18"/>
          <w:szCs w:val="18"/>
        </w:rPr>
      </w:pPr>
    </w:p>
    <w:p w:rsidRDefault="00915314" w:rsidP="00915314" w:rsidR="00915314"/>
    <w:p w:rsidRDefault="00915314" w:rsidP="00915314" w:rsidR="00915314">
      <w:pPr>
        <w:rPr>
          <w:sz w:val="20"/>
          <w:szCs w:val="20"/>
        </w:rPr>
      </w:pPr>
      <w:r>
        <w:rPr>
          <w:sz w:val="20"/>
          <w:szCs w:val="20"/>
        </w:rPr>
        <w:t>Dostaviti:</w:t>
      </w:r>
    </w:p>
    <w:p w:rsidRDefault="00915314" w:rsidP="00915314" w:rsidR="00915314">
      <w:pPr>
        <w:rPr>
          <w:sz w:val="20"/>
          <w:szCs w:val="20"/>
        </w:rPr>
      </w:pPr>
      <w:r>
        <w:rPr>
          <w:sz w:val="20"/>
          <w:szCs w:val="20"/>
        </w:rPr>
        <w:t xml:space="preserve">- kupcu, stečajni upravitelj, </w:t>
      </w:r>
      <w:proofErr w:type="spellStart"/>
      <w:r>
        <w:rPr>
          <w:sz w:val="20"/>
          <w:szCs w:val="20"/>
        </w:rPr>
        <w:t>razlučni</w:t>
      </w:r>
      <w:proofErr w:type="spellEnd"/>
      <w:r>
        <w:rPr>
          <w:sz w:val="20"/>
          <w:szCs w:val="20"/>
        </w:rPr>
        <w:t xml:space="preserve"> vjerovnik RH - putem </w:t>
      </w:r>
      <w:proofErr w:type="spellStart"/>
      <w:r>
        <w:rPr>
          <w:sz w:val="20"/>
          <w:szCs w:val="20"/>
        </w:rPr>
        <w:t>eOglasne</w:t>
      </w:r>
      <w:proofErr w:type="spellEnd"/>
      <w:r>
        <w:rPr>
          <w:sz w:val="20"/>
          <w:szCs w:val="20"/>
        </w:rPr>
        <w:t xml:space="preserve"> ploča</w:t>
      </w:r>
    </w:p>
    <w:p w:rsidRDefault="008C1224" w:rsidP="00915314" w:rsidR="008C1224">
      <w:pPr>
        <w:rPr>
          <w:sz w:val="20"/>
          <w:szCs w:val="20"/>
        </w:rPr>
      </w:pPr>
      <w:r>
        <w:rPr>
          <w:sz w:val="20"/>
          <w:szCs w:val="20"/>
        </w:rPr>
        <w:t>-Fini, odmah poštom</w:t>
      </w:r>
      <w:bookmarkStart w:name="_GoBack" w:id="0"/>
      <w:bookmarkEnd w:id="0"/>
    </w:p>
    <w:p w:rsidRDefault="00915314" w:rsidP="00915314" w:rsidR="00915314">
      <w:pPr>
        <w:rPr>
          <w:sz w:val="20"/>
          <w:szCs w:val="20"/>
        </w:rPr>
      </w:pPr>
      <w:r>
        <w:rPr>
          <w:sz w:val="20"/>
          <w:szCs w:val="20"/>
        </w:rPr>
        <w:t>- gruntovnici nakon pravomoćnosti</w:t>
      </w:r>
      <w:r w:rsidR="00DE35C0">
        <w:rPr>
          <w:sz w:val="20"/>
          <w:szCs w:val="20"/>
        </w:rPr>
        <w:t xml:space="preserve"> uz potvrdu o plaćanju kad bude plaćeno</w:t>
      </w:r>
    </w:p>
    <w:p w:rsidRDefault="00915314" w:rsidP="00915314" w:rsidR="00915314">
      <w:pPr>
        <w:rPr>
          <w:sz w:val="20"/>
          <w:szCs w:val="20"/>
        </w:rPr>
      </w:pPr>
      <w:r>
        <w:rPr>
          <w:sz w:val="20"/>
          <w:szCs w:val="20"/>
        </w:rPr>
        <w:t>- kalendar: 17 dana</w:t>
      </w:r>
    </w:p>
    <w:p w:rsidRDefault="00915314" w:rsidP="00915314" w:rsidR="00915314">
      <w:pPr>
        <w:jc w:val="both"/>
      </w:pPr>
    </w:p>
    <w:p w:rsidRDefault="00915314" w:rsidP="00915314" w:rsidR="00915314"/>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A8A" w:rsidP="00537B78" w:rsidR="00745A8A">
      <w:r>
        <w:separator/>
      </w:r>
    </w:p>
  </w:endnote>
  <w:endnote w:id="0" w:type="continuationSeparator">
    <w:p w:rsidRDefault="00745A8A" w:rsidP="00537B78" w:rsidR="00745A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A8A" w:rsidP="00537B78" w:rsidR="00745A8A">
      <w:r>
        <w:separator/>
      </w:r>
    </w:p>
  </w:footnote>
  <w:footnote w:id="0" w:type="continuationSeparator">
    <w:p w:rsidRDefault="00745A8A" w:rsidP="00537B78" w:rsidR="00745A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D4548E"/>
    <w:multiLevelType w:val="hybridMultilevel"/>
    <w:tmpl w:val="099055D2"/>
    <w:lvl w:tplc="9AD0ACCE" w:ilvl="0">
      <w:numFmt w:val="bullet"/>
      <w:lvlText w:val="-"/>
      <w:lvlJc w:val="left"/>
      <w:pPr>
        <w:ind w:hanging="360" w:left="720"/>
      </w:pPr>
      <w:rPr>
        <w:rFonts w:eastAsiaTheme="minorHAnsi" w:cs="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09D4FAB"/>
    <w:multiLevelType w:val="hybridMultilevel"/>
    <w:tmpl w:val="6E6CB3C6"/>
    <w:lvl w:tplc="6934663E"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AA418DC"/>
    <w:multiLevelType w:val="hybridMultilevel"/>
    <w:tmpl w:val="F850C17A"/>
    <w:lvl w:tplc="17DE25BC"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2EF"/>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368"/>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86D"/>
    <w:rsid w:val="00297359"/>
    <w:rsid w:val="002A169F"/>
    <w:rsid w:val="002A3D96"/>
    <w:rsid w:val="002A4D01"/>
    <w:rsid w:val="002A52BD"/>
    <w:rsid w:val="002A5F02"/>
    <w:rsid w:val="002A5FB0"/>
    <w:rsid w:val="002B055F"/>
    <w:rsid w:val="002B062D"/>
    <w:rsid w:val="002B21AC"/>
    <w:rsid w:val="002B2DED"/>
    <w:rsid w:val="002B516C"/>
    <w:rsid w:val="002B6864"/>
    <w:rsid w:val="002B6A2B"/>
    <w:rsid w:val="002B6DF4"/>
    <w:rsid w:val="002C297F"/>
    <w:rsid w:val="002C2A29"/>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4C4E"/>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C4E"/>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A8A"/>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040"/>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224"/>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14"/>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BBF"/>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5763"/>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3E50"/>
    <w:rsid w:val="00CA494B"/>
    <w:rsid w:val="00CA4DC9"/>
    <w:rsid w:val="00CA6DBD"/>
    <w:rsid w:val="00CA7A7E"/>
    <w:rsid w:val="00CB0C80"/>
    <w:rsid w:val="00CB0EA4"/>
    <w:rsid w:val="00CB139B"/>
    <w:rsid w:val="00CB16BA"/>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036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35C0"/>
    <w:rsid w:val="00DE427F"/>
    <w:rsid w:val="00DE451B"/>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520"/>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4893"/>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89187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St-327/2014-172</izvorni_sadrzaj>
    <derivirana_varijabla naziv="DomainObject.Oznaka_1">St-327/2014-172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St-327/2014-172</izvorni_sadrzaj>
    <derivirana_varijabla naziv="DomainObject.PoslovniBrojDokumenta_1">St-327/2014-172</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5FE85-E8DA-405F-A6D6-AC170BC5F3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642</properties:Words>
  <properties:Characters>3368</properties:Characters>
  <properties:Lines>81</properties:Lines>
  <properties:Paragraphs>34</properties:Paragraphs>
  <properties:TotalTime>38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2018-03-29T07:45:00Z</cp:lastPrinted>
  <dcterms:modified xmlns:xsi="http://www.w3.org/2001/XMLSchema-instance" xsi:type="dcterms:W3CDTF">2018-03-29T07:46:00Z</dcterms:modified>
  <cp:revision>29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St-327/2014-172 / Odluka - Rješenje - dosuda (odluka_St-327_2014-172.docx)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