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2a28e" w14:paraId="e82a28e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6C2D1B">
        <w:t>2172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6C2D1B">
        <w:t>10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6C2D1B">
        <w:t xml:space="preserve">KONTAKTA GRUPA d.o.o. iz </w:t>
      </w:r>
      <w:r w:rsidR="00E07624">
        <w:t>Zagreba, Ljudevita Gaja 25, OIB:72950455241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E07624">
        <w:t xml:space="preserve">58.330,01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FB5969">
        <w:t>10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C2D1B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00DF2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50705"/>
    <w:rsid w:val="00D66226"/>
    <w:rsid w:val="00D67EE6"/>
    <w:rsid w:val="00E07624"/>
    <w:rsid w:val="00E7728A"/>
    <w:rsid w:val="00EC3302"/>
    <w:rsid w:val="00ED6AA8"/>
    <w:rsid w:val="00EF1FC8"/>
    <w:rsid w:val="00EF30E9"/>
    <w:rsid w:val="00F034D3"/>
    <w:rsid w:val="00F8310C"/>
    <w:rsid w:val="00FB5969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1F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1F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1F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1F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1F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1F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1F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1F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1F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1F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2172</izvorni_sadrzaj>
    <derivirana_varijabla naziv="DomainObject.Predmet.Broj_1">2172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St-2172/2015</izvorni_sadrzaj>
    <derivirana_varijabla naziv="DomainObject.Predmet.OznakaBroj_1">St-2172/2015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KONTAKTA GRUPA d.o.o.</izvorni_sadrzaj>
    <derivirana_varijabla naziv="DomainObject.Predmet.ProtustrankaFormated_1">  KONTAKTA GRUPA d.o.o.</derivirana_varijabla>
  </DomainObject.Predmet.ProtustrankaFormated>
  <DomainObject.Predmet.ProtustrankaFormatedOIB>
    <izvorni_sadrzaj>  KONTAKTA GRUPA d.o.o., OIB 72950455241</izvorni_sadrzaj>
    <derivirana_varijabla naziv="DomainObject.Predmet.ProtustrankaFormatedOIB_1">  KONTAKTA GRUPA d.o.o., OIB 72950455241</derivirana_varijabla>
  </DomainObject.Predmet.ProtustrankaFormatedOIB>
  <DomainObject.Predmet.ProtustrankaFormatedWithAdress>
    <izvorni_sadrzaj> KONTAKTA GRUPA d.o.o., Ljudevita Gaja 25, 10000 Zagreb</izvorni_sadrzaj>
    <derivirana_varijabla naziv="DomainObject.Predmet.ProtustrankaFormatedWithAdress_1"> KONTAKTA GRUPA d.o.o., Ljudevita Gaja 25, 10000 Zagreb</derivirana_varijabla>
  </DomainObject.Predmet.ProtustrankaFormatedWithAdress>
  <DomainObject.Predmet.ProtustrankaFormatedWithAdressOIB>
    <izvorni_sadrzaj> KONTAKTA GRUPA d.o.o., OIB 72950455241, Ljudevita Gaja 25, 10000 Zagreb</izvorni_sadrzaj>
    <derivirana_varijabla naziv="DomainObject.Predmet.ProtustrankaFormatedWithAdressOIB_1"> KONTAKTA GRUPA d.o.o., OIB 72950455241, Ljudevita Gaja 25, 10000 Zagreb</derivirana_varijabla>
  </DomainObject.Predmet.ProtustrankaFormatedWithAdressOIB>
  <DomainObject.Predmet.ProtustrankaWithAdress>
    <izvorni_sadrzaj>KONTAKTA GRUPA d.o.o. Ljudevita Gaja 25, 10000 Zagreb</izvorni_sadrzaj>
    <derivirana_varijabla naziv="DomainObject.Predmet.ProtustrankaWithAdress_1">KONTAKTA GRUPA d.o.o. Ljudevita Gaja 25, 10000 Zagreb</derivirana_varijabla>
  </DomainObject.Predmet.ProtustrankaWithAdress>
  <DomainObject.Predmet.ProtustrankaWithAdressOIB>
    <izvorni_sadrzaj>KONTAKTA GRUPA d.o.o., OIB 72950455241, Ljudevita Gaja 25, 10000 Zagreb</izvorni_sadrzaj>
    <derivirana_varijabla naziv="DomainObject.Predmet.ProtustrankaWithAdressOIB_1">KONTAKTA GRUPA d.o.o., OIB 72950455241, Ljudevita Gaja 25, 10000 Zagreb</derivirana_varijabla>
  </DomainObject.Predmet.ProtustrankaWithAdressOIB>
  <DomainObject.Predmet.ProtustrankaNazivFormated>
    <izvorni_sadrzaj>KONTAKTA GRUPA d.o.o.</izvorni_sadrzaj>
    <derivirana_varijabla naziv="DomainObject.Predmet.ProtustrankaNazivFormated_1">KONTAKTA GRUPA d.o.o.</derivirana_varijabla>
  </DomainObject.Predmet.ProtustrankaNazivFormated>
  <DomainObject.Predmet.ProtustrankaNazivFormatedOIB>
    <izvorni_sadrzaj>KONTAKTA GRUPA d.o.o., OIB 72950455241</izvorni_sadrzaj>
    <derivirana_varijabla naziv="DomainObject.Predmet.ProtustrankaNazivFormatedOIB_1">KONTAKTA GRUPA d.o.o., OIB 72950455241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A. Nagy</izvorni_sadrzaj>
    <derivirana_varijabla naziv="DomainObject.Predmet.Referada.Naziv_1">86.St -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A. Nagy</izvorni_sadrzaj>
    <derivirana_varijabla naziv="DomainObject.Predmet.TrenutnaLokacijaSpisa.Naziv_1">86.St -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KONTAKTA GRUPA d.o.o.</item>
    </izvorni_sadrzaj>
    <derivirana_varijabla naziv="DomainObject.Predmet.ProtuStrankaListFormated_1">
      <item>KONTAKTA GRUPA d.o.o.</item>
    </derivirana_varijabla>
  </DomainObject.Predmet.ProtuStrankaListFormated>
  <DomainObject.Predmet.ProtuStrankaListFormatedOIB>
    <izvorni_sadrzaj>
      <item>KONTAKTA GRUPA d.o.o., OIB 72950455241</item>
    </izvorni_sadrzaj>
    <derivirana_varijabla naziv="DomainObject.Predmet.ProtuStrankaListFormatedOIB_1">
      <item>KONTAKTA GRUPA d.o.o., OIB 72950455241</item>
    </derivirana_varijabla>
  </DomainObject.Predmet.ProtuStrankaListFormatedOIB>
  <DomainObject.Predmet.ProtuStrankaListFormatedWithAdress>
    <izvorni_sadrzaj>
      <item>KONTAKTA GRUPA d.o.o., Ljudevita Gaja 25, 10000 Zagreb</item>
    </izvorni_sadrzaj>
    <derivirana_varijabla naziv="DomainObject.Predmet.ProtuStrankaListFormatedWithAdress_1">
      <item>KONTAKTA GRUPA d.o.o., Ljudevita Gaja 25, 10000 Zagreb</item>
    </derivirana_varijabla>
  </DomainObject.Predmet.ProtuStrankaListFormatedWithAdress>
  <DomainObject.Predmet.ProtuStrankaListFormatedWithAdressOIB>
    <izvorni_sadrzaj>
      <item>KONTAKTA GRUPA d.o.o., OIB 72950455241, Ljudevita Gaja 25, 10000 Zagreb</item>
    </izvorni_sadrzaj>
    <derivirana_varijabla naziv="DomainObject.Predmet.ProtuStrankaListFormatedWithAdressOIB_1">
      <item>KONTAKTA GRUPA d.o.o., OIB 72950455241, Ljudevita Gaja 25, 10000 Zagreb</item>
    </derivirana_varijabla>
  </DomainObject.Predmet.ProtuStrankaListFormatedWithAdressOIB>
  <DomainObject.Predmet.ProtuStrankaListNazivFormated>
    <izvorni_sadrzaj>
      <item>KONTAKTA GRUPA d.o.o.</item>
    </izvorni_sadrzaj>
    <derivirana_varijabla naziv="DomainObject.Predmet.ProtuStrankaListNazivFormated_1">
      <item>KONTAKTA GRUPA d.o.o.</item>
    </derivirana_varijabla>
  </DomainObject.Predmet.ProtuStrankaListNazivFormated>
  <DomainObject.Predmet.ProtuStrankaListNazivFormatedOIB>
    <izvorni_sadrzaj>
      <item>KONTAKTA GRUPA d.o.o., OIB 72950455241</item>
    </izvorni_sadrzaj>
    <derivirana_varijabla naziv="DomainObject.Predmet.ProtuStrankaListNazivFormatedOIB_1">
      <item>KONTAKTA GRUPA d.o.o., OIB 72950455241</item>
    </derivirana_varijabla>
  </DomainObject.Predmet.ProtuStrankaListNazivFormatedOIB>
  <DomainObject.Predmet.OstaliListFormated>
    <izvorni_sadrzaj>
      <item>Mario Badrov</item>
      <item>Leonard Radosavljević</item>
    </izvorni_sadrzaj>
    <derivirana_varijabla naziv="DomainObject.Predmet.OstaliListFormated_1">
      <item>Mario Badrov</item>
      <item>Leonard Radosavljević</item>
    </derivirana_varijabla>
  </DomainObject.Predmet.OstaliListFormated>
  <DomainObject.Predmet.OstaliListFormatedOIB>
    <izvorni_sadrzaj>
      <item>Mario Badrov, OIB 31109269851</item>
      <item>Leonard Radosavljević, OIB 16311878459</item>
    </izvorni_sadrzaj>
    <derivirana_varijabla naziv="DomainObject.Predmet.OstaliListFormatedOIB_1">
      <item>Mario Badrov, OIB 31109269851</item>
      <item>Leonard Radosavljević, OIB 16311878459</item>
    </derivirana_varijabla>
  </DomainObject.Predmet.OstaliListFormatedOIB>
  <DomainObject.Predmet.OstaliListFormatedWithAdress>
    <izvorni_sadrzaj>
      <item>Mario Badrov, Naumovac 15, 10000 Zagreb</item>
      <item>Leonard Radosavljević, Meštrovićeva 2, 51000 Rijeka</item>
    </izvorni_sadrzaj>
    <derivirana_varijabla naziv="DomainObject.Predmet.OstaliListFormatedWithAdress_1">
      <item>Mario Badrov, Naumovac 15, 10000 Zagreb</item>
      <item>Leonard Radosavljević, Meštrovićeva 2, 51000 Rijeka</item>
    </derivirana_varijabla>
  </DomainObject.Predmet.OstaliListFormatedWithAdress>
  <DomainObject.Predmet.OstaliListFormatedWithAdressOIB>
    <izvorni_sadrzaj>
      <item>Mario Badrov, OIB 31109269851, Naumovac 15, 10000 Zagreb</item>
      <item>Leonard Radosavljević, OIB 16311878459, Meštrovićeva 2, 51000 Rijeka</item>
    </izvorni_sadrzaj>
    <derivirana_varijabla naziv="DomainObject.Predmet.OstaliListFormatedWithAdressOIB_1">
      <item>Mario Badrov, OIB 31109269851, Naumovac 15, 10000 Zagreb</item>
      <item>Leonard Radosavljević, OIB 16311878459, Meštrovićeva 2, 51000 Rijeka</item>
    </derivirana_varijabla>
  </DomainObject.Predmet.OstaliListFormatedWithAdressOIB>
  <DomainObject.Predmet.OstaliListNazivFormated>
    <izvorni_sadrzaj>
      <item>Mario Badrov</item>
      <item>Leonard Radosavljević</item>
    </izvorni_sadrzaj>
    <derivirana_varijabla naziv="DomainObject.Predmet.OstaliListNazivFormated_1">
      <item>Mario Badrov</item>
      <item>Leonard Radosavljević</item>
    </derivirana_varijabla>
  </DomainObject.Predmet.OstaliListNazivFormated>
  <DomainObject.Predmet.OstaliListNazivFormatedOIB>
    <izvorni_sadrzaj>
      <item>Mario Badrov, OIB 31109269851</item>
      <item>Leonard Radosavljević, OIB 16311878459</item>
    </izvorni_sadrzaj>
    <derivirana_varijabla naziv="DomainObject.Predmet.OstaliListNazivFormatedOIB_1">
      <item>Mario Badrov, OIB 31109269851</item>
      <item>Leonard Radosavljević, OIB 16311878459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KONTAKTA GRUPA d.o.o.</izvorni_sadrzaj>
    <derivirana_varijabla naziv="DomainObject.Predmet.ProtustrankaIDrugi_1">KONTAKTA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KONTAKTA GRUPA d.o.o., OIB 72950455241, Ljudevita Gaja 25, 10000 Zagreb</izvorni_sadrzaj>
    <derivirana_varijabla naziv="DomainObject.Predmet.ProtustrankaIDrugiAdressOIB_1">KONTAKTA GRUPA d.o.o., OIB 72950455241, Ljudevita Gaja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KONTAKTA GRUPA d.o.o.</item>
      <item>Mario Badrov</item>
      <item>Leonard Radosavljević</item>
    </izvorni_sadrzaj>
    <derivirana_varijabla naziv="DomainObject.Predmet.SudioniciListNaziv_1">
      <item>FINA Regionalni centar Zagreb</item>
      <item>KONTAKTA GRUPA d.o.o.</item>
      <item>Mario Badrov</item>
      <item>Leonard Radosavljević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KONTAKTA GRUPA d.o.o., OIB 72950455241, Ljudevita Gaja 25,10000 Zagreb</item>
      <item>Mario Badrov, OIB 31109269851, Naumovac 15,10000 Zagreb</item>
      <item>Leonard Radosavljević, OIB 16311878459, Meštrovićeva 2,51000 Rijeka</item>
    </izvorni_sadrzaj>
    <derivirana_varijabla naziv="DomainObject.Predmet.SudioniciListAdressOIB_1">
      <item>FINA Regionalni centar Zagreb, OIB 85821130368, Trg svibanjskih žrtava 1995. 1,10000 Zagreb</item>
      <item>KONTAKTA GRUPA d.o.o., OIB 72950455241, Ljudevita Gaja 25,10000 Zagreb</item>
      <item>Mario Badrov, OIB 31109269851, Naumovac 15,10000 Zagreb</item>
      <item>Leonard Radosavljević, OIB 16311878459, Meštrovićeva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72950455241</item>
      <item>, OIB 31109269851</item>
      <item>, OIB 16311878459</item>
    </izvorni_sadrzaj>
    <derivirana_varijabla naziv="DomainObject.Predmet.SudioniciListNazivOIB_1">
      <item>, OIB 85821130368</item>
      <item>, OIB 72950455241</item>
      <item>, OIB 31109269851</item>
      <item>, OIB 16311878459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6A72B0-2D4F-4862-A894-1F63A35E86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1314</properties:Characters>
  <properties:Lines>44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2015-11-10T15:09:00Z</dcterms:created>
  <dc:creator>ilukac</dc:creator>
  <cp:lastModifiedBy>Tanja Štraubert</cp:lastModifiedBy>
  <cp:lastPrinted>2015-11-06T13:13:00Z</cp:lastPrinted>
  <dcterms:modified xmlns:xsi="http://www.w3.org/2001/XMLSchema-instance" xsi:type="dcterms:W3CDTF">2015-11-12T10:19:00Z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