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42a40" w14:paraId="6e42a40" w:rsidRDefault="00D22835" w:rsidP="00D22835" w:rsidR="00D22835">
      <w:pPr>
        <w15:collapsed w:val="false"/>
      </w:pPr>
      <w:bookmarkStart w:name="_GoBack" w:id="0"/>
      <w:bookmarkEnd w:id="0"/>
      <w:r>
        <w:t> </w:t>
      </w:r>
    </w:p>
    <w:p w:rsidRDefault="00D22835" w:rsidP="00D22835" w:rsidR="00D22835">
      <w:pPr>
        <w:ind w:firstLine="708"/>
      </w:pPr>
      <w:r>
        <w:t xml:space="preserve">   </w:t>
      </w:r>
      <w:r>
        <w:rPr>
          <w:noProof/>
        </w:rPr>
        <w:drawing>
          <wp:inline distR="0" distL="0" distB="0" distT="0">
            <wp:extent cy="765673" cx="570910"/>
            <wp:effectExtent b="0" r="635" t="0" l="0"/>
            <wp:docPr descr="Opis: cid:image001.png@01D20CFF.6539B44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cid:image001.png@01D20CFF.6539B440" name="Slika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5499" cx="570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2835" w:rsidP="00D22835" w:rsidR="00D22835">
      <w:r>
        <w:rPr>
          <w:b/>
          <w:bCs/>
        </w:rPr>
        <w:t xml:space="preserve">                                   </w:t>
      </w:r>
    </w:p>
    <w:p w:rsidRDefault="00D22835" w:rsidP="00D22835" w:rsidR="00D22835">
      <w:r>
        <w:t>REPUBLIKA HRVATSKA</w:t>
      </w:r>
    </w:p>
    <w:p w:rsidRDefault="00D22835" w:rsidP="00D22835" w:rsidR="00D22835">
      <w:r>
        <w:t xml:space="preserve">TRGOVAČKI SUD U OSIJEKU </w:t>
      </w:r>
    </w:p>
    <w:p w:rsidRDefault="00D22835" w:rsidP="00D22835" w:rsidR="00D22835">
      <w:r>
        <w:t>STALNA SLUŽBA U SLAVONSKOM BRODU                                         3 St-</w:t>
      </w:r>
      <w:r w:rsidR="00840DC7">
        <w:t>1093/2018-5</w:t>
      </w:r>
    </w:p>
    <w:p w:rsidRDefault="00D22835" w:rsidP="00D22835" w:rsidR="00D22835">
      <w:r>
        <w:t>Trg pobjede 13</w:t>
      </w:r>
    </w:p>
    <w:p w:rsidRDefault="00D22835" w:rsidP="00D22835" w:rsidR="00D22835">
      <w:r>
        <w:t xml:space="preserve">35000 </w:t>
      </w:r>
      <w:r w:rsidR="00F07ED0">
        <w:t>Slavonski Brod</w:t>
      </w:r>
    </w:p>
    <w:p w:rsidRDefault="00D22835" w:rsidP="00D22835" w:rsidR="00D22835"/>
    <w:p w:rsidRDefault="001B15DD" w:rsidP="00D22835" w:rsidR="00D22835">
      <w:pPr>
        <w:jc w:val="center"/>
        <w:rPr>
          <w:b/>
          <w:bCs/>
          <w:color w:val="222222"/>
        </w:rPr>
      </w:pPr>
      <w:r>
        <w:rPr>
          <w:b/>
          <w:bCs/>
          <w:color w:val="222222"/>
        </w:rPr>
        <w:t xml:space="preserve">Z A K L J U Č A K </w:t>
      </w:r>
    </w:p>
    <w:p w:rsidRDefault="00D22835" w:rsidP="00D22835" w:rsidR="00D22835">
      <w:pPr>
        <w:rPr>
          <w:color w:val="222222"/>
        </w:rPr>
      </w:pPr>
    </w:p>
    <w:p w:rsidRDefault="00D22835" w:rsidP="00D22835" w:rsidR="00D22835">
      <w:pPr>
        <w:jc w:val="both"/>
      </w:pPr>
      <w:r>
        <w:rPr>
          <w:color w:val="222222"/>
        </w:rPr>
        <w:t>           </w:t>
      </w:r>
      <w:r w:rsidRPr="00D22835">
        <w:rPr>
          <w:bCs/>
        </w:rPr>
        <w:t>TRGOVAČKI SUD U OSIJEKU</w:t>
      </w:r>
      <w:r w:rsidR="004D7544">
        <w:rPr>
          <w:bCs/>
        </w:rPr>
        <w:t>,</w:t>
      </w:r>
      <w:r w:rsidRPr="00D22835">
        <w:rPr>
          <w:bCs/>
        </w:rPr>
        <w:t xml:space="preserve"> STALNA SLUŽBA U SLAVONSKOM BRODU</w:t>
      </w:r>
      <w:r>
        <w:t xml:space="preserve">, po stečajnoj sutkinji Danieli Martini Maoduš,  u stečajnom postupku </w:t>
      </w:r>
      <w:r w:rsidR="00840DC7">
        <w:t xml:space="preserve">stečajna masa </w:t>
      </w:r>
      <w:r w:rsidR="00840DC7">
        <w:rPr>
          <w:b/>
        </w:rPr>
        <w:t xml:space="preserve"> iza PREMEK d.o.o., Pakrac,  Zona male privrede 3, OIB: 29835900922, koga zastupa Marko Tominac</w:t>
      </w:r>
      <w:r w:rsidR="00F07ED0">
        <w:t>,</w:t>
      </w:r>
      <w:r w:rsidR="00E52C86">
        <w:t xml:space="preserve"> </w:t>
      </w:r>
      <w:r w:rsidR="00840DC7">
        <w:t>upravitelj stečajne mase, 19. listopada</w:t>
      </w:r>
      <w:r w:rsidR="004D7544">
        <w:t xml:space="preserve"> 2018.</w:t>
      </w:r>
      <w:r>
        <w:t xml:space="preserve"> </w:t>
      </w:r>
    </w:p>
    <w:p w:rsidRDefault="001B15DD" w:rsidP="00D22835" w:rsidR="001B15DD">
      <w:pPr>
        <w:jc w:val="both"/>
      </w:pPr>
    </w:p>
    <w:p w:rsidRDefault="001B15DD" w:rsidP="001B15DD" w:rsidR="001B15DD">
      <w:pPr>
        <w:jc w:val="center"/>
      </w:pPr>
      <w:r>
        <w:t>z a k l j u č i o  j  e</w:t>
      </w:r>
    </w:p>
    <w:p w:rsidRDefault="00D22835" w:rsidP="00D22835" w:rsidR="00D22835">
      <w:r>
        <w:t xml:space="preserve">                                                                                                     </w:t>
      </w:r>
    </w:p>
    <w:p w:rsidRDefault="00BE406E" w:rsidP="00BE406E" w:rsidR="00BE406E">
      <w:pPr>
        <w:pStyle w:val="Odlomakpopisa"/>
        <w:numPr>
          <w:ilvl w:val="0"/>
          <w:numId w:val="9"/>
        </w:numPr>
        <w:jc w:val="both"/>
      </w:pPr>
      <w:r>
        <w:t xml:space="preserve">Određuje se Skupština vjerovnika u postupku stečaja nad </w:t>
      </w:r>
      <w:r w:rsidR="00840DC7">
        <w:t xml:space="preserve">stečajnom masom </w:t>
      </w:r>
      <w:r w:rsidR="00840DC7">
        <w:rPr>
          <w:b/>
        </w:rPr>
        <w:t xml:space="preserve"> iza PREMEK d.o.o., Pakrac,  Zona male privrede 3, OIB: 29835900922</w:t>
      </w:r>
      <w:r>
        <w:rPr>
          <w:b/>
        </w:rPr>
        <w:t xml:space="preserve">, </w:t>
      </w:r>
      <w:r>
        <w:t xml:space="preserve">za dan:  </w:t>
      </w:r>
    </w:p>
    <w:p w:rsidRDefault="00BE406E" w:rsidP="00BE406E" w:rsidR="00BE406E">
      <w:pPr>
        <w:pStyle w:val="Odlomakpopisa"/>
        <w:ind w:left="1080"/>
        <w:jc w:val="both"/>
      </w:pPr>
    </w:p>
    <w:p w:rsidRDefault="00840DC7" w:rsidP="00BE406E" w:rsidR="00BE406E" w:rsidRPr="00950460">
      <w:pPr>
        <w:ind w:firstLine="708"/>
        <w:jc w:val="center"/>
        <w:rPr>
          <w:b/>
          <w:u w:val="single"/>
          <w:lang w:val="en-US"/>
        </w:rPr>
      </w:pPr>
      <w:r>
        <w:rPr>
          <w:b/>
          <w:u w:val="single"/>
        </w:rPr>
        <w:t>21. studeni</w:t>
      </w:r>
      <w:r w:rsidR="00BE406E" w:rsidRPr="00950460">
        <w:rPr>
          <w:b/>
          <w:u w:val="single"/>
        </w:rPr>
        <w:t xml:space="preserve"> 201</w:t>
      </w:r>
      <w:r w:rsidR="001B15DD">
        <w:rPr>
          <w:b/>
          <w:u w:val="single"/>
        </w:rPr>
        <w:t>8</w:t>
      </w:r>
      <w:r w:rsidR="00BE406E" w:rsidRPr="00950460">
        <w:rPr>
          <w:b/>
          <w:u w:val="single"/>
        </w:rPr>
        <w:t xml:space="preserve">. u </w:t>
      </w:r>
      <w:r>
        <w:rPr>
          <w:b/>
          <w:u w:val="single"/>
        </w:rPr>
        <w:t>9</w:t>
      </w:r>
      <w:r w:rsidR="00DF3E70">
        <w:rPr>
          <w:b/>
          <w:u w:val="single"/>
        </w:rPr>
        <w:t>,</w:t>
      </w:r>
      <w:r w:rsidR="004B2E8D">
        <w:rPr>
          <w:b/>
          <w:u w:val="single"/>
        </w:rPr>
        <w:t>3</w:t>
      </w:r>
      <w:r w:rsidR="00DF3E70">
        <w:rPr>
          <w:b/>
          <w:u w:val="single"/>
        </w:rPr>
        <w:t>0</w:t>
      </w:r>
      <w:r w:rsidR="00BE406E">
        <w:rPr>
          <w:b/>
          <w:u w:val="single"/>
        </w:rPr>
        <w:t xml:space="preserve"> </w:t>
      </w:r>
      <w:r w:rsidR="00BE406E" w:rsidRPr="00950460">
        <w:rPr>
          <w:b/>
          <w:u w:val="single"/>
        </w:rPr>
        <w:t>sati.</w:t>
      </w:r>
    </w:p>
    <w:p w:rsidRDefault="00BE406E" w:rsidP="00BE406E" w:rsidR="00BE406E">
      <w:pPr>
        <w:jc w:val="both"/>
      </w:pPr>
    </w:p>
    <w:p w:rsidRDefault="00BE406E" w:rsidP="00BE406E" w:rsidR="00BE406E">
      <w:pPr>
        <w:pStyle w:val="Odlomakpopisa"/>
        <w:numPr>
          <w:ilvl w:val="0"/>
          <w:numId w:val="9"/>
        </w:numPr>
        <w:jc w:val="both"/>
      </w:pPr>
      <w:r>
        <w:t>Na Skupštinu se poziva stečajni upravitelj, stečajni vjerovnici i razlučni vjerovnici.</w:t>
      </w:r>
    </w:p>
    <w:p w:rsidRDefault="00232ED6" w:rsidP="00232ED6" w:rsidR="00232ED6">
      <w:pPr>
        <w:pStyle w:val="Odlomakpopisa"/>
        <w:ind w:left="1080"/>
        <w:jc w:val="both"/>
      </w:pPr>
    </w:p>
    <w:p w:rsidRDefault="00BE406E" w:rsidP="00BE406E" w:rsidR="00BE406E" w:rsidRPr="00FD72C5">
      <w:pPr>
        <w:pStyle w:val="Odlomakpopisa"/>
        <w:ind w:left="1080"/>
        <w:jc w:val="both"/>
      </w:pPr>
      <w:r>
        <w:t xml:space="preserve">Dnevni red Skupštine je slijedeći: </w:t>
      </w:r>
    </w:p>
    <w:p w:rsidRDefault="00BE406E" w:rsidP="00BE406E" w:rsidR="00BE406E" w:rsidRPr="00840DC7">
      <w:pPr>
        <w:numPr>
          <w:ilvl w:val="0"/>
          <w:numId w:val="8"/>
        </w:numPr>
        <w:jc w:val="both"/>
        <w:rPr>
          <w:b/>
          <w:lang w:val="en-US"/>
        </w:rPr>
      </w:pPr>
      <w:r>
        <w:rPr>
          <w:b/>
        </w:rPr>
        <w:t xml:space="preserve">Izvješće </w:t>
      </w:r>
      <w:r w:rsidR="00840DC7">
        <w:rPr>
          <w:b/>
        </w:rPr>
        <w:t>upravitelja stečajne mase,</w:t>
      </w:r>
    </w:p>
    <w:p w:rsidRDefault="00840DC7" w:rsidP="00DF3E70" w:rsidR="00840DC7" w:rsidRPr="00840DC7">
      <w:pPr>
        <w:numPr>
          <w:ilvl w:val="0"/>
          <w:numId w:val="8"/>
        </w:numPr>
        <w:jc w:val="both"/>
        <w:rPr>
          <w:b/>
          <w:lang w:val="en-US"/>
        </w:rPr>
      </w:pPr>
      <w:r w:rsidRPr="00840DC7">
        <w:rPr>
          <w:b/>
        </w:rPr>
        <w:t>Odlučivanje o eventualnom pobijanju pravne radnje ugovaranja Ugovora o ustupu potraživanja između Premek d.o.o. i autoprijevoznika Miroslava Delač,</w:t>
      </w:r>
    </w:p>
    <w:p w:rsidRDefault="00840DC7" w:rsidP="00840DC7" w:rsidR="00D73A46" w:rsidRPr="00840DC7">
      <w:pPr>
        <w:numPr>
          <w:ilvl w:val="0"/>
          <w:numId w:val="8"/>
        </w:numPr>
        <w:jc w:val="both"/>
        <w:rPr>
          <w:b/>
          <w:lang w:val="en-US"/>
        </w:rPr>
      </w:pPr>
      <w:r>
        <w:rPr>
          <w:b/>
        </w:rPr>
        <w:t>Različito</w:t>
      </w:r>
      <w:r>
        <w:rPr>
          <w:b/>
          <w:lang w:val="en-US"/>
        </w:rPr>
        <w:t>.</w:t>
      </w:r>
    </w:p>
    <w:p w:rsidRDefault="00BE406E" w:rsidP="00BE406E" w:rsidR="00BE406E" w:rsidRPr="00950460">
      <w:pPr>
        <w:ind w:left="1440"/>
        <w:jc w:val="both"/>
        <w:rPr>
          <w:b/>
          <w:lang w:val="en-US"/>
        </w:rPr>
      </w:pPr>
    </w:p>
    <w:p w:rsidRDefault="00BE406E" w:rsidP="00BE406E" w:rsidR="00BE406E">
      <w:pPr>
        <w:pStyle w:val="Odlomakpopisa"/>
        <w:numPr>
          <w:ilvl w:val="0"/>
          <w:numId w:val="9"/>
        </w:numPr>
        <w:jc w:val="both"/>
        <w:rPr>
          <w:b/>
        </w:rPr>
      </w:pPr>
      <w:r>
        <w:t xml:space="preserve">Skupština vjerovnika dana </w:t>
      </w:r>
      <w:r w:rsidR="00840DC7">
        <w:rPr>
          <w:b/>
          <w:u w:val="single"/>
        </w:rPr>
        <w:t>2</w:t>
      </w:r>
      <w:r w:rsidR="0011533C">
        <w:rPr>
          <w:b/>
          <w:u w:val="single"/>
        </w:rPr>
        <w:t xml:space="preserve">1. </w:t>
      </w:r>
      <w:r w:rsidR="00840DC7">
        <w:rPr>
          <w:b/>
          <w:u w:val="single"/>
        </w:rPr>
        <w:t>studeni</w:t>
      </w:r>
      <w:r w:rsidR="001B15DD" w:rsidRPr="00950460">
        <w:rPr>
          <w:b/>
          <w:u w:val="single"/>
        </w:rPr>
        <w:t xml:space="preserve"> 201</w:t>
      </w:r>
      <w:r w:rsidR="001B15DD">
        <w:rPr>
          <w:b/>
          <w:u w:val="single"/>
        </w:rPr>
        <w:t>8</w:t>
      </w:r>
      <w:r w:rsidR="001B15DD" w:rsidRPr="00950460">
        <w:rPr>
          <w:b/>
          <w:u w:val="single"/>
        </w:rPr>
        <w:t xml:space="preserve">. u </w:t>
      </w:r>
      <w:r w:rsidR="00840DC7">
        <w:rPr>
          <w:b/>
          <w:u w:val="single"/>
        </w:rPr>
        <w:t>9</w:t>
      </w:r>
      <w:r w:rsidR="00DF3E70">
        <w:rPr>
          <w:b/>
          <w:u w:val="single"/>
        </w:rPr>
        <w:t>,</w:t>
      </w:r>
      <w:r w:rsidR="004B2E8D">
        <w:rPr>
          <w:b/>
          <w:u w:val="single"/>
        </w:rPr>
        <w:t>3</w:t>
      </w:r>
      <w:r w:rsidR="00DF3E70">
        <w:rPr>
          <w:b/>
          <w:u w:val="single"/>
        </w:rPr>
        <w:t>0</w:t>
      </w:r>
      <w:r w:rsidR="001B15DD">
        <w:rPr>
          <w:b/>
          <w:u w:val="single"/>
        </w:rPr>
        <w:t xml:space="preserve"> </w:t>
      </w:r>
      <w:r w:rsidR="001B15DD" w:rsidRPr="00950460">
        <w:rPr>
          <w:b/>
          <w:u w:val="single"/>
        </w:rPr>
        <w:t>sati</w:t>
      </w:r>
      <w:r w:rsidR="001B15DD" w:rsidRPr="008229AE">
        <w:rPr>
          <w:b/>
        </w:rPr>
        <w:t xml:space="preserve"> </w:t>
      </w:r>
      <w:r w:rsidRPr="008229AE">
        <w:rPr>
          <w:b/>
        </w:rPr>
        <w:t>će se održati u  prostorijama Trgovačkog suda u Osijeku, Stalna služba u Slavonskom Brodu, Trg pobjede 13, III kat, soba 73, Slavonski Brod.</w:t>
      </w:r>
    </w:p>
    <w:p w:rsidRDefault="00BE406E" w:rsidP="00BE406E" w:rsidR="00BE406E">
      <w:pPr>
        <w:jc w:val="both"/>
        <w:rPr>
          <w:b/>
        </w:rPr>
      </w:pPr>
    </w:p>
    <w:p w:rsidRDefault="00BE406E" w:rsidP="00BE406E" w:rsidR="00BE406E" w:rsidRPr="00C42453">
      <w:pPr>
        <w:jc w:val="center"/>
      </w:pPr>
      <w:r w:rsidRPr="00C42453">
        <w:t>Obrazloženje</w:t>
      </w:r>
    </w:p>
    <w:p w:rsidRDefault="00BE406E" w:rsidP="00BE406E" w:rsidR="00BE406E">
      <w:pPr>
        <w:jc w:val="both"/>
        <w:rPr>
          <w:b/>
        </w:rPr>
      </w:pPr>
    </w:p>
    <w:p w:rsidRDefault="00BE406E" w:rsidP="00BE406E" w:rsidR="00232ED6">
      <w:pPr>
        <w:ind w:firstLine="708"/>
        <w:jc w:val="both"/>
      </w:pPr>
      <w:r>
        <w:t>Stečajni upravitelj je podnio prij</w:t>
      </w:r>
      <w:r w:rsidR="00D73A46">
        <w:t>edlog</w:t>
      </w:r>
      <w:r w:rsidR="0011533C">
        <w:t xml:space="preserve"> podneskom</w:t>
      </w:r>
      <w:r w:rsidR="00D73A46">
        <w:t xml:space="preserve"> za zakazivanje Skupštine dana </w:t>
      </w:r>
      <w:r w:rsidR="00DF3E70">
        <w:t>1</w:t>
      </w:r>
      <w:r w:rsidR="00840DC7">
        <w:t>1</w:t>
      </w:r>
      <w:r w:rsidR="00DF3E70">
        <w:t xml:space="preserve">. </w:t>
      </w:r>
      <w:r w:rsidR="00840DC7">
        <w:t>listopada</w:t>
      </w:r>
      <w:r w:rsidR="00DF3E70">
        <w:t xml:space="preserve"> 2018.</w:t>
      </w:r>
      <w:r w:rsidR="00D73A46">
        <w:t xml:space="preserve"> </w:t>
      </w:r>
    </w:p>
    <w:p w:rsidRDefault="00D73A46" w:rsidP="00BE406E" w:rsidR="00BE406E">
      <w:pPr>
        <w:ind w:firstLine="708"/>
        <w:jc w:val="both"/>
      </w:pPr>
      <w:r>
        <w:t>S</w:t>
      </w:r>
      <w:r w:rsidR="00BE406E">
        <w:t>toga je odlučeno kao u izreci.</w:t>
      </w:r>
    </w:p>
    <w:p w:rsidRDefault="00BE406E" w:rsidP="00BE406E" w:rsidR="00BE406E">
      <w:pPr>
        <w:jc w:val="center"/>
      </w:pPr>
      <w:r>
        <w:t xml:space="preserve">U Slavonskom Brodu </w:t>
      </w:r>
      <w:r w:rsidR="00840DC7">
        <w:t>19. listopada</w:t>
      </w:r>
      <w:r w:rsidR="001B15DD">
        <w:t xml:space="preserve"> 2018.</w:t>
      </w:r>
    </w:p>
    <w:p w:rsidRDefault="00BE406E" w:rsidP="00BE406E" w:rsidR="00BE406E">
      <w:pPr>
        <w:ind w:firstLine="624" w:left="5040"/>
      </w:pPr>
      <w:r>
        <w:t>     Stečajna sutkinja:</w:t>
      </w:r>
    </w:p>
    <w:p w:rsidRDefault="00BE406E" w:rsidP="00BE406E" w:rsidR="00BE406E">
      <w:pPr>
        <w:ind w:firstLine="624" w:left="5040"/>
        <w:rPr>
          <w:lang w:val="en-US"/>
        </w:rPr>
      </w:pPr>
    </w:p>
    <w:p w:rsidRDefault="00BE406E" w:rsidP="00BE406E" w:rsidR="00BE406E">
      <w:pPr>
        <w:ind w:firstLine="720" w:left="4944"/>
      </w:pPr>
      <w:r>
        <w:t>Daniela Martini Maoduš</w:t>
      </w:r>
    </w:p>
    <w:p w:rsidRDefault="00BE406E" w:rsidP="00BE406E" w:rsidR="00BE406E">
      <w:pPr>
        <w:ind w:firstLine="720" w:left="4944"/>
      </w:pPr>
    </w:p>
    <w:p w:rsidRDefault="00BE406E" w:rsidP="00BE406E" w:rsidR="00BE406E">
      <w:pPr>
        <w:ind w:firstLine="720" w:left="4944"/>
        <w:rPr>
          <w:lang w:val="en-US"/>
        </w:rPr>
      </w:pPr>
    </w:p>
    <w:p w:rsidRDefault="00BE406E" w:rsidP="00BE406E" w:rsidR="00BE406E"/>
    <w:p w:rsidRDefault="00BE406E" w:rsidP="00BE406E" w:rsidR="00BE406E">
      <w:pPr>
        <w:rPr>
          <w:sz w:val="20"/>
          <w:szCs w:val="20"/>
        </w:rPr>
      </w:pPr>
      <w:r w:rsidRPr="00950460">
        <w:rPr>
          <w:sz w:val="20"/>
          <w:szCs w:val="20"/>
        </w:rPr>
        <w:t>Rj.</w:t>
      </w:r>
      <w:r>
        <w:rPr>
          <w:sz w:val="20"/>
          <w:szCs w:val="20"/>
        </w:rPr>
        <w:t xml:space="preserve">  </w:t>
      </w:r>
      <w:r w:rsidRPr="00950460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- </w:t>
      </w:r>
      <w:r w:rsidRPr="00950460">
        <w:rPr>
          <w:sz w:val="20"/>
          <w:szCs w:val="20"/>
        </w:rPr>
        <w:t>eOglasna ploča</w:t>
      </w:r>
      <w:r w:rsidR="00232ED6">
        <w:rPr>
          <w:sz w:val="20"/>
          <w:szCs w:val="20"/>
        </w:rPr>
        <w:t xml:space="preserve"> </w:t>
      </w:r>
    </w:p>
    <w:p w:rsidRDefault="00BE406E" w:rsidP="00BE406E" w:rsidR="00BE406E" w:rsidRPr="00FC153E">
      <w:pPr>
        <w:pStyle w:val="Odlomakpopisa"/>
        <w:rPr>
          <w:sz w:val="20"/>
          <w:szCs w:val="20"/>
          <w:lang w:val="en-US"/>
        </w:rPr>
      </w:pPr>
    </w:p>
    <w:p w:rsidRDefault="0064567D" w:rsidP="00BE406E" w:rsidR="0064567D">
      <w:pPr>
        <w:jc w:val="center"/>
      </w:pPr>
    </w:p>
    <w:sectPr w:rsidR="0064567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644AA5"/>
    <w:multiLevelType w:val="hybridMultilevel"/>
    <w:tmpl w:val="92D8EF7E"/>
    <w:lvl w:tplc="B7F4B300" w:ilvl="0">
      <w:start w:val="4"/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39A371E2"/>
    <w:multiLevelType w:val="hybridMultilevel"/>
    <w:tmpl w:val="53C2B6A8"/>
    <w:lvl w:tplc="C7129560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EE55BFE"/>
    <w:multiLevelType w:val="hybridMultilevel"/>
    <w:tmpl w:val="664E22AA"/>
    <w:lvl w:tplc="7988B3AC" w:ilvl="0">
      <w:start w:val="9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">
    <w:nsid w:val="519F0E68"/>
    <w:multiLevelType w:val="hybridMultilevel"/>
    <w:tmpl w:val="0DF4C262"/>
    <w:lvl w:tplc="FE7A5D4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2777817"/>
    <w:multiLevelType w:val="hybridMultilevel"/>
    <w:tmpl w:val="E8CEB352"/>
    <w:lvl w:tplc="A81CD334" w:ilvl="0">
      <w:start w:val="1"/>
      <w:numFmt w:val="decimal"/>
      <w:lvlText w:val="%1."/>
      <w:lvlJc w:val="left"/>
      <w:pPr>
        <w:ind w:hanging="84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abstractNum w:abstractNumId="5">
    <w:nsid w:val="56BB7A59"/>
    <w:multiLevelType w:val="hybridMultilevel"/>
    <w:tmpl w:val="E7486C40"/>
    <w:lvl w:tplc="74348C36" w:ilvl="0">
      <w:start w:val="1"/>
      <w:numFmt w:val="upperRoman"/>
      <w:lvlText w:val="%1."/>
      <w:lvlJc w:val="left"/>
      <w:pPr>
        <w:ind w:hanging="720" w:left="1428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7802408"/>
    <w:multiLevelType w:val="hybridMultilevel"/>
    <w:tmpl w:val="BA721DB0"/>
    <w:lvl w:tplc="2A92AB0E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6A72D08"/>
    <w:multiLevelType w:val="hybridMultilevel"/>
    <w:tmpl w:val="90F22766"/>
    <w:lvl w:tplc="C72C70B0" w:ilvl="0">
      <w:start w:val="2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7"/>
  </w:num>
  <w:num w:numId="5">
    <w:abstractNumId w:val="3"/>
  </w:num>
  <w:num w:numId="6">
    <w:abstractNumId w:val="2"/>
  </w:num>
  <w:num w:numId="7">
    <w:abstractNumId w:val="0"/>
  </w:num>
  <w:num w:numId="8">
    <w:abstractNumId w:val="4"/>
  </w:num>
  <w:num w:numId="9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8"/>
  <w:doNotDisplayPageBoundaries/>
  <w:attachedTemplate r:id="rId1"/>
  <w:documentProtection w:enforcement="false" w:edit="readOnly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2835"/>
    <w:rsid w:val="0011533C"/>
    <w:rsid w:val="00184568"/>
    <w:rsid w:val="001B15DD"/>
    <w:rsid w:val="001C2F3D"/>
    <w:rsid w:val="001E37E3"/>
    <w:rsid w:val="001E5964"/>
    <w:rsid w:val="0020639A"/>
    <w:rsid w:val="00232ED6"/>
    <w:rsid w:val="00265B4B"/>
    <w:rsid w:val="0027505C"/>
    <w:rsid w:val="002919F0"/>
    <w:rsid w:val="003A21C9"/>
    <w:rsid w:val="003C6057"/>
    <w:rsid w:val="003D17CA"/>
    <w:rsid w:val="00462CBB"/>
    <w:rsid w:val="004B2E8D"/>
    <w:rsid w:val="004C3C56"/>
    <w:rsid w:val="004D7544"/>
    <w:rsid w:val="00510A48"/>
    <w:rsid w:val="00547AED"/>
    <w:rsid w:val="00561951"/>
    <w:rsid w:val="005A2972"/>
    <w:rsid w:val="005D2298"/>
    <w:rsid w:val="0064567D"/>
    <w:rsid w:val="00770E12"/>
    <w:rsid w:val="00807C96"/>
    <w:rsid w:val="00840DC7"/>
    <w:rsid w:val="00846B44"/>
    <w:rsid w:val="008F78FD"/>
    <w:rsid w:val="00965DB3"/>
    <w:rsid w:val="009A7784"/>
    <w:rsid w:val="009E6F03"/>
    <w:rsid w:val="00AB0ED6"/>
    <w:rsid w:val="00AD36EC"/>
    <w:rsid w:val="00AD5B98"/>
    <w:rsid w:val="00BE406E"/>
    <w:rsid w:val="00C02D81"/>
    <w:rsid w:val="00C55FC1"/>
    <w:rsid w:val="00C67A2C"/>
    <w:rsid w:val="00C74968"/>
    <w:rsid w:val="00CE5930"/>
    <w:rsid w:val="00D22835"/>
    <w:rsid w:val="00D73A46"/>
    <w:rsid w:val="00DF23FA"/>
    <w:rsid w:val="00DF3E70"/>
    <w:rsid w:val="00E04468"/>
    <w:rsid w:val="00E52C86"/>
    <w:rsid w:val="00E87A98"/>
    <w:rsid w:val="00F065AA"/>
    <w:rsid w:val="00F07ED0"/>
    <w:rsid w:val="00F20B5C"/>
    <w:rsid w:val="00F42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22835"/>
    <w:pPr>
      <w:spacing w:lineRule="auto" w:line="240" w:after="0"/>
    </w:pPr>
    <w:rPr>
      <w:rFonts w:cs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2283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2283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22835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E59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596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596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596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596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22835"/>
    <w:pPr>
      <w:spacing w:after="0" w:line="240" w:lineRule="auto"/>
    </w:pPr>
    <w:rPr>
      <w:rFonts w:ascii="Times New Roman" w:cs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2283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2283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22835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E59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596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596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596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596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912383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97629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0973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73445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cid:image002.png@01D20D02.B12A49C0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listopada 2018.</izvorni_sadrzaj>
    <derivirana_varijabla naziv="DomainObject.DatumDonosenjaOdluke_1">19.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1093</izvorni_sadrzaj>
    <derivirana_varijabla naziv="DomainObject.Predmet.Broj_1">1093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kolovoza 2018.</izvorni_sadrzaj>
    <derivirana_varijabla naziv="DomainObject.Predmet.DatumOsnivanja_1">27.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St-1093/2018</izvorni_sadrzaj>
    <derivirana_varijabla naziv="DomainObject.Predmet.OznakaBroj_1">St-1093/2018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PREMEK d.o.o. za preciznu mehaniku u stečaju</izvorni_sadrzaj>
    <derivirana_varijabla naziv="DomainObject.Predmet.ProtustrankaFormated_1">  Stečajna masa iza PREMEK d.o.o. za preciznu mehaniku u stečaju</derivirana_varijabla>
  </DomainObject.Predmet.ProtustrankaFormated>
  <DomainObject.Predmet.ProtustrankaFormatedOIB>
    <izvorni_sadrzaj>  Stečajna masa iza PREMEK d.o.o. za preciznu mehaniku u stečaju, OIB 05001231898</izvorni_sadrzaj>
    <derivirana_varijabla naziv="DomainObject.Predmet.ProtustrankaFormatedOIB_1">  Stečajna masa iza PREMEK d.o.o. za preciznu mehaniku u stečaju, OIB 05001231898</derivirana_varijabla>
  </DomainObject.Predmet.ProtustrankaFormatedOIB>
  <DomainObject.Predmet.ProtustrankaFormatedWithAdress>
    <izvorni_sadrzaj> Stečajna masa iza PREMEK d.o.o. za preciznu mehaniku u stečaju, V. Nazora 3, 32100 Vinkovci</izvorni_sadrzaj>
    <derivirana_varijabla naziv="DomainObject.Predmet.ProtustrankaFormatedWithAdress_1"> Stečajna masa iza PREMEK d.o.o. za preciznu mehaniku u stečaju, V. Nazora 3, 32100 Vinkovci</derivirana_varijabla>
  </DomainObject.Predmet.ProtustrankaFormatedWithAdress>
  <DomainObject.Predmet.ProtustrankaFormatedWithAdressOIB>
    <izvorni_sadrzaj> Stečajna masa iza PREMEK d.o.o. za preciznu mehaniku u stečaju, OIB 05001231898, V. Nazora 3, 32100 Vinkovci</izvorni_sadrzaj>
    <derivirana_varijabla naziv="DomainObject.Predmet.ProtustrankaFormatedWithAdressOIB_1"> Stečajna masa iza PREMEK d.o.o. za preciznu mehaniku u stečaju, OIB 05001231898, V. Nazora 3, 32100 Vinkovci</derivirana_varijabla>
  </DomainObject.Predmet.ProtustrankaFormatedWithAdressOIB>
  <DomainObject.Predmet.ProtustrankaWithAdress>
    <izvorni_sadrzaj>Stečajna masa iza PREMEK d.o.o. za preciznu mehaniku u stečaju V. Nazora 3, 32100 Vinkovci</izvorni_sadrzaj>
    <derivirana_varijabla naziv="DomainObject.Predmet.ProtustrankaWithAdress_1">Stečajna masa iza PREMEK d.o.o. za preciznu mehaniku u stečaju V. Nazora 3, 32100 Vinkovci</derivirana_varijabla>
  </DomainObject.Predmet.ProtustrankaWithAdress>
  <DomainObject.Predmet.ProtustrankaWithAdressOIB>
    <izvorni_sadrzaj>Stečajna masa iza PREMEK d.o.o. za preciznu mehaniku u stečaju, OIB 05001231898, V. Nazora 3, 32100 Vinkovci</izvorni_sadrzaj>
    <derivirana_varijabla naziv="DomainObject.Predmet.ProtustrankaWithAdressOIB_1">Stečajna masa iza PREMEK d.o.o. za preciznu mehaniku u stečaju, OIB 05001231898, V. Nazora 3, 32100 Vinkovci</derivirana_varijabla>
  </DomainObject.Predmet.ProtustrankaWithAdressOIB>
  <DomainObject.Predmet.ProtustrankaNazivFormated>
    <izvorni_sadrzaj>Stečajna masa iza PREMEK d.o.o. za preciznu mehaniku u stečaju</izvorni_sadrzaj>
    <derivirana_varijabla naziv="DomainObject.Predmet.ProtustrankaNazivFormated_1">Stečajna masa iza PREMEK d.o.o. za preciznu mehaniku u stečaju</derivirana_varijabla>
  </DomainObject.Predmet.ProtustrankaNazivFormated>
  <DomainObject.Predmet.ProtustrankaNazivFormatedOIB>
    <izvorni_sadrzaj>Stečajna masa iza PREMEK d.o.o. za preciznu mehaniku u stečaju, OIB 05001231898</izvorni_sadrzaj>
    <derivirana_varijabla naziv="DomainObject.Predmet.ProtustrankaNazivFormatedOIB_1">Stečajna masa iza PREMEK d.o.o. za preciznu mehaniku u stečaju, OIB 05001231898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/>
    </izvorni_sadrzaj>
    <derivirana_varijabla naziv="DomainObject.Predmet.StrankaListFormated_1">
      <item/>
    </derivirana_varijabla>
  </DomainObject.Predmet.StrankaListFormated>
  <DomainObject.Predmet.StrankaListFormatedOIB>
    <izvorni_sadrzaj>
      <item/>
    </izvorni_sadrzaj>
    <derivirana_varijabla naziv="DomainObject.Predmet.StrankaListFormatedOIB_1">
      <item/>
    </derivirana_varijabla>
  </DomainObject.Predmet.StrankaListFormatedOIB>
  <DomainObject.Predmet.StrankaListFormatedWithAdress>
    <izvorni_sadrzaj>
      <item/>
    </izvorni_sadrzaj>
    <derivirana_varijabla naziv="DomainObject.Predmet.StrankaListFormatedWithAdress_1">
      <item/>
    </derivirana_varijabla>
  </DomainObject.Predmet.StrankaListFormatedWithAdress>
  <DomainObject.Predmet.StrankaListFormatedWithAdressOIB>
    <izvorni_sadrzaj>
      <item/>
    </izvorni_sadrzaj>
    <derivirana_varijabla naziv="DomainObject.Predmet.StrankaListFormatedWithAdressOIB_1">
      <item/>
    </derivirana_varijabla>
  </DomainObject.Predmet.StrankaListFormatedWithAdressOIB>
  <DomainObject.Predmet.StrankaListNazivFormated>
    <izvorni_sadrzaj>
      <item/>
    </izvorni_sadrzaj>
    <derivirana_varijabla naziv="DomainObject.Predmet.StrankaListNazivFormated_1">
      <item/>
    </derivirana_varijabla>
  </DomainObject.Predmet.StrankaListNazivFormated>
  <DomainObject.Predmet.StrankaListNazivFormatedOIB>
    <izvorni_sadrzaj>
      <item/>
    </izvorni_sadrzaj>
    <derivirana_varijabla naziv="DomainObject.Predmet.StrankaListNazivFormatedOIB_1">
      <item/>
    </derivirana_varijabla>
  </DomainObject.Predmet.StrankaListNazivFormatedOIB>
  <DomainObject.Predmet.ProtuStrankaListFormated>
    <izvorni_sadrzaj>
      <item>Stečajna masa iza PREMEK d.o.o. za preciznu mehaniku u stečaju</item>
    </izvorni_sadrzaj>
    <derivirana_varijabla naziv="DomainObject.Predmet.ProtuStrankaListFormated_1">
      <item>Stečajna masa iza PREMEK d.o.o. za preciznu mehaniku u stečaju</item>
    </derivirana_varijabla>
  </DomainObject.Predmet.ProtuStrankaListFormated>
  <DomainObject.Predmet.ProtuStrankaListFormatedOIB>
    <izvorni_sadrzaj>
      <item>Stečajna masa iza PREMEK d.o.o. za preciznu mehaniku u stečaju, OIB 05001231898</item>
    </izvorni_sadrzaj>
    <derivirana_varijabla naziv="DomainObject.Predmet.ProtuStrankaListFormatedOIB_1">
      <item>Stečajna masa iza PREMEK d.o.o. za preciznu mehaniku u stečaju, OIB 05001231898</item>
    </derivirana_varijabla>
  </DomainObject.Predmet.ProtuStrankaListFormatedOIB>
  <DomainObject.Predmet.ProtuStrankaListFormatedWithAdress>
    <izvorni_sadrzaj>
      <item>Stečajna masa iza PREMEK d.o.o. za preciznu mehaniku u stečaju, V. Nazora 3, 32100 Vinkovci</item>
    </izvorni_sadrzaj>
    <derivirana_varijabla naziv="DomainObject.Predmet.ProtuStrankaListFormatedWithAdress_1">
      <item>Stečajna masa iza PREMEK d.o.o. za preciznu mehaniku u stečaju, V. Nazora 3, 32100 Vinkovci</item>
    </derivirana_varijabla>
  </DomainObject.Predmet.ProtuStrankaListFormatedWithAdress>
  <DomainObject.Predmet.ProtuStrankaListFormatedWithAdressOIB>
    <izvorni_sadrzaj>
      <item>Stečajna masa iza PREMEK d.o.o. za preciznu mehaniku u stečaju, OIB 05001231898, V. Nazora 3, 32100 Vinkovci</item>
    </izvorni_sadrzaj>
    <derivirana_varijabla naziv="DomainObject.Predmet.ProtuStrankaListFormatedWithAdressOIB_1">
      <item>Stečajna masa iza PREMEK d.o.o. za preciznu mehaniku u stečaju, OIB 05001231898, V. Nazora 3, 32100 Vinkovci</item>
    </derivirana_varijabla>
  </DomainObject.Predmet.ProtuStrankaListFormatedWithAdressOIB>
  <DomainObject.Predmet.ProtuStrankaListNazivFormated>
    <izvorni_sadrzaj>
      <item>Stečajna masa iza PREMEK d.o.o. za preciznu mehaniku u stečaju</item>
    </izvorni_sadrzaj>
    <derivirana_varijabla naziv="DomainObject.Predmet.ProtuStrankaListNazivFormated_1">
      <item>Stečajna masa iza PREMEK d.o.o. za preciznu mehaniku u stečaju</item>
    </derivirana_varijabla>
  </DomainObject.Predmet.ProtuStrankaListNazivFormated>
  <DomainObject.Predmet.ProtuStrankaListNazivFormatedOIB>
    <izvorni_sadrzaj>
      <item>Stečajna masa iza PREMEK d.o.o. za preciznu mehaniku u stečaju, OIB 05001231898</item>
    </izvorni_sadrzaj>
    <derivirana_varijabla naziv="DomainObject.Predmet.ProtuStrankaListNazivFormatedOIB_1">
      <item>Stečajna masa iza PREMEK d.o.o. za preciznu mehaniku u stečaju, OIB 05001231898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2018.</izvorni_sadrzaj>
    <derivirana_varijabla naziv="DomainObject.Datum_1">19.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Stečajna masa iza PREMEK d.o.o. za preciznu mehaniku u stečaju</izvorni_sadrzaj>
    <derivirana_varijabla naziv="DomainObject.Predmet.ProtustrankaIDrugi_1">Stečajna masa iza PREMEK d.o.o. za preciznu mehaniku u stečaju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Stečajna masa iza PREMEK d.o.o. za preciznu mehaniku u stečaju, OIB 05001231898, V. Nazora 3, 32100 Vinkovci</izvorni_sadrzaj>
    <derivirana_varijabla naziv="DomainObject.Predmet.ProtustrankaIDrugiAdressOIB_1">Stečajna masa iza PREMEK d.o.o. za preciznu mehaniku u stečaju, OIB 05001231898, V. Nazora 3,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PREMEK d.o.o. za preciznu mehaniku u stečaju</item>
    </izvorni_sadrzaj>
    <derivirana_varijabla naziv="DomainObject.Predmet.SudioniciListNaziv_1">
      <item>Stečajna masa iza PREMEK d.o.o. za preciznu mehaniku u stečaju</item>
    </derivirana_varijabla>
  </DomainObject.Predmet.SudioniciListNaziv>
  <DomainObject.Predmet.SudioniciListAdressOIB>
    <izvorni_sadrzaj>
      <item>Stečajna masa iza PREMEK d.o.o. za preciznu mehaniku u stečaju, OIB 05001231898, V. Nazora 3,32100 Vinkovci</item>
    </izvorni_sadrzaj>
    <derivirana_varijabla naziv="DomainObject.Predmet.SudioniciListAdressOIB_1">
      <item>Stečajna masa iza PREMEK d.o.o. za preciznu mehaniku u stečaju, OIB 05001231898, V. Nazora 3,32100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05001231898</item>
    </izvorni_sadrzaj>
    <derivirana_varijabla naziv="DomainObject.Predmet.SudioniciListNazivOIB_1">
      <item>, OIB 05001231898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E521131-3D7D-4FBD-B9E6-1A7B9F01821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219</properties:Words>
  <properties:Characters>1190</properties:Characters>
  <properties:Lines>50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2018-10-19T06:52:00Z</dcterms:created>
  <dc:creator>wsadmin</dc:creator>
  <cp:lastModifiedBy>wsadmin</cp:lastModifiedBy>
  <cp:lastPrinted>2018-10-19T06:51:00Z</cp:lastPrinted>
  <dcterms:modified xmlns:xsi="http://www.w3.org/2001/XMLSchema-instance" xsi:type="dcterms:W3CDTF">2018-10-19T06:52:00Z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- sazivanje skupštine vjerovnika (zaključak premek.docx)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