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0b14" w14:paraId="8410b14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560D1D">
        <w:t>5308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560D1D">
        <w:rPr>
          <w:rFonts w:cs="Times New Roman" w:eastAsia="Times New Roman"/>
          <w:szCs w:val="20"/>
          <w:lang w:eastAsia="hr-HR"/>
        </w:rPr>
        <w:t>EKO ZADRUGA EKOLOŠKA STOĆARSKO POLJOPRIVREDNA PROIZVODNJA, Plaški, 1. Gardijske brigade 28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080</w:t>
      </w:r>
      <w:r w:rsidR="00560D1D">
        <w:rPr>
          <w:rFonts w:cs="Times New Roman" w:eastAsia="Times New Roman"/>
          <w:szCs w:val="20"/>
          <w:lang w:eastAsia="hr-HR"/>
        </w:rPr>
        <w:t>604975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560D1D">
        <w:rPr>
          <w:rFonts w:cs="Times New Roman" w:eastAsia="Times New Roman"/>
          <w:szCs w:val="20"/>
          <w:lang w:eastAsia="hr-HR"/>
        </w:rPr>
        <w:t>23833025999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560D1D">
        <w:rPr>
          <w:rFonts w:cs="Times New Roman" w:eastAsia="Times New Roman"/>
          <w:szCs w:val="20"/>
          <w:lang w:eastAsia="hr-HR"/>
        </w:rPr>
        <w:t>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560D1D">
        <w:rPr>
          <w:rFonts w:cs="Times New Roman" w:eastAsia="Times New Roman"/>
          <w:szCs w:val="20"/>
          <w:lang w:eastAsia="hr-HR"/>
        </w:rPr>
        <w:t>EKO ZADRUGA EKOLOŠKA STOĆARSKO POLJOPRIVREDNA PROIZVODNJA, Plaški, 1. Gardijske brigade 28, MBS: 080604975, OIB: 23833025999</w:t>
      </w:r>
      <w:r w:rsidR="004D17E3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560D1D">
        <w:rPr>
          <w:rFonts w:cs="Times New Roman" w:eastAsia="Times New Roman"/>
          <w:szCs w:val="20"/>
          <w:lang w:eastAsia="hr-HR"/>
        </w:rPr>
        <w:t>EKO ZADRUGA EKOLOŠKA STOĆARSKO POLJOPRIVREDNA PROIZVODNJA, Plaški, 1. Gardijske brigade 28, MBS: 080604975, OIB: 23833025999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560D1D">
        <w:rPr>
          <w:rFonts w:cs="Times New Roman" w:eastAsia="Times New Roman"/>
          <w:szCs w:val="24"/>
          <w:lang w:eastAsia="hr-HR"/>
        </w:rPr>
        <w:t>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560D1D" w:rsidR="00612636" w:rsidRPr="00612636">
      <w:headerReference w:type="default" r:id="rId10"/>
      <w:pgSz w:h="16838" w:w="11906"/>
      <w:pgMar w:gutter="0" w:footer="708" w:header="708" w:left="1417" w:bottom="709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E36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 w:rsidR="00560D1D"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</w:t>
    </w:r>
    <w:r w:rsidR="00560D1D">
      <w:t xml:space="preserve">                              </w:t>
    </w:r>
    <w:r w:rsidR="00612636">
      <w:t>27. St-</w:t>
    </w:r>
    <w:r w:rsidR="00560D1D">
      <w:t>5308</w:t>
    </w:r>
    <w:r w:rsidR="0061263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31E95"/>
    <w:rsid w:val="0019711A"/>
    <w:rsid w:val="001A1D04"/>
    <w:rsid w:val="00457286"/>
    <w:rsid w:val="00457EF8"/>
    <w:rsid w:val="004D17E3"/>
    <w:rsid w:val="00560D1D"/>
    <w:rsid w:val="00612636"/>
    <w:rsid w:val="00721C2C"/>
    <w:rsid w:val="00773500"/>
    <w:rsid w:val="007867D2"/>
    <w:rsid w:val="007A1913"/>
    <w:rsid w:val="007C124B"/>
    <w:rsid w:val="007E4EB5"/>
    <w:rsid w:val="00950F54"/>
    <w:rsid w:val="009B76B8"/>
    <w:rsid w:val="00A47FBB"/>
    <w:rsid w:val="00A53DC3"/>
    <w:rsid w:val="00A6039E"/>
    <w:rsid w:val="00B25F68"/>
    <w:rsid w:val="00B4105F"/>
    <w:rsid w:val="00BF02FF"/>
    <w:rsid w:val="00C24E36"/>
    <w:rsid w:val="00C5122F"/>
    <w:rsid w:val="00CA63C1"/>
    <w:rsid w:val="00D05353"/>
    <w:rsid w:val="00D33F38"/>
    <w:rsid w:val="00D90085"/>
    <w:rsid w:val="00D95BC5"/>
    <w:rsid w:val="00EB2D95"/>
    <w:rsid w:val="00ED29BC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C24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E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E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E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E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C24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E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E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E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E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5308</izvorni_sadrzaj>
    <derivirana_varijabla naziv="DomainObject.Predmet.Broj_1">5308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St-5308/2015</izvorni_sadrzaj>
    <derivirana_varijabla naziv="DomainObject.Predmet.OznakaBroj_1">St-5308/2015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zadruga Ekološka stočarsko poljoprivredna proizvodnja zastupanog po punomoćniku TIHOMIR CAMPANELLO</izvorni_sadrzaj>
    <derivirana_varijabla naziv="DomainObject.Predmet.ProtustrankaFormated_1">  Eko zadruga Ekološka stočarsko poljoprivredna proizvodnja zastupanog po punomoćniku TIHOMIR CAMPANELLO</derivirana_varijabla>
  </DomainObject.Predmet.ProtustrankaFormated>
  <DomainObject.Predmet.ProtustrankaFormatedOIB>
    <izvorni_sadrzaj>  Eko zadruga Ekološka stočarsko poljoprivredna proizvodnja, OIB 23833025999 zastupanog po punomoćniku TIHOMIR CAMPANELLO</izvorni_sadrzaj>
    <derivirana_varijabla naziv="DomainObject.Predmet.ProtustrankaFormatedOIB_1">  Eko zadruga Ekološka stočarsko poljoprivredna proizvodnja, OIB 23833025999 zastupanog po punomoćniku TIHOMIR CAMPANELLO</derivirana_varijabla>
  </DomainObject.Predmet.ProtustrankaFormatedOIB>
  <DomainObject.Predmet.ProtustrankaFormatedWithAdress>
    <izvorni_sadrzaj> Eko zadruga Ekološka stočarsko poljoprivredna proizvodnja, 1. Gardijske brigade 28, 47304 Plaški zastupanog po punomoćniku TIHOMIR CAMPANELLO</izvorni_sadrzaj>
    <derivirana_varijabla naziv="DomainObject.Predmet.ProtustrankaFormatedWithAdress_1"> Eko zadruga Ekološka stočarsko poljoprivredna proizvodnja, 1. Gardijske brigade 28, 47304 Plaški zastupanog po punomoćniku TIHOMIR CAMPANELLO</derivirana_varijabla>
  </DomainObject.Predmet.ProtustrankaFormatedWithAdress>
  <DomainObject.Predmet.ProtustrankaFormatedWithAdressOIB>
    <izvorni_sadrzaj> Eko zadruga Ekološka stočarsko poljoprivredna proizvodnja, OIB 23833025999, 1. Gardijske brigade 28, 47304 Plaški zastupanog po punomoćniku TIHOMIR CAMPANELLO</izvorni_sadrzaj>
    <derivirana_varijabla naziv="DomainObject.Predmet.ProtustrankaFormatedWithAdressOIB_1"> Eko zadruga Ekološka stočarsko poljoprivredna proizvodnja, OIB 23833025999, 1. Gardijske brigade 28, 47304 Plaški zastupanog po punomoćniku TIHOMIR CAMPANELLO</derivirana_varijabla>
  </DomainObject.Predmet.ProtustrankaFormatedWithAdressOIB>
  <DomainObject.Predmet.ProtustrankaWithAdress>
    <izvorni_sadrzaj>Eko zadruga Ekološka stočarsko poljoprivredna proizvodnja 1. Gardijske brigade 28, 47304 Plaški</izvorni_sadrzaj>
    <derivirana_varijabla naziv="DomainObject.Predmet.ProtustrankaWithAdress_1">Eko zadruga Ekološka stočarsko poljoprivredna proizvodnja 1. Gardijske brigade 28, 47304 Plaški</derivirana_varijabla>
  </DomainObject.Predmet.ProtustrankaWithAdress>
  <DomainObject.Predmet.ProtustrankaWithAdressOIB>
    <izvorni_sadrzaj>Eko zadruga Ekološka stočarsko poljoprivredna proizvodnja, OIB 23833025999, 1. Gardijske brigade 28, 47304 Plaški</izvorni_sadrzaj>
    <derivirana_varijabla naziv="DomainObject.Predmet.ProtustrankaWithAdressOIB_1">Eko zadruga Ekološka stočarsko poljoprivredna proizvodnja, OIB 23833025999, 1. Gardijske brigade 28, 47304 Plaški</derivirana_varijabla>
  </DomainObject.Predmet.ProtustrankaWithAdressOIB>
  <DomainObject.Predmet.ProtustrankaNazivFormated>
    <izvorni_sadrzaj>Eko zadruga Ekološka stočarsko poljoprivredna proizvodnja</izvorni_sadrzaj>
    <derivirana_varijabla naziv="DomainObject.Predmet.ProtustrankaNazivFormated_1">Eko zadruga Ekološka stočarsko poljoprivredna proizvodnja</derivirana_varijabla>
  </DomainObject.Predmet.ProtustrankaNazivFormated>
  <DomainObject.Predmet.ProtustrankaNazivFormatedOIB>
    <izvorni_sadrzaj>Eko zadruga Ekološka stočarsko poljoprivredna proizvodnja, OIB 23833025999</izvorni_sadrzaj>
    <derivirana_varijabla naziv="DomainObject.Predmet.ProtustrankaNazivFormatedOIB_1">Eko zadruga Ekološka stočarsko poljoprivredna proizvodnja, OIB 23833025999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Eko zadruga Ekološka stočarsko poljoprivredna proizvodnja zastupanog po punomoćniku TIHOMIR CAMPANELLO</item>
    </izvorni_sadrzaj>
    <derivirana_varijabla naziv="DomainObject.Predmet.ProtuStrankaListFormated_1">
      <item>Eko zadruga Ekološka stočarsko poljoprivredna proizvodnja zastupanog po punomoćniku TIHOMIR CAMPANELLO</item>
    </derivirana_varijabla>
  </DomainObject.Predmet.ProtuStrankaListFormated>
  <DomainObject.Predmet.ProtuStrankaListFormatedOIB>
    <izvorni_sadrzaj>
      <item>Eko zadruga Ekološka stočarsko poljoprivredna proizvodnja, OIB 23833025999 zastupanog po punomoćniku TIHOMIR CAMPANELLO</item>
    </izvorni_sadrzaj>
    <derivirana_varijabla naziv="DomainObject.Predmet.ProtuStrankaListFormatedOIB_1">
      <item>Eko zadruga Ekološka stočarsko poljoprivredna proizvodnja, OIB 23833025999 zastupanog po punomoćniku TIHOMIR CAMPANELLO</item>
    </derivirana_varijabla>
  </DomainObject.Predmet.ProtuStrankaListFormatedOIB>
  <DomainObject.Predmet.ProtuStrankaListFormatedWithAdress>
    <izvorni_sadrzaj>
      <item>Eko zadruga Ekološka stočarsko poljoprivredna proizvodnja, 1. Gardijske brigade 28, 47304 Plaški zastupanog po punomoćniku TIHOMIR CAMPANELLO</item>
    </izvorni_sadrzaj>
    <derivirana_varijabla naziv="DomainObject.Predmet.ProtuStrankaListFormatedWithAdress_1">
      <item>Eko zadruga Ekološka stočarsko poljoprivredna proizvodnja, 1. Gardijske brigade 28, 47304 Plaški zastupanog po punomoćniku TIHOMIR CAMPANELLO</item>
    </derivirana_varijabla>
  </DomainObject.Predmet.ProtuStrankaListFormatedWithAdress>
  <DomainObject.Predmet.ProtuStrankaListFormatedWithAdressOIB>
    <izvorni_sadrzaj>
      <item>Eko zadruga Ekološka stočarsko poljoprivredna proizvodnja, OIB 23833025999, 1. Gardijske brigade 28, 47304 Plaški zastupanog po punomoćniku TIHOMIR CAMPANELLO</item>
    </izvorni_sadrzaj>
    <derivirana_varijabla naziv="DomainObject.Predmet.ProtuStrankaListFormatedWithAdressOIB_1">
      <item>Eko zadruga Ekološka stočarsko poljoprivredna proizvodnja, OIB 23833025999, 1. Gardijske brigade 28, 47304 Plaški zastupanog po punomoćniku TIHOMIR CAMPANELLO</item>
    </derivirana_varijabla>
  </DomainObject.Predmet.ProtuStrankaListFormatedWithAdressOIB>
  <DomainObject.Predmet.ProtuStrankaListNazivFormated>
    <izvorni_sadrzaj>
      <item>Eko zadruga Ekološka stočarsko poljoprivredna proizvodnja</item>
    </izvorni_sadrzaj>
    <derivirana_varijabla naziv="DomainObject.Predmet.ProtuStrankaListNazivFormated_1">
      <item>Eko zadruga Ekološka stočarsko poljoprivredna proizvodnja</item>
    </derivirana_varijabla>
  </DomainObject.Predmet.ProtuStrankaListNazivFormated>
  <DomainObject.Predmet.ProtuStrankaListNazivFormatedOIB>
    <izvorni_sadrzaj>
      <item>Eko zadruga Ekološka stočarsko poljoprivredna proizvodnja, OIB 23833025999</item>
    </izvorni_sadrzaj>
    <derivirana_varijabla naziv="DomainObject.Predmet.ProtuStrankaListNazivFormatedOIB_1">
      <item>Eko zadruga Ekološka stočarsko poljoprivredna proizvodnja, OIB 23833025999</item>
    </derivirana_varijabla>
  </DomainObject.Predmet.ProtuStrankaListNazivFormatedOIB>
  <DomainObject.Predmet.OstaliListFormated>
    <izvorni_sadrzaj>
      <item>TIHOMIR CAMPANELLO punomoćnik sudionika u postupku Eko zadruga Ekološka stočarsko poljoprivredna proizvodnja</item>
    </izvorni_sadrzaj>
    <derivirana_varijabla naziv="DomainObject.Predmet.OstaliListFormated_1">
      <item>TIHOMIR CAMPANELLO punomoćnik sudionika u postupku Eko zadruga Ekološka stočarsko poljoprivredna proizvodnja</item>
    </derivirana_varijabla>
  </DomainObject.Predmet.OstaliListFormated>
  <DomainObject.Predmet.OstaliListFormatedOIB>
    <izvorni_sadrzaj>
      <item>TIHOMIR CAMPANELLO, OIB 66893588210 punomoćnik sudionika u postupku Eko zadruga Ekološka stočarsko poljoprivredna proizvodnja</item>
    </izvorni_sadrzaj>
    <derivirana_varijabla naziv="DomainObject.Predmet.OstaliListFormatedOIB_1">
      <item>TIHOMIR CAMPANELLO, OIB 66893588210 punomoćnik sudionika u postupku Eko zadruga Ekološka stočarsko poljoprivredna proizvodnja</item>
    </derivirana_varijabla>
  </DomainObject.Predmet.OstaliListFormatedOIB>
  <DomainObject.Predmet.OstaliListFormatedWithAdress>
    <izvorni_sadrzaj>
      <item>TIHOMIR CAMPANELLO, Kotoripska ulica 34, 10000 Zagreb punomoćnik sudionika u postupku Eko zadruga Ekološka stočarsko poljoprivredna proizvodnja</item>
    </izvorni_sadrzaj>
    <derivirana_varijabla naziv="DomainObject.Predmet.OstaliListFormatedWithAdress_1">
      <item>TIHOMIR CAMPANELLO, Kotoripska ulica 34, 10000 Zagreb punomoćnik sudionika u postupku Eko zadruga Ekološka stočarsko poljoprivredna proizvodnja</item>
    </derivirana_varijabla>
  </DomainObject.Predmet.OstaliListFormatedWithAdress>
  <DomainObject.Predmet.OstaliListFormatedWithAdressOIB>
    <izvorni_sadrzaj>
      <item>TIHOMIR CAMPANELLO, OIB 66893588210, Kotoripska ulica 34, 10000 Zagreb punomoćnik sudionika u postupku Eko zadruga Ekološka stočarsko poljoprivredna proizvodnja</item>
    </izvorni_sadrzaj>
    <derivirana_varijabla naziv="DomainObject.Predmet.OstaliListFormatedWithAdressOIB_1">
      <item>TIHOMIR CAMPANELLO, OIB 66893588210, Kotoripska ulica 34, 10000 Zagreb punomoćnik sudionika u postupku Eko zadruga Ekološka stočarsko poljoprivredna proizvodnja</item>
    </derivirana_varijabla>
  </DomainObject.Predmet.OstaliListFormatedWithAdressOIB>
  <DomainObject.Predmet.OstaliListNazivFormated>
    <izvorni_sadrzaj>
      <item>TIHOMIR CAMPANELLO</item>
    </izvorni_sadrzaj>
    <derivirana_varijabla naziv="DomainObject.Predmet.OstaliListNazivFormated_1">
      <item>TIHOMIR CAMPANELLO</item>
    </derivirana_varijabla>
  </DomainObject.Predmet.OstaliListNazivFormated>
  <DomainObject.Predmet.OstaliListNazivFormatedOIB>
    <izvorni_sadrzaj>
      <item>TIHOMIR CAMPANELLO, OIB 66893588210</item>
    </izvorni_sadrzaj>
    <derivirana_varijabla naziv="DomainObject.Predmet.OstaliListNazivFormatedOIB_1">
      <item>TIHOMIR CAMPANELLO, OIB 66893588210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Eko zadruga Ekološka stočarsko poljoprivredna proizvodnja</izvorni_sadrzaj>
    <derivirana_varijabla naziv="DomainObject.Predmet.ProtustrankaIDrugi_1">Eko zadruga Ekološka stočarsko poljoprivredna proizvodnja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Eko zadruga Ekološka stočarsko poljoprivredna proizvodnja, OIB 23833025999, 1. Gardijske brigade 28, 47304 Plaški</izvorni_sadrzaj>
    <derivirana_varijabla naziv="DomainObject.Predmet.ProtustrankaIDrugiAdressOIB_1">Eko zadruga Ekološka stočarsko poljoprivredna proizvodnja, OIB 23833025999, 1. Gardijske brigade 28,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Eko zadruga Ekološka stočarsko poljoprivredna proizvodnja</item>
      <item>TIHOMIR CAMPANELLO</item>
    </izvorni_sadrzaj>
    <derivirana_varijabla naziv="DomainObject.Predmet.SudioniciListNaziv_1">
      <item>Fina, regionalni centar Zagreb, podružnica Karlovac</item>
      <item>Eko zadruga Ekološka stočarsko poljoprivredna proizvodnja</item>
      <item>TIHOMIR CAMPANELLO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Eko zadruga Ekološka stočarsko poljoprivredna proizvodnja, OIB 23833025999, 1. Gardijske brigade 28,47304 Plaški</item>
      <item>TIHOMIR CAMPANELLO, OIB 66893588210, Kotoripska ulica 34,10000 Zagreb</item>
    </izvorni_sadrzaj>
    <derivirana_varijabla naziv="DomainObject.Predmet.SudioniciListAdressOIB_1">
      <item>Fina, regionalni centar Zagreb, podružnica Karlovac, OIB 85821130368, Vitezovićeva 1,47000 Karlovac</item>
      <item>Eko zadruga Ekološka stočarsko poljoprivredna proizvodnja, OIB 23833025999, 1. Gardijske brigade 28,47304 Plaški</item>
      <item>TIHOMIR CAMPANELLO, OIB 66893588210, Kotoripska ulica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23833025999</item>
      <item>, OIB 66893588210</item>
    </izvorni_sadrzaj>
    <derivirana_varijabla naziv="DomainObject.Predmet.SudioniciListNazivOIB_1">
      <item>, OIB 85821130368</item>
      <item>, OIB 23833025999</item>
      <item>, OIB 66893588210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1933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2016-02-08T13:52:00Z</dcterms:created>
  <dc:creator>Ivana Manestar</dc:creator>
  <cp:lastModifiedBy>Ksenija Nol</cp:lastModifiedBy>
  <cp:lastPrinted>2016-02-09T07:43:00Z</cp:lastPrinted>
  <dcterms:modified xmlns:xsi="http://www.w3.org/2001/XMLSchema-instance" xsi:type="dcterms:W3CDTF">2016-02-09T07:43:00Z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