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692ce" w14:paraId="25692ce" w:rsidRDefault="009C1DB7" w:rsidP="00D1017A" w:rsidR="009C1DB7" w:rsidRPr="00C74552">
      <w:pPr>
        <w:jc w:val="right"/>
        <w15:collapsed w:val="false"/>
      </w:pPr>
      <w:bookmarkStart w:name="_GoBack" w:id="0"/>
      <w:bookmarkEnd w:id="0"/>
      <w:r w:rsidRPr="00C74552">
        <w:tab/>
      </w:r>
      <w:r w:rsidRPr="00C74552">
        <w:tab/>
      </w:r>
      <w:r w:rsidRPr="00C74552">
        <w:tab/>
      </w:r>
      <w:r w:rsidRPr="00C74552">
        <w:tab/>
      </w:r>
    </w:p>
    <w:p w:rsidRDefault="00934D58" w:rsidP="00934D58" w:rsidR="00934D58" w:rsidRPr="00C74552">
      <w:pPr>
        <w:jc w:val="center"/>
        <w:rPr>
          <w:b/>
        </w:rPr>
      </w:pPr>
      <w:r w:rsidRPr="00C74552">
        <w:rPr>
          <w:b/>
        </w:rPr>
        <w:t>Z A P I S N I K</w:t>
      </w:r>
    </w:p>
    <w:p w:rsidRDefault="00934D58" w:rsidP="00934D58" w:rsidR="00934D58" w:rsidRPr="00C74552">
      <w:pPr>
        <w:jc w:val="both"/>
      </w:pPr>
    </w:p>
    <w:p w:rsidRDefault="00072EF7" w:rsidP="00D42DE7" w:rsidR="00D42DE7" w:rsidRPr="00C74552">
      <w:pPr>
        <w:jc w:val="both"/>
      </w:pPr>
      <w:r w:rsidRPr="00C74552">
        <w:t>sa ročišta održanog pred</w:t>
      </w:r>
      <w:r w:rsidR="00D42DE7" w:rsidRPr="00C74552">
        <w:t xml:space="preserve"> Trgovačk</w:t>
      </w:r>
      <w:r w:rsidRPr="00C74552">
        <w:t>im</w:t>
      </w:r>
      <w:r w:rsidR="00D42DE7" w:rsidRPr="00C74552">
        <w:t xml:space="preserve"> sud</w:t>
      </w:r>
      <w:r w:rsidRPr="00C74552">
        <w:t>om</w:t>
      </w:r>
      <w:r w:rsidR="00D42DE7" w:rsidRPr="00C74552">
        <w:t xml:space="preserve"> u Zadru, dana </w:t>
      </w:r>
      <w:r w:rsidR="002E264F">
        <w:t>3</w:t>
      </w:r>
      <w:r w:rsidR="004F16DA">
        <w:t xml:space="preserve">. </w:t>
      </w:r>
      <w:r w:rsidR="00C52DAE">
        <w:t>listopada</w:t>
      </w:r>
      <w:r w:rsidR="00E62936">
        <w:t xml:space="preserve"> </w:t>
      </w:r>
      <w:r w:rsidR="004B33CA">
        <w:t>2018.,</w:t>
      </w:r>
      <w:r w:rsidR="00D42DE7" w:rsidRPr="00C74552">
        <w:t xml:space="preserve"> povodom prijedloga za otvaranje stečajnog postupka nad dužnikom</w:t>
      </w:r>
      <w:r w:rsidR="000A3F9F" w:rsidRPr="00C74552">
        <w:t xml:space="preserve"> </w:t>
      </w:r>
      <w:r w:rsidR="00857FEB">
        <w:t>AGRO NOVI TERMINAL d.o.o., Zadar, Grgura Budislavića 1B</w:t>
      </w:r>
      <w:r w:rsidR="00F86B54">
        <w:t>,</w:t>
      </w:r>
      <w:r w:rsidR="00857FEB">
        <w:t xml:space="preserve"> OIB:72206404707,</w:t>
      </w:r>
      <w:r w:rsidR="00743283">
        <w:t xml:space="preserve"> </w:t>
      </w:r>
      <w:r w:rsidR="00D42DE7" w:rsidRPr="00C74552">
        <w:t xml:space="preserve">radi </w:t>
      </w:r>
      <w:r w:rsidR="00E762B9" w:rsidRPr="00C74552">
        <w:t xml:space="preserve">očitovanja o prijedlogu </w:t>
      </w:r>
      <w:r w:rsidR="00D42DE7" w:rsidRPr="00C74552">
        <w:t xml:space="preserve">za otvaranje stečajnog postupka i rasprave o pretpostavkama za otvaranje stečajnog postupka </w:t>
      </w:r>
    </w:p>
    <w:p w:rsidRDefault="00934D58" w:rsidP="00934D58" w:rsidR="00934D58" w:rsidRPr="00C74552">
      <w:pPr>
        <w:jc w:val="both"/>
      </w:pPr>
    </w:p>
    <w:p w:rsidRDefault="006525A1" w:rsidP="006525A1" w:rsidR="006525A1" w:rsidRPr="00C74552">
      <w:pPr>
        <w:jc w:val="both"/>
      </w:pPr>
      <w:r w:rsidRPr="00C74552">
        <w:t xml:space="preserve">Nazočni od suda: </w:t>
      </w:r>
    </w:p>
    <w:p w:rsidRDefault="00850F5F" w:rsidP="006525A1" w:rsidR="006525A1" w:rsidRPr="00C74552">
      <w:pPr>
        <w:jc w:val="both"/>
      </w:pPr>
      <w:r w:rsidRPr="00C74552">
        <w:t>Ana Markač, sutkinja</w:t>
      </w:r>
    </w:p>
    <w:p w:rsidRDefault="004F16DA" w:rsidP="006525A1" w:rsidR="006525A1" w:rsidRPr="00C74552">
      <w:pPr>
        <w:jc w:val="both"/>
      </w:pPr>
      <w:r>
        <w:t>Vedrana Knežević</w:t>
      </w:r>
      <w:r w:rsidR="006525A1" w:rsidRPr="00C74552">
        <w:t>, zapisničar</w:t>
      </w:r>
    </w:p>
    <w:p w:rsidRDefault="006525A1" w:rsidP="006525A1" w:rsidR="006525A1" w:rsidRPr="00C74552">
      <w:pPr>
        <w:jc w:val="both"/>
      </w:pPr>
    </w:p>
    <w:p w:rsidRDefault="006525A1" w:rsidP="006525A1" w:rsidR="006525A1" w:rsidRPr="00C74552">
      <w:pPr>
        <w:jc w:val="both"/>
      </w:pPr>
      <w:r w:rsidRPr="00C74552">
        <w:t xml:space="preserve">Početak u </w:t>
      </w:r>
      <w:r w:rsidR="00857FEB">
        <w:t xml:space="preserve">11,10 </w:t>
      </w:r>
      <w:r w:rsidRPr="00C74552">
        <w:t>sati</w:t>
      </w:r>
      <w:r w:rsidR="00A966E9">
        <w:t>.</w:t>
      </w:r>
    </w:p>
    <w:p w:rsidRDefault="002930D3" w:rsidP="002930D3" w:rsidR="002930D3">
      <w:pPr>
        <w:jc w:val="both"/>
      </w:pPr>
    </w:p>
    <w:p w:rsidRDefault="002930D3" w:rsidP="002930D3" w:rsidR="0095475A" w:rsidRPr="0095475A">
      <w:pPr>
        <w:jc w:val="both"/>
      </w:pPr>
      <w:r>
        <w:t>Utvrđuje se da su na ročište pristupili:</w:t>
      </w:r>
    </w:p>
    <w:p w:rsidRDefault="00017C2A" w:rsidP="0095475A" w:rsidR="00017C2A">
      <w:pPr>
        <w:jc w:val="both"/>
        <w:rPr>
          <w:b/>
        </w:rPr>
      </w:pPr>
    </w:p>
    <w:p w:rsidRDefault="00017C2A" w:rsidP="00017C2A" w:rsidR="00017C2A">
      <w:pPr>
        <w:jc w:val="both"/>
      </w:pPr>
      <w:r>
        <w:t>-</w:t>
      </w:r>
      <w:r>
        <w:tab/>
      </w:r>
      <w:r w:rsidRPr="004B33CA">
        <w:t xml:space="preserve">za predlagatelja: </w:t>
      </w:r>
      <w:r>
        <w:t xml:space="preserve">nitko, uredno pozvan </w:t>
      </w:r>
    </w:p>
    <w:p w:rsidRDefault="00017C2A" w:rsidP="00017C2A" w:rsidR="00017C2A">
      <w:pPr>
        <w:jc w:val="both"/>
      </w:pPr>
    </w:p>
    <w:p w:rsidRDefault="00857FEB" w:rsidP="00017C2A" w:rsidR="002E264F">
      <w:pPr>
        <w:jc w:val="both"/>
      </w:pPr>
      <w:r>
        <w:t>-</w:t>
      </w:r>
      <w:r>
        <w:tab/>
        <w:t>za dužnika:</w:t>
      </w:r>
      <w:r w:rsidR="00914373">
        <w:t xml:space="preserve"> </w:t>
      </w:r>
      <w:r>
        <w:t>nitko, uredno pozvan</w:t>
      </w:r>
    </w:p>
    <w:p w:rsidRDefault="00857FEB" w:rsidP="00017C2A" w:rsidR="00857FEB">
      <w:pPr>
        <w:jc w:val="both"/>
      </w:pPr>
    </w:p>
    <w:p w:rsidRDefault="000766EA" w:rsidP="00017C2A" w:rsidR="00857FEB">
      <w:pPr>
        <w:jc w:val="both"/>
      </w:pPr>
      <w:r>
        <w:t>Konstatira se, da su</w:t>
      </w:r>
      <w:r w:rsidR="00857FEB">
        <w:t xml:space="preserve"> dana 28. rujna 2018. u spis zaprimljen</w:t>
      </w:r>
      <w:r>
        <w:t>i</w:t>
      </w:r>
      <w:r w:rsidR="00857FEB">
        <w:t xml:space="preserve"> podnes</w:t>
      </w:r>
      <w:r>
        <w:t>ci</w:t>
      </w:r>
      <w:r w:rsidR="00857FEB">
        <w:t xml:space="preserve"> punomoćnika dužnika </w:t>
      </w:r>
      <w:r>
        <w:t xml:space="preserve">i zz dužnika </w:t>
      </w:r>
      <w:r w:rsidR="00857FEB">
        <w:t>kojim isti mol</w:t>
      </w:r>
      <w:r>
        <w:t>e</w:t>
      </w:r>
      <w:r w:rsidR="00857FEB">
        <w:t xml:space="preserve"> odgodu </w:t>
      </w:r>
      <w:r>
        <w:t>današnjeg ročišta, radi spriječenosti pristupa na isto.</w:t>
      </w:r>
    </w:p>
    <w:p w:rsidRDefault="002E264F" w:rsidP="002E264F" w:rsidR="002E264F">
      <w:pPr>
        <w:jc w:val="both"/>
      </w:pPr>
    </w:p>
    <w:p w:rsidRDefault="00914373" w:rsidP="00914373" w:rsidR="00914373" w:rsidRPr="00416550">
      <w:pPr>
        <w:jc w:val="both"/>
      </w:pPr>
      <w:r w:rsidRPr="00416550">
        <w:t xml:space="preserve">Sud donosi </w:t>
      </w:r>
    </w:p>
    <w:p w:rsidRDefault="00914373" w:rsidP="00914373" w:rsidR="00914373" w:rsidRPr="00416550">
      <w:pPr>
        <w:jc w:val="both"/>
      </w:pPr>
    </w:p>
    <w:p w:rsidRDefault="00914373" w:rsidP="00914373" w:rsidR="00914373">
      <w:pPr>
        <w:jc w:val="center"/>
      </w:pPr>
      <w:r w:rsidRPr="00416550">
        <w:t xml:space="preserve">r j e š e nj e </w:t>
      </w:r>
    </w:p>
    <w:p w:rsidRDefault="00914373" w:rsidP="00914373" w:rsidR="00914373"/>
    <w:p w:rsidRDefault="00914373" w:rsidP="00914373" w:rsidR="00914373" w:rsidRPr="00416550"/>
    <w:p w:rsidRDefault="00914373" w:rsidP="00914373" w:rsidR="00914373">
      <w:pPr>
        <w:jc w:val="both"/>
      </w:pPr>
      <w:r w:rsidRPr="004E4D4E">
        <w:t>Današnje ročište se odgađa</w:t>
      </w:r>
      <w:r>
        <w:t xml:space="preserve"> slijedeće se određuje za dan </w:t>
      </w:r>
      <w:r w:rsidR="000766EA">
        <w:t>30. listopada 2018. u 8,30</w:t>
      </w:r>
      <w:r w:rsidRPr="004E4D4E">
        <w:t xml:space="preserve"> sati, sudnica 14/I </w:t>
      </w:r>
      <w:r>
        <w:t>na koje će se predlagatelj, dužnik i punomoćnik dužnika pozvati dostavom ovog ročišnog zapisnika.</w:t>
      </w:r>
    </w:p>
    <w:p w:rsidRDefault="00914373" w:rsidP="00914373" w:rsidR="00914373" w:rsidRPr="004E4D4E">
      <w:pPr>
        <w:jc w:val="both"/>
      </w:pPr>
    </w:p>
    <w:p w:rsidRDefault="00914373" w:rsidP="00914373" w:rsidR="00914373" w:rsidRPr="004E4D4E">
      <w:pPr>
        <w:jc w:val="center"/>
      </w:pPr>
      <w:r>
        <w:t xml:space="preserve">Dovršeno u 11,15 </w:t>
      </w:r>
      <w:r w:rsidRPr="004E4D4E">
        <w:t>sati</w:t>
      </w:r>
    </w:p>
    <w:p w:rsidRDefault="00914373" w:rsidP="00914373" w:rsidR="00914373" w:rsidRPr="004E4D4E">
      <w:pPr>
        <w:jc w:val="both"/>
      </w:pPr>
    </w:p>
    <w:p w:rsidRDefault="00914373" w:rsidP="00914373" w:rsidR="00914373" w:rsidRPr="004E4D4E">
      <w:pPr>
        <w:ind w:firstLine="708" w:left="2832"/>
      </w:pPr>
      <w:r w:rsidRPr="004E4D4E">
        <w:tab/>
      </w:r>
    </w:p>
    <w:p w:rsidRDefault="00914373" w:rsidP="00914373" w:rsidR="00914373" w:rsidRPr="004E4D4E">
      <w:r>
        <w:t xml:space="preserve">                                                              </w:t>
      </w:r>
      <w:r w:rsidRPr="004E4D4E">
        <w:t>Sutkinja</w:t>
      </w:r>
      <w:r>
        <w:t xml:space="preserve">                           </w:t>
      </w:r>
    </w:p>
    <w:p w:rsidRDefault="00914373" w:rsidP="00914373" w:rsidR="00914373">
      <w:pPr>
        <w:jc w:val="both"/>
      </w:pPr>
    </w:p>
    <w:p w:rsidRDefault="00914373" w:rsidP="00914373" w:rsidR="00914373">
      <w:pPr>
        <w:jc w:val="both"/>
      </w:pPr>
    </w:p>
    <w:p w:rsidRDefault="00914373" w:rsidP="00914373" w:rsidR="00914373" w:rsidRPr="004E4D4E">
      <w:pPr>
        <w:jc w:val="both"/>
      </w:pPr>
    </w:p>
    <w:p w:rsidRDefault="00914373" w:rsidP="00914373" w:rsidR="00914373" w:rsidRPr="004E4D4E">
      <w:pPr>
        <w:ind w:firstLine="708" w:left="2832"/>
      </w:pPr>
      <w:r>
        <w:t xml:space="preserve">  Zapisničar</w:t>
      </w:r>
      <w:r>
        <w:tab/>
      </w:r>
      <w:r>
        <w:tab/>
        <w:t xml:space="preserve">         </w:t>
      </w:r>
    </w:p>
    <w:p w:rsidRDefault="00914373" w:rsidP="00914373" w:rsidR="00914373">
      <w:pPr>
        <w:jc w:val="both"/>
      </w:pPr>
    </w:p>
    <w:p w:rsidRDefault="00914373" w:rsidP="002E264F" w:rsidR="00914373">
      <w:pPr>
        <w:jc w:val="both"/>
      </w:pPr>
    </w:p>
    <w:p w:rsidRDefault="00914373" w:rsidP="002E264F" w:rsidR="00914373">
      <w:pPr>
        <w:jc w:val="both"/>
      </w:pPr>
    </w:p>
    <w:p w:rsidRDefault="00914373" w:rsidP="002E264F" w:rsidR="00914373">
      <w:pPr>
        <w:jc w:val="both"/>
      </w:pPr>
    </w:p>
    <w:p w:rsidRDefault="00914373" w:rsidP="002E264F" w:rsidR="00914373">
      <w:pPr>
        <w:jc w:val="both"/>
      </w:pPr>
    </w:p>
    <w:p w:rsidRDefault="00914373" w:rsidP="002E264F" w:rsidR="00914373">
      <w:pPr>
        <w:jc w:val="both"/>
      </w:pPr>
    </w:p>
    <w:p w:rsidRDefault="00914373" w:rsidP="002E264F" w:rsidR="00914373">
      <w:pPr>
        <w:jc w:val="both"/>
      </w:pPr>
    </w:p>
    <w:p w:rsidRDefault="00914373" w:rsidP="002E264F" w:rsidR="00914373">
      <w:pPr>
        <w:jc w:val="both"/>
      </w:pPr>
    </w:p>
    <w:p w:rsidRDefault="00914373" w:rsidP="002E264F" w:rsidR="00914373">
      <w:pPr>
        <w:jc w:val="both"/>
      </w:pPr>
    </w:p>
    <w:p w:rsidRDefault="00914373" w:rsidP="002E264F" w:rsidR="00914373">
      <w:pPr>
        <w:jc w:val="both"/>
      </w:pPr>
    </w:p>
    <w:p w:rsidRDefault="00D221FA" w:rsidP="0059543D" w:rsidR="003F2D68" w:rsidRPr="00C74552">
      <w:r w:rsidRPr="00C74552">
        <w:t xml:space="preserve"> </w:t>
      </w:r>
    </w:p>
    <w:sectPr w:rsidSect="002D27FE" w:rsidR="003F2D68" w:rsidRPr="00C7455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9A5" w:rsidR="001259A5">
      <w:r>
        <w:separator/>
      </w:r>
    </w:p>
  </w:endnote>
  <w:endnote w:id="0" w:type="continuationSeparator">
    <w:p w:rsidRDefault="001259A5" w:rsidR="0012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9A5" w:rsidR="001259A5">
      <w:r>
        <w:separator/>
      </w:r>
    </w:p>
  </w:footnote>
  <w:footnote w:id="0" w:type="continuationSeparator">
    <w:p w:rsidRDefault="001259A5" w:rsidR="0012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9A5" w:rsidR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54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14F39" w:rsidP="00136195" w:rsidR="00136195">
    <w:pPr>
      <w:pStyle w:val="Zaglavlje"/>
      <w:jc w:val="right"/>
    </w:pPr>
    <w:r>
      <w:t>Poslovni broj: 2 St-308/2018-12</w:t>
    </w:r>
  </w:p>
  <w:p w:rsidRDefault="001259A5" w:rsidR="001259A5" w:rsidRPr="006D52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F5F" w:rsidP="00850F5F" w:rsidR="00850F5F">
    <w:pPr>
      <w:pStyle w:val="Zaglavlje"/>
      <w:jc w:val="right"/>
    </w:pPr>
    <w:r>
      <w:t>P</w:t>
    </w:r>
    <w:r w:rsidR="001B1552">
      <w:t>oslovni broj: 2 St-</w:t>
    </w:r>
    <w:r w:rsidR="00136195">
      <w:t>308</w:t>
    </w:r>
    <w:r w:rsidR="003F1C13">
      <w:t>/2018-</w:t>
    </w:r>
    <w:r w:rsidR="00614F39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tplc="F7BEE1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0625F5E"/>
    <w:multiLevelType w:val="hybridMultilevel"/>
    <w:tmpl w:val="3348CA9A"/>
    <w:lvl w:tplc="097ACE4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129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23A8"/>
    <w:rsid w:val="0000732E"/>
    <w:rsid w:val="000115DE"/>
    <w:rsid w:val="00011B11"/>
    <w:rsid w:val="000165CE"/>
    <w:rsid w:val="0001700C"/>
    <w:rsid w:val="00017C2A"/>
    <w:rsid w:val="000219F5"/>
    <w:rsid w:val="00022569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766EA"/>
    <w:rsid w:val="000A3F9F"/>
    <w:rsid w:val="000B4247"/>
    <w:rsid w:val="000C0BF3"/>
    <w:rsid w:val="000C5F91"/>
    <w:rsid w:val="000C7478"/>
    <w:rsid w:val="000D1E7C"/>
    <w:rsid w:val="000E634C"/>
    <w:rsid w:val="000F1206"/>
    <w:rsid w:val="000F2B4D"/>
    <w:rsid w:val="0012176C"/>
    <w:rsid w:val="001259A5"/>
    <w:rsid w:val="00136195"/>
    <w:rsid w:val="001406A0"/>
    <w:rsid w:val="00141D60"/>
    <w:rsid w:val="00143894"/>
    <w:rsid w:val="00144166"/>
    <w:rsid w:val="00145838"/>
    <w:rsid w:val="00146934"/>
    <w:rsid w:val="0015140C"/>
    <w:rsid w:val="00151FA4"/>
    <w:rsid w:val="001633D2"/>
    <w:rsid w:val="001732E3"/>
    <w:rsid w:val="00177E2A"/>
    <w:rsid w:val="00180B0A"/>
    <w:rsid w:val="001903C2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134F"/>
    <w:rsid w:val="001D3BFD"/>
    <w:rsid w:val="001D64ED"/>
    <w:rsid w:val="001E3FCE"/>
    <w:rsid w:val="001E5F50"/>
    <w:rsid w:val="001F79AB"/>
    <w:rsid w:val="0020196C"/>
    <w:rsid w:val="002123B6"/>
    <w:rsid w:val="0021696C"/>
    <w:rsid w:val="0023783A"/>
    <w:rsid w:val="00242C9A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30D3"/>
    <w:rsid w:val="002944C0"/>
    <w:rsid w:val="002974E4"/>
    <w:rsid w:val="002A0150"/>
    <w:rsid w:val="002A19F0"/>
    <w:rsid w:val="002A4979"/>
    <w:rsid w:val="002A5A4E"/>
    <w:rsid w:val="002B4C20"/>
    <w:rsid w:val="002D212A"/>
    <w:rsid w:val="002D27FE"/>
    <w:rsid w:val="002E16F1"/>
    <w:rsid w:val="002E264F"/>
    <w:rsid w:val="002E6D90"/>
    <w:rsid w:val="00303238"/>
    <w:rsid w:val="00305225"/>
    <w:rsid w:val="00317811"/>
    <w:rsid w:val="0032512E"/>
    <w:rsid w:val="003323E7"/>
    <w:rsid w:val="00334E06"/>
    <w:rsid w:val="003415A8"/>
    <w:rsid w:val="00342794"/>
    <w:rsid w:val="00346D5E"/>
    <w:rsid w:val="003635BD"/>
    <w:rsid w:val="0037389C"/>
    <w:rsid w:val="00373C01"/>
    <w:rsid w:val="00384512"/>
    <w:rsid w:val="00394F21"/>
    <w:rsid w:val="0039603A"/>
    <w:rsid w:val="003A1F19"/>
    <w:rsid w:val="003B2663"/>
    <w:rsid w:val="003B3270"/>
    <w:rsid w:val="003B66E1"/>
    <w:rsid w:val="003C0B04"/>
    <w:rsid w:val="003C2701"/>
    <w:rsid w:val="003C29A0"/>
    <w:rsid w:val="003C39C0"/>
    <w:rsid w:val="003C6D29"/>
    <w:rsid w:val="003D7E7A"/>
    <w:rsid w:val="003F1C13"/>
    <w:rsid w:val="003F2D68"/>
    <w:rsid w:val="003F6101"/>
    <w:rsid w:val="003F6389"/>
    <w:rsid w:val="0040725A"/>
    <w:rsid w:val="00413A80"/>
    <w:rsid w:val="00415C9F"/>
    <w:rsid w:val="00416550"/>
    <w:rsid w:val="0041694A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223"/>
    <w:rsid w:val="00491A3A"/>
    <w:rsid w:val="004A0A12"/>
    <w:rsid w:val="004A1192"/>
    <w:rsid w:val="004B33CA"/>
    <w:rsid w:val="004B4D5A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1483E"/>
    <w:rsid w:val="00520F31"/>
    <w:rsid w:val="00531E82"/>
    <w:rsid w:val="0053278A"/>
    <w:rsid w:val="0054164A"/>
    <w:rsid w:val="00557333"/>
    <w:rsid w:val="00561296"/>
    <w:rsid w:val="005642FF"/>
    <w:rsid w:val="00573626"/>
    <w:rsid w:val="005829D8"/>
    <w:rsid w:val="0058680F"/>
    <w:rsid w:val="0059543D"/>
    <w:rsid w:val="005C685A"/>
    <w:rsid w:val="005D5C1A"/>
    <w:rsid w:val="005E3615"/>
    <w:rsid w:val="005E50EF"/>
    <w:rsid w:val="005F7BAA"/>
    <w:rsid w:val="00602BE0"/>
    <w:rsid w:val="00603B04"/>
    <w:rsid w:val="006114E4"/>
    <w:rsid w:val="00614F39"/>
    <w:rsid w:val="00624EA3"/>
    <w:rsid w:val="00635208"/>
    <w:rsid w:val="00640530"/>
    <w:rsid w:val="00641B8C"/>
    <w:rsid w:val="0064242F"/>
    <w:rsid w:val="006525A1"/>
    <w:rsid w:val="00653B92"/>
    <w:rsid w:val="00655D78"/>
    <w:rsid w:val="00664336"/>
    <w:rsid w:val="00672C53"/>
    <w:rsid w:val="00672D51"/>
    <w:rsid w:val="00675449"/>
    <w:rsid w:val="00675E73"/>
    <w:rsid w:val="00676277"/>
    <w:rsid w:val="00692A3D"/>
    <w:rsid w:val="0069501A"/>
    <w:rsid w:val="006975F5"/>
    <w:rsid w:val="006A2E86"/>
    <w:rsid w:val="006B4042"/>
    <w:rsid w:val="006B5307"/>
    <w:rsid w:val="006B73E8"/>
    <w:rsid w:val="006D5295"/>
    <w:rsid w:val="006F1E65"/>
    <w:rsid w:val="007030AF"/>
    <w:rsid w:val="00710BB2"/>
    <w:rsid w:val="0072157D"/>
    <w:rsid w:val="00722F11"/>
    <w:rsid w:val="0073287F"/>
    <w:rsid w:val="00735D59"/>
    <w:rsid w:val="0074301F"/>
    <w:rsid w:val="00743283"/>
    <w:rsid w:val="0075128E"/>
    <w:rsid w:val="007532D7"/>
    <w:rsid w:val="00754017"/>
    <w:rsid w:val="0076055C"/>
    <w:rsid w:val="007674A4"/>
    <w:rsid w:val="00771B75"/>
    <w:rsid w:val="00773882"/>
    <w:rsid w:val="00785377"/>
    <w:rsid w:val="0079521D"/>
    <w:rsid w:val="007A0585"/>
    <w:rsid w:val="007A3B60"/>
    <w:rsid w:val="007C0742"/>
    <w:rsid w:val="007C0B55"/>
    <w:rsid w:val="007F080D"/>
    <w:rsid w:val="0081324D"/>
    <w:rsid w:val="00816C78"/>
    <w:rsid w:val="00843B07"/>
    <w:rsid w:val="008447FA"/>
    <w:rsid w:val="00846EA2"/>
    <w:rsid w:val="00850F5F"/>
    <w:rsid w:val="00852CE9"/>
    <w:rsid w:val="00856DFD"/>
    <w:rsid w:val="00857FEB"/>
    <w:rsid w:val="00866AAF"/>
    <w:rsid w:val="00890A5B"/>
    <w:rsid w:val="00890B1D"/>
    <w:rsid w:val="0089180E"/>
    <w:rsid w:val="00892C55"/>
    <w:rsid w:val="0089425F"/>
    <w:rsid w:val="008A632E"/>
    <w:rsid w:val="008A6A8E"/>
    <w:rsid w:val="008B50A3"/>
    <w:rsid w:val="008C3659"/>
    <w:rsid w:val="008C54F8"/>
    <w:rsid w:val="008D5FBF"/>
    <w:rsid w:val="008E45C0"/>
    <w:rsid w:val="008E4ACB"/>
    <w:rsid w:val="008E5688"/>
    <w:rsid w:val="008E6447"/>
    <w:rsid w:val="008E7E21"/>
    <w:rsid w:val="008F3018"/>
    <w:rsid w:val="00904C8A"/>
    <w:rsid w:val="00905A12"/>
    <w:rsid w:val="00911D1B"/>
    <w:rsid w:val="00914373"/>
    <w:rsid w:val="00920B72"/>
    <w:rsid w:val="00924001"/>
    <w:rsid w:val="00925138"/>
    <w:rsid w:val="00931AC5"/>
    <w:rsid w:val="0093332A"/>
    <w:rsid w:val="00934D58"/>
    <w:rsid w:val="0094035A"/>
    <w:rsid w:val="00942EC0"/>
    <w:rsid w:val="00952A06"/>
    <w:rsid w:val="0095475A"/>
    <w:rsid w:val="00955DAD"/>
    <w:rsid w:val="00961C70"/>
    <w:rsid w:val="009677DE"/>
    <w:rsid w:val="009769C3"/>
    <w:rsid w:val="00977E6F"/>
    <w:rsid w:val="009A423F"/>
    <w:rsid w:val="009A460F"/>
    <w:rsid w:val="009B0F84"/>
    <w:rsid w:val="009C1DB7"/>
    <w:rsid w:val="009C3880"/>
    <w:rsid w:val="009C7BAB"/>
    <w:rsid w:val="009E55F7"/>
    <w:rsid w:val="009E56CC"/>
    <w:rsid w:val="009E755B"/>
    <w:rsid w:val="009F1B28"/>
    <w:rsid w:val="009F541D"/>
    <w:rsid w:val="00A03F94"/>
    <w:rsid w:val="00A1036D"/>
    <w:rsid w:val="00A20A31"/>
    <w:rsid w:val="00A25442"/>
    <w:rsid w:val="00A345E8"/>
    <w:rsid w:val="00A37848"/>
    <w:rsid w:val="00A61F77"/>
    <w:rsid w:val="00A66CC4"/>
    <w:rsid w:val="00A722BE"/>
    <w:rsid w:val="00A7523A"/>
    <w:rsid w:val="00A771E7"/>
    <w:rsid w:val="00A77A2B"/>
    <w:rsid w:val="00A803E9"/>
    <w:rsid w:val="00A966E9"/>
    <w:rsid w:val="00AA0EBA"/>
    <w:rsid w:val="00AA1A94"/>
    <w:rsid w:val="00AB396A"/>
    <w:rsid w:val="00AB49CC"/>
    <w:rsid w:val="00AB5DDB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172D4"/>
    <w:rsid w:val="00B2319D"/>
    <w:rsid w:val="00B234AB"/>
    <w:rsid w:val="00B248E1"/>
    <w:rsid w:val="00B335A8"/>
    <w:rsid w:val="00B335D8"/>
    <w:rsid w:val="00B434E3"/>
    <w:rsid w:val="00B4482E"/>
    <w:rsid w:val="00B529A2"/>
    <w:rsid w:val="00B55A3A"/>
    <w:rsid w:val="00B80760"/>
    <w:rsid w:val="00B83AD2"/>
    <w:rsid w:val="00B8603B"/>
    <w:rsid w:val="00B900C5"/>
    <w:rsid w:val="00B90740"/>
    <w:rsid w:val="00BA2574"/>
    <w:rsid w:val="00BB3288"/>
    <w:rsid w:val="00BB6DE5"/>
    <w:rsid w:val="00BC2B90"/>
    <w:rsid w:val="00BC66D2"/>
    <w:rsid w:val="00BD3029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C07402"/>
    <w:rsid w:val="00C11822"/>
    <w:rsid w:val="00C24E03"/>
    <w:rsid w:val="00C42D57"/>
    <w:rsid w:val="00C51F6B"/>
    <w:rsid w:val="00C52DAE"/>
    <w:rsid w:val="00C56BD3"/>
    <w:rsid w:val="00C72CA7"/>
    <w:rsid w:val="00C74552"/>
    <w:rsid w:val="00C85D7A"/>
    <w:rsid w:val="00C90A36"/>
    <w:rsid w:val="00C945FD"/>
    <w:rsid w:val="00CA60FE"/>
    <w:rsid w:val="00CB199C"/>
    <w:rsid w:val="00CB1C12"/>
    <w:rsid w:val="00CB1D58"/>
    <w:rsid w:val="00CB5B8C"/>
    <w:rsid w:val="00CC03BC"/>
    <w:rsid w:val="00CC0931"/>
    <w:rsid w:val="00CC3B8C"/>
    <w:rsid w:val="00CC7791"/>
    <w:rsid w:val="00CD17D1"/>
    <w:rsid w:val="00CD2103"/>
    <w:rsid w:val="00CF79AD"/>
    <w:rsid w:val="00D0450A"/>
    <w:rsid w:val="00D1017A"/>
    <w:rsid w:val="00D12AFE"/>
    <w:rsid w:val="00D1714E"/>
    <w:rsid w:val="00D221FA"/>
    <w:rsid w:val="00D25694"/>
    <w:rsid w:val="00D344D4"/>
    <w:rsid w:val="00D37A2F"/>
    <w:rsid w:val="00D42DE7"/>
    <w:rsid w:val="00D47998"/>
    <w:rsid w:val="00D47C17"/>
    <w:rsid w:val="00D53F1D"/>
    <w:rsid w:val="00D61BBE"/>
    <w:rsid w:val="00D64140"/>
    <w:rsid w:val="00D66287"/>
    <w:rsid w:val="00D7355B"/>
    <w:rsid w:val="00D7666B"/>
    <w:rsid w:val="00D953E2"/>
    <w:rsid w:val="00D96335"/>
    <w:rsid w:val="00DA3F33"/>
    <w:rsid w:val="00DB4EBD"/>
    <w:rsid w:val="00DB62A4"/>
    <w:rsid w:val="00DC2EB9"/>
    <w:rsid w:val="00DD3629"/>
    <w:rsid w:val="00DD5100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71D0"/>
    <w:rsid w:val="00EE7C79"/>
    <w:rsid w:val="00EF11FD"/>
    <w:rsid w:val="00EF1D4F"/>
    <w:rsid w:val="00F14939"/>
    <w:rsid w:val="00F1500F"/>
    <w:rsid w:val="00F20435"/>
    <w:rsid w:val="00F24CF8"/>
    <w:rsid w:val="00F27EF3"/>
    <w:rsid w:val="00F34C6C"/>
    <w:rsid w:val="00F43FDA"/>
    <w:rsid w:val="00F46AA2"/>
    <w:rsid w:val="00F46E9D"/>
    <w:rsid w:val="00F521E2"/>
    <w:rsid w:val="00F554C6"/>
    <w:rsid w:val="00F56F9F"/>
    <w:rsid w:val="00F652F0"/>
    <w:rsid w:val="00F675EC"/>
    <w:rsid w:val="00F70B0E"/>
    <w:rsid w:val="00F70C73"/>
    <w:rsid w:val="00F77BEE"/>
    <w:rsid w:val="00F817B2"/>
    <w:rsid w:val="00F86B54"/>
    <w:rsid w:val="00F90168"/>
    <w:rsid w:val="00F92392"/>
    <w:rsid w:val="00F9545A"/>
    <w:rsid w:val="00FB1789"/>
    <w:rsid w:val="00FB6FFE"/>
    <w:rsid w:val="00FC5F59"/>
    <w:rsid w:val="00FD215B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2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954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4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4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4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4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954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4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4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4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4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60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2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0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25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944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406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3. listopada 2018.</izvorni_sadrzaj>
    <derivirana_varijabla naziv="DomainObject.PlaniraniZavrsetakDatum_1">3. listopada 2018.</derivirana_varijabla>
  </DomainObject.PlaniraniZavrsetakDatum>
  <DomainObject.PlaniraniPocetakDatum>
    <izvorni_sadrzaj>3. listopada 2018.</izvorni_sadrzaj>
    <derivirana_varijabla naziv="DomainObject.PlaniraniPocetakDatum_1">3. listopada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11:15</izvorni_sadrzaj>
    <derivirana_varijabla naziv="DomainObject.PlaniraniZavrsetakVrijeme_1">11:15</derivirana_varijabla>
  </DomainObject.PlaniraniZavrsetakVrijeme>
  <DomainObject.PlaniraniPocetakVrijeme>
    <izvorni_sadrzaj>11:10</izvorni_sadrzaj>
    <derivirana_varijabla naziv="DomainObject.PlaniraniPocetakVrijeme_1">11:10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listopada 2018.</izvorni_sadrzaj>
    <derivirana_varijabla naziv="DomainObject.Zapisnik.DatumKreiranja_1">3.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St-308/2018-9</izvorni_sadrzaj>
    <derivirana_varijabla naziv="DomainObject.Zapisnik.Oznaka_1">St-308/2018-9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2018.</izvorni_sadrzaj>
    <derivirana_varijabla naziv="DomainObject.Predmet.DatumOsnivanja_1">10.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St-308/2018</izvorni_sadrzaj>
    <derivirana_varijabla naziv="DomainObject.Predmet.OznakaBroj_1">St-308/2018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NOVI TERMINAL d.o.o. za poljoprivredu i turizam</izvorni_sadrzaj>
    <derivirana_varijabla naziv="DomainObject.Predmet.ProtustrankaFormated_1">  AGRO NOVI TERMINAL d.o.o. za poljoprivredu i turizam</derivirana_varijabla>
  </DomainObject.Predmet.ProtustrankaFormated>
  <DomainObject.Predmet.ProtustrankaFormatedOIB>
    <izvorni_sadrzaj>  AGRO NOVI TERMINAL d.o.o. za poljoprivredu i turizam, OIB 72206404707</izvorni_sadrzaj>
    <derivirana_varijabla naziv="DomainObject.Predmet.ProtustrankaFormatedOIB_1">  AGRO NOVI TERMINAL d.o.o. za poljoprivredu i turizam, OIB 72206404707</derivirana_varijabla>
  </DomainObject.Predmet.ProtustrankaFormatedOIB>
  <DomainObject.Predmet.ProtustrankaFormatedWithAdress>
    <izvorni_sadrzaj> AGRO NOVI TERMINAL d.o.o. za poljoprivredu i turizam, Grgura Budislavića 1B, 23000 Zadar</izvorni_sadrzaj>
    <derivirana_varijabla naziv="DomainObject.Predmet.ProtustrankaFormatedWithAdress_1"> AGRO NOVI TERMINAL d.o.o. za poljoprivredu i turizam, Grgura Budislavića 1B, 23000 Zadar</derivirana_varijabla>
  </DomainObject.Predmet.ProtustrankaFormatedWithAdress>
  <DomainObject.Predmet.ProtustrankaFormatedWithAdressOIB>
    <izvorni_sadrzaj> AGRO NOVI TERMINAL d.o.o. za poljoprivredu i turizam, OIB 72206404707, Grgura Budislavića 1B, 23000 Zadar</izvorni_sadrzaj>
    <derivirana_varijabla naziv="DomainObject.Predmet.ProtustrankaFormatedWithAdressOIB_1"> AGRO NOVI TERMINAL d.o.o. za poljoprivredu i turizam, OIB 72206404707, Grgura Budislavića 1B, 23000 Zadar</derivirana_varijabla>
  </DomainObject.Predmet.ProtustrankaFormatedWithAdressOIB>
  <DomainObject.Predmet.ProtustrankaWithAdress>
    <izvorni_sadrzaj>AGRO NOVI TERMINAL d.o.o. za poljoprivredu i turizam Grgura Budislavića 1B, 23000 Zadar</izvorni_sadrzaj>
    <derivirana_varijabla naziv="DomainObject.Predmet.ProtustrankaWithAdress_1">AGRO NOVI TERMINAL d.o.o. za poljoprivredu i turizam Grgura Budislavića 1B, 23000 Zadar</derivirana_varijabla>
  </DomainObject.Predmet.ProtustrankaWithAdress>
  <DomainObject.Predmet.ProtustrankaWithAdressOIB>
    <izvorni_sadrzaj>AGRO NOVI TERMINAL d.o.o. za poljoprivredu i turizam, OIB 72206404707, Grgura Budislavića 1B, 23000 Zadar</izvorni_sadrzaj>
    <derivirana_varijabla naziv="DomainObject.Predmet.ProtustrankaWithAdressOIB_1">AGRO NOVI TERMINAL d.o.o. za poljoprivredu i turizam, OIB 72206404707, Grgura Budislavića 1B, 23000 Zadar</derivirana_varijabla>
  </DomainObject.Predmet.ProtustrankaWithAdressOIB>
  <DomainObject.Predmet.ProtustrankaNazivFormated>
    <izvorni_sadrzaj>AGRO NOVI TERMINAL d.o.o. za poljoprivredu i turizam</izvorni_sadrzaj>
    <derivirana_varijabla naziv="DomainObject.Predmet.ProtustrankaNazivFormated_1">AGRO NOVI TERMINAL d.o.o. za poljoprivredu i turizam</derivirana_varijabla>
  </DomainObject.Predmet.ProtustrankaNazivFormated>
  <DomainObject.Predmet.ProtustrankaNazivFormatedOIB>
    <izvorni_sadrzaj>AGRO NOVI TERMINAL d.o.o. za poljoprivredu i turizam, OIB 72206404707</izvorni_sadrzaj>
    <derivirana_varijabla naziv="DomainObject.Predmet.ProtustrankaNazivFormatedOIB_1">AGRO NOVI TERMINAL d.o.o. za poljoprivredu i turizam, OIB 72206404707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AGRO NOVI TERMINAL d.o.o. za poljoprivredu i turizam</item>
    </izvorni_sadrzaj>
    <derivirana_varijabla naziv="DomainObject.Predmet.ProtuStrankaListFormated_1">
      <item>AGRO NOVI TERMINAL d.o.o. za poljoprivredu i turizam</item>
    </derivirana_varijabla>
  </DomainObject.Predmet.ProtuStrankaListFormated>
  <DomainObject.Predmet.ProtuStrankaListFormatedOIB>
    <izvorni_sadrzaj>
      <item>AGRO NOVI TERMINAL d.o.o. za poljoprivredu i turizam, OIB 72206404707</item>
    </izvorni_sadrzaj>
    <derivirana_varijabla naziv="DomainObject.Predmet.ProtuStrankaListFormatedOIB_1">
      <item>AGRO NOVI TERMINAL d.o.o. za poljoprivredu i turizam, OIB 72206404707</item>
    </derivirana_varijabla>
  </DomainObject.Predmet.ProtuStrankaListFormatedOIB>
  <DomainObject.Predmet.ProtuStrankaListFormatedWithAdress>
    <izvorni_sadrzaj>
      <item>AGRO NOVI TERMINAL d.o.o. za poljoprivredu i turizam, Grgura Budislavića 1B, 23000 Zadar</item>
    </izvorni_sadrzaj>
    <derivirana_varijabla naziv="DomainObject.Predmet.ProtuStrankaListFormatedWithAdress_1">
      <item>AGRO NOVI TERMINAL d.o.o. za poljoprivredu i turizam, Grgura Budislavića 1B, 23000 Zadar</item>
    </derivirana_varijabla>
  </DomainObject.Predmet.ProtuStrankaListFormatedWithAdress>
  <DomainObject.Predmet.ProtuStrankaListFormatedWithAdressOIB>
    <izvorni_sadrzaj>
      <item>AGRO NOVI TERMINAL d.o.o. za poljoprivredu i turizam, OIB 72206404707, Grgura Budislavića 1B, 23000 Zadar</item>
    </izvorni_sadrzaj>
    <derivirana_varijabla naziv="DomainObject.Predmet.ProtuStrankaListFormatedWithAdressOIB_1">
      <item>AGRO NOVI TERMINAL d.o.o. za poljoprivredu i turizam, OIB 72206404707, Grgura Budislavića 1B, 23000 Zadar</item>
    </derivirana_varijabla>
  </DomainObject.Predmet.ProtuStrankaListFormatedWithAdressOIB>
  <DomainObject.Predmet.ProtuStrankaListNazivFormated>
    <izvorni_sadrzaj>
      <item>AGRO NOVI TERMINAL d.o.o. za poljoprivredu i turizam</item>
    </izvorni_sadrzaj>
    <derivirana_varijabla naziv="DomainObject.Predmet.ProtuStrankaListNazivFormated_1">
      <item>AGRO NOVI TERMINAL d.o.o. za poljoprivredu i turizam</item>
    </derivirana_varijabla>
  </DomainObject.Predmet.ProtuStrankaListNazivFormated>
  <DomainObject.Predmet.ProtuStrankaListNazivFormatedOIB>
    <izvorni_sadrzaj>
      <item>AGRO NOVI TERMINAL d.o.o. za poljoprivredu i turizam, OIB 72206404707</item>
    </izvorni_sadrzaj>
    <derivirana_varijabla naziv="DomainObject.Predmet.ProtuStrankaListNazivFormatedOIB_1">
      <item>AGRO NOVI TERMINAL d.o.o. za poljoprivredu i turizam, OIB 72206404707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St-308/2018-9</izvorni_sadrzaj>
    <derivirana_varijabla naziv="DomainObject.PoslovniBrojDokumenta_1">St-308/2018-9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AGRO NOVI TERMINAL d.o.o. za poljoprivredu i turizam</izvorni_sadrzaj>
    <derivirana_varijabla naziv="DomainObject.Predmet.ProtustrankaIDrugi_1">AGRO NOVI TERMINAL d.o.o. za poljoprivredu i turizam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AGRO NOVI TERMINAL d.o.o. za poljoprivredu i turizam, OIB 72206404707, Grgura Budislavića 1B, 23000 Zadar</izvorni_sadrzaj>
    <derivirana_varijabla naziv="DomainObject.Predmet.ProtustrankaIDrugiAdressOIB_1">AGRO NOVI TERMINAL d.o.o. za poljoprivredu i turizam, OIB 72206404707, Grgura Budislavića 1B,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AGRO NOVI TERMINAL d.o.o. za poljoprivredu i turizam</item>
    </izvorni_sadrzaj>
    <derivirana_varijabla naziv="DomainObject.Predmet.SudioniciListNaziv_1">
      <item>FINA</item>
      <item>AGRO NOVI TERMINAL d.o.o. za poljoprivredu i turizam</item>
    </derivirana_varijabla>
  </DomainObject.Predmet.SudioniciListNaziv>
  <DomainObject.Predmet.SudioniciListAdressOIB>
    <izvorni_sadrzaj>
      <item>FINA, OIB 85821130368, Ivana Danila 4,23000 Zadar</item>
      <item>AGRO NOVI TERMINAL d.o.o. za poljoprivredu i turizam, OIB 72206404707, Grgura Budislavića 1B,23000 Zadar</item>
    </izvorni_sadrzaj>
    <derivirana_varijabla naziv="DomainObject.Predmet.SudioniciListAdressOIB_1">
      <item>FINA, OIB 85821130368, Ivana Danila 4,23000 Zadar</item>
      <item>AGRO NOVI TERMINAL d.o.o. za poljoprivredu i turizam, OIB 72206404707, Grgura Budislavića 1B,23000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72206404707</item>
    </izvorni_sadrzaj>
    <derivirana_varijabla naziv="DomainObject.Predmet.SudioniciListNazivOIB_1">
      <item>, OIB 85821130368</item>
      <item>, OIB 72206404707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338A39-4B87-488C-AC92-F1AB94D005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848</properties:Characters>
  <properties:Lines>51</properties:Lines>
  <properties:Paragraphs>16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2018-10-02T13:05:00Z</dcterms:created>
  <dc:creator>Ardena Bajlo</dc:creator>
  <cp:lastModifiedBy>Vedrana Raspović</cp:lastModifiedBy>
  <cp:lastPrinted>2018-10-03T11:55:00Z</cp:lastPrinted>
  <dcterms:modified xmlns:xsi="http://www.w3.org/2001/XMLSchema-instance" xsi:type="dcterms:W3CDTF">2018-10-03T12:49:00Z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St-308/2018-9 / Zapisnik - Ročište radi izjašnjenja o prijedlogu za otvaranje steč.post (St-308-18 agro novi terminal.docx)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