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7c9ccc" w14:paraId="d7c9ccc" w:rsidRDefault="00A85724" w:rsidP="00A85724" w:rsidR="00A85724">
      <w:pPr>
        <w:jc w:val="right"/>
        <w15:collapsed w:val="false"/>
      </w:pPr>
      <w:r>
        <w:t>Broj: St-</w:t>
      </w:r>
      <w:r w:rsidR="002F634B">
        <w:t>1833</w:t>
      </w:r>
      <w:bookmarkStart w:name="_GoBack" w:id="0"/>
      <w:bookmarkEnd w:id="0"/>
      <w:r w:rsidR="00A97982">
        <w:t>/16-</w:t>
      </w:r>
      <w:r w:rsidR="00CD7B14">
        <w:t>17</w:t>
      </w:r>
    </w:p>
    <w:p w:rsidRDefault="00A20691" w:rsidP="00A20691" w:rsidR="00A20691">
      <w:r>
        <w:rPr>
          <w:rStyle w:val="Naglaeno"/>
        </w:rPr>
        <w:t xml:space="preserve">             </w:t>
      </w:r>
      <w:r w:rsidR="00A85724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20691" w:rsidP="00A20691" w:rsidR="00A20691" w:rsidRPr="00D21A2C"/>
    <w:p w:rsidRDefault="00A20691" w:rsidP="00A20691" w:rsidR="00A20691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20691" w:rsidP="00A20691" w:rsidR="00A20691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A20691" w:rsidP="00A20691" w:rsidR="00A20691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931161" w:rsidP="000B2F7E" w:rsidR="00931161"/>
    <w:p w:rsidRDefault="00931161" w:rsidP="000B2F7E" w:rsidR="000B2F7E">
      <w:pPr>
        <w:jc w:val="center"/>
      </w:pPr>
      <w:r w:rsidRPr="00931161">
        <w:t>REPUBLIKA HRVATSKA</w:t>
      </w:r>
    </w:p>
    <w:p w:rsidRDefault="00931161" w:rsidP="000B2F7E" w:rsidR="00931161" w:rsidRPr="00931161">
      <w:pPr>
        <w:jc w:val="center"/>
      </w:pPr>
    </w:p>
    <w:p w:rsidRDefault="009F17E3" w:rsidP="000B2F7E" w:rsidR="000B2F7E" w:rsidRPr="00131686">
      <w:pPr>
        <w:jc w:val="center"/>
      </w:pPr>
      <w:r w:rsidRPr="00131686">
        <w:t>R J E Š E N J E</w:t>
      </w:r>
    </w:p>
    <w:p w:rsidRDefault="00931161" w:rsidP="000B2F7E" w:rsidR="00931161" w:rsidRPr="00131686">
      <w:pPr>
        <w:rPr>
          <w:b/>
        </w:rPr>
      </w:pPr>
    </w:p>
    <w:p w:rsidRDefault="000B2F7E" w:rsidP="000B2F7E" w:rsidR="000B2F7E" w:rsidRPr="00131686">
      <w:pPr>
        <w:rPr>
          <w:b/>
        </w:rPr>
      </w:pPr>
    </w:p>
    <w:p w:rsidRDefault="000B2F7E" w:rsidP="000B2F7E" w:rsidR="000B2F7E" w:rsidRPr="00131686">
      <w:pPr>
        <w:jc w:val="both"/>
      </w:pPr>
      <w:r w:rsidRPr="00131686">
        <w:tab/>
        <w:t xml:space="preserve">Trgovački sud u Osijeku, po </w:t>
      </w:r>
      <w:r w:rsidR="002F12A7">
        <w:t xml:space="preserve">stečajnoj sutkinji </w:t>
      </w:r>
      <w:r w:rsidR="00693F81" w:rsidRPr="00131686">
        <w:t>Nadi Roso</w:t>
      </w:r>
      <w:r w:rsidRPr="00131686">
        <w:t xml:space="preserve">, u stečajnom predmetu </w:t>
      </w:r>
      <w:r w:rsidR="009F17E3" w:rsidRPr="00131686">
        <w:rPr>
          <w:b/>
        </w:rPr>
        <w:t xml:space="preserve"> </w:t>
      </w:r>
      <w:r w:rsidR="00B05E94" w:rsidRPr="00B05E94">
        <w:t>nad dužnikom</w:t>
      </w:r>
      <w:r w:rsidR="00B05E94">
        <w:rPr>
          <w:b/>
        </w:rPr>
        <w:t xml:space="preserve"> </w:t>
      </w:r>
      <w:r w:rsidR="001208B2" w:rsidRPr="001208B2">
        <w:rPr>
          <w:b/>
        </w:rPr>
        <w:t xml:space="preserve">VODOSTROJ j.d.o.o. u likvidaciji, Borovo, </w:t>
      </w:r>
      <w:proofErr w:type="spellStart"/>
      <w:r w:rsidR="001208B2" w:rsidRPr="001208B2">
        <w:rPr>
          <w:b/>
        </w:rPr>
        <w:t>Sremska</w:t>
      </w:r>
      <w:proofErr w:type="spellEnd"/>
      <w:r w:rsidR="001208B2" w:rsidRPr="001208B2">
        <w:rPr>
          <w:b/>
        </w:rPr>
        <w:t xml:space="preserve"> 28, MBS: 030159033, OIB: 18847577690</w:t>
      </w:r>
      <w:r w:rsidR="00231114" w:rsidRPr="00231114">
        <w:rPr>
          <w:b/>
        </w:rPr>
        <w:t>,</w:t>
      </w:r>
      <w:r w:rsidRPr="00131686">
        <w:t xml:space="preserve"> dana </w:t>
      </w:r>
      <w:r w:rsidR="001208B2">
        <w:t>26</w:t>
      </w:r>
      <w:r w:rsidR="00CD7B14">
        <w:t>. travnja</w:t>
      </w:r>
      <w:r w:rsidR="009F2DA4">
        <w:t xml:space="preserve"> 2017. g.,</w:t>
      </w:r>
    </w:p>
    <w:p w:rsidRDefault="00987AC4" w:rsidP="00A20691" w:rsidR="000B2F7E" w:rsidRPr="00131686">
      <w:pPr>
        <w:tabs>
          <w:tab w:pos="5610" w:val="left"/>
        </w:tabs>
        <w:jc w:val="both"/>
      </w:pPr>
      <w:r>
        <w:tab/>
      </w:r>
    </w:p>
    <w:p w:rsidRDefault="009F17E3" w:rsidP="000B2F7E" w:rsidR="000B2F7E" w:rsidRPr="00131686">
      <w:pPr>
        <w:jc w:val="center"/>
      </w:pPr>
      <w:r w:rsidRPr="00131686">
        <w:t xml:space="preserve">r i j e š i o  </w:t>
      </w:r>
      <w:r w:rsidR="000B2F7E" w:rsidRPr="00131686">
        <w:t>j e</w:t>
      </w:r>
    </w:p>
    <w:p w:rsidRDefault="000B2F7E" w:rsidP="000B2F7E" w:rsidR="000B2F7E" w:rsidRPr="00131686">
      <w:pPr>
        <w:rPr>
          <w:b/>
        </w:rPr>
      </w:pPr>
    </w:p>
    <w:p w:rsidRDefault="000B2F7E" w:rsidP="000B2F7E" w:rsidR="000B2F7E" w:rsidRPr="00131686">
      <w:pPr>
        <w:jc w:val="both"/>
      </w:pPr>
    </w:p>
    <w:p w:rsidRDefault="000B2F7E" w:rsidP="000B2F7E" w:rsidR="009F17E3" w:rsidRPr="00131686">
      <w:pPr>
        <w:jc w:val="both"/>
      </w:pPr>
      <w:r w:rsidRPr="00131686">
        <w:tab/>
        <w:t xml:space="preserve">Određuje se </w:t>
      </w:r>
      <w:r w:rsidR="009F17E3" w:rsidRPr="00131686">
        <w:t>ročište radi</w:t>
      </w:r>
      <w:r w:rsidR="00016AD3" w:rsidRPr="00131686">
        <w:t xml:space="preserve"> </w:t>
      </w:r>
      <w:r w:rsidR="00EB4F43">
        <w:t>ispitivanja uvjeta o otvaranju stečajnog postupka</w:t>
      </w:r>
      <w:r w:rsidR="00016AD3" w:rsidRPr="00131686">
        <w:t xml:space="preserve"> </w:t>
      </w:r>
      <w:r w:rsidR="00EB4F43">
        <w:t xml:space="preserve">nad dužnikom </w:t>
      </w:r>
      <w:r w:rsidR="001208B2" w:rsidRPr="001208B2">
        <w:rPr>
          <w:b/>
        </w:rPr>
        <w:t xml:space="preserve">VODOSTROJ j.d.o.o. u likvidaciji, Borovo, </w:t>
      </w:r>
      <w:proofErr w:type="spellStart"/>
      <w:r w:rsidR="001208B2" w:rsidRPr="001208B2">
        <w:rPr>
          <w:b/>
        </w:rPr>
        <w:t>Sremska</w:t>
      </w:r>
      <w:proofErr w:type="spellEnd"/>
      <w:r w:rsidR="001208B2" w:rsidRPr="001208B2">
        <w:rPr>
          <w:b/>
        </w:rPr>
        <w:t xml:space="preserve"> 28, MBS: 030159033, OIB: 18847577690</w:t>
      </w:r>
      <w:r w:rsidR="00EB4F43">
        <w:t xml:space="preserve">, </w:t>
      </w:r>
      <w:r w:rsidR="009F17E3" w:rsidRPr="00131686">
        <w:t>za dan</w:t>
      </w:r>
    </w:p>
    <w:p w:rsidRDefault="009F17E3" w:rsidP="000B2F7E" w:rsidR="009F17E3" w:rsidRPr="00131686">
      <w:pPr>
        <w:jc w:val="both"/>
      </w:pPr>
    </w:p>
    <w:p w:rsidRDefault="001208B2" w:rsidP="00B05E94" w:rsidR="009F17E3" w:rsidRPr="00131686">
      <w:pPr>
        <w:jc w:val="center"/>
        <w:rPr>
          <w:b/>
        </w:rPr>
      </w:pPr>
      <w:r>
        <w:rPr>
          <w:b/>
        </w:rPr>
        <w:t>8</w:t>
      </w:r>
      <w:r w:rsidR="00720D2B">
        <w:rPr>
          <w:b/>
        </w:rPr>
        <w:t xml:space="preserve">. </w:t>
      </w:r>
      <w:r>
        <w:rPr>
          <w:b/>
        </w:rPr>
        <w:t>lipnja</w:t>
      </w:r>
      <w:r w:rsidR="009F2DA4">
        <w:rPr>
          <w:b/>
        </w:rPr>
        <w:t xml:space="preserve"> 2017.</w:t>
      </w:r>
      <w:r w:rsidR="00A85724">
        <w:rPr>
          <w:b/>
        </w:rPr>
        <w:t xml:space="preserve"> g. u </w:t>
      </w:r>
      <w:r>
        <w:rPr>
          <w:b/>
        </w:rPr>
        <w:t>10,00</w:t>
      </w:r>
      <w:r w:rsidR="00A85724">
        <w:rPr>
          <w:b/>
        </w:rPr>
        <w:t xml:space="preserve"> sati</w:t>
      </w:r>
    </w:p>
    <w:p w:rsidRDefault="009F17E3" w:rsidP="009F17E3" w:rsidR="009F17E3" w:rsidRPr="00131686">
      <w:pPr>
        <w:jc w:val="center"/>
        <w:rPr>
          <w:b/>
        </w:rPr>
      </w:pPr>
    </w:p>
    <w:p w:rsidRDefault="000B2F7E" w:rsidP="00982AC4" w:rsidR="00AD226C">
      <w:pPr>
        <w:jc w:val="both"/>
      </w:pPr>
      <w:r w:rsidRPr="00131686">
        <w:rPr>
          <w:b/>
        </w:rPr>
        <w:t xml:space="preserve"> </w:t>
      </w:r>
      <w:r w:rsidRPr="00131686">
        <w:t xml:space="preserve">u Trgovačkom sudu u Osijeku, Zagrebačka broj 2, soba broj </w:t>
      </w:r>
      <w:r w:rsidR="002F12A7">
        <w:t>40</w:t>
      </w:r>
      <w:r w:rsidR="00AD226C">
        <w:t>/II</w:t>
      </w:r>
      <w:r w:rsidR="00982AC4">
        <w:t xml:space="preserve"> </w:t>
      </w:r>
      <w:r w:rsidR="00AD226C">
        <w:t>te se na isto pozivaju:</w:t>
      </w:r>
    </w:p>
    <w:p w:rsidRDefault="003F098C" w:rsidP="00982AC4" w:rsidR="003F098C">
      <w:pPr>
        <w:jc w:val="both"/>
      </w:pPr>
    </w:p>
    <w:p w:rsidRDefault="003F098C" w:rsidP="00AD226C" w:rsidR="003F098C">
      <w:pPr>
        <w:jc w:val="both"/>
      </w:pPr>
    </w:p>
    <w:p w:rsidRDefault="00982AC4" w:rsidP="00AD226C" w:rsidR="00982AC4">
      <w:pPr>
        <w:jc w:val="both"/>
      </w:pPr>
      <w:r>
        <w:t xml:space="preserve">- </w:t>
      </w:r>
      <w:r w:rsidR="0007283C">
        <w:t>ŽDO</w:t>
      </w:r>
      <w:r>
        <w:t xml:space="preserve"> </w:t>
      </w:r>
      <w:r w:rsidR="00CD7B14">
        <w:t>Vukovar</w:t>
      </w:r>
    </w:p>
    <w:p w:rsidRDefault="0004468C" w:rsidP="00AD226C" w:rsidR="0004468C">
      <w:pPr>
        <w:jc w:val="both"/>
      </w:pPr>
      <w:r>
        <w:t>- FINA</w:t>
      </w:r>
    </w:p>
    <w:p w:rsidRDefault="009F2DA4" w:rsidP="009F2DA4" w:rsidR="00132613">
      <w:pPr>
        <w:tabs>
          <w:tab w:pos="6300" w:val="left"/>
        </w:tabs>
        <w:jc w:val="both"/>
      </w:pPr>
      <w:r>
        <w:t>-</w:t>
      </w:r>
      <w:r w:rsidR="00CD7B14">
        <w:t xml:space="preserve"> </w:t>
      </w:r>
      <w:r w:rsidR="00132613">
        <w:t>dužnik</w:t>
      </w:r>
      <w:r w:rsidR="00A97982">
        <w:t xml:space="preserve"> </w:t>
      </w:r>
    </w:p>
    <w:p w:rsidRDefault="00CD7B14" w:rsidP="009F2DA4" w:rsidR="00CD7B14">
      <w:pPr>
        <w:tabs>
          <w:tab w:pos="6300" w:val="left"/>
        </w:tabs>
        <w:jc w:val="both"/>
      </w:pPr>
      <w:r>
        <w:t xml:space="preserve">- </w:t>
      </w:r>
      <w:proofErr w:type="spellStart"/>
      <w:r>
        <w:t>priv</w:t>
      </w:r>
      <w:proofErr w:type="spellEnd"/>
      <w:r>
        <w:t xml:space="preserve">. st. uprav. </w:t>
      </w:r>
      <w:r w:rsidR="001208B2">
        <w:t>Zorislav Novoselac</w:t>
      </w:r>
    </w:p>
    <w:p w:rsidRDefault="002F12A7" w:rsidP="000B2F7E" w:rsidR="002F12A7" w:rsidRPr="00131686">
      <w:pPr>
        <w:jc w:val="both"/>
      </w:pPr>
    </w:p>
    <w:p w:rsidRDefault="00855A25" w:rsidP="00855A25" w:rsidR="000B2F7E" w:rsidRPr="0004468C">
      <w:pPr>
        <w:tabs>
          <w:tab w:pos="4392" w:val="center"/>
          <w:tab w:pos="6450" w:val="left"/>
        </w:tabs>
      </w:pPr>
      <w:r>
        <w:rPr>
          <w:b/>
        </w:rPr>
        <w:tab/>
      </w:r>
      <w:r w:rsidR="000B2F7E" w:rsidRPr="0004468C">
        <w:t>U Osijeku</w:t>
      </w:r>
      <w:r w:rsidR="00693F81" w:rsidRPr="0004468C">
        <w:t xml:space="preserve"> </w:t>
      </w:r>
      <w:r w:rsidR="001208B2">
        <w:t>26</w:t>
      </w:r>
      <w:r w:rsidR="00CD7B14">
        <w:t>. travnja</w:t>
      </w:r>
      <w:r w:rsidRPr="0004468C">
        <w:t xml:space="preserve"> 2017. g.</w:t>
      </w:r>
    </w:p>
    <w:p w:rsidRDefault="00982AC4" w:rsidP="00982AC4" w:rsidR="000B2F7E" w:rsidRPr="00131686">
      <w:pPr>
        <w:tabs>
          <w:tab w:pos="-3060" w:val="left"/>
          <w:tab w:pos="5700" w:val="left"/>
        </w:tabs>
        <w:rPr>
          <w:b/>
        </w:rPr>
      </w:pPr>
      <w:r>
        <w:rPr>
          <w:b/>
        </w:rPr>
        <w:tab/>
      </w:r>
    </w:p>
    <w:p w:rsidRDefault="000B2F7E" w:rsidP="000B2F7E" w:rsidR="000B2F7E" w:rsidRPr="00131686">
      <w:pPr>
        <w:tabs>
          <w:tab w:pos="5786" w:val="left"/>
        </w:tabs>
      </w:pPr>
    </w:p>
    <w:p w:rsidRDefault="000B2F7E" w:rsidP="000B2F7E" w:rsidR="000B2F7E" w:rsidRPr="00131686">
      <w:pPr>
        <w:jc w:val="both"/>
      </w:pPr>
      <w:r w:rsidRPr="00131686">
        <w:t>ZAPISNIČAR</w:t>
      </w:r>
      <w:r w:rsidRPr="00131686">
        <w:tab/>
      </w:r>
      <w:r w:rsidRPr="00131686">
        <w:tab/>
      </w:r>
      <w:r w:rsidRPr="00131686">
        <w:tab/>
      </w:r>
      <w:r w:rsidRPr="00131686">
        <w:tab/>
      </w:r>
      <w:r w:rsidRPr="00131686">
        <w:tab/>
      </w:r>
      <w:r w:rsidRPr="00131686">
        <w:tab/>
      </w:r>
      <w:r w:rsidRPr="00131686">
        <w:tab/>
        <w:t>STEČAJN</w:t>
      </w:r>
      <w:r w:rsidR="002F12A7">
        <w:t>A SUTKINJA</w:t>
      </w:r>
    </w:p>
    <w:p w:rsidRDefault="00693F81" w:rsidP="003F098C" w:rsidR="001B3FBE">
      <w:pPr>
        <w:jc w:val="both"/>
      </w:pPr>
      <w:r w:rsidRPr="00131686">
        <w:t>Danijela Sekulić</w:t>
      </w:r>
      <w:r w:rsidR="000B2F7E" w:rsidRPr="00131686">
        <w:tab/>
      </w:r>
      <w:r w:rsidR="000B2F7E" w:rsidRPr="00131686">
        <w:tab/>
      </w:r>
      <w:r w:rsidR="000B2F7E" w:rsidRPr="00131686">
        <w:tab/>
      </w:r>
      <w:r w:rsidR="000B2F7E" w:rsidRPr="00131686">
        <w:tab/>
        <w:t xml:space="preserve">             </w:t>
      </w:r>
      <w:r w:rsidRPr="00131686">
        <w:t xml:space="preserve"> </w:t>
      </w:r>
      <w:r w:rsidRPr="00131686">
        <w:tab/>
        <w:t xml:space="preserve">       NADA ROSO</w:t>
      </w:r>
    </w:p>
    <w:p w:rsidRDefault="003F098C" w:rsidP="003F098C" w:rsidR="003F098C" w:rsidRPr="00131686">
      <w:pPr>
        <w:jc w:val="both"/>
      </w:pPr>
    </w:p>
    <w:p w:rsidRDefault="001B3FBE" w:rsidP="00693F81" w:rsidR="001B3FBE" w:rsidRPr="00131686">
      <w:pPr>
        <w:pStyle w:val="Tijeloteksta"/>
        <w:ind w:left="360"/>
        <w:jc w:val="left"/>
      </w:pPr>
    </w:p>
    <w:p w:rsidRDefault="000B2F7E" w:rsidP="000B2F7E" w:rsidR="000B2F7E">
      <w:pPr>
        <w:ind w:left="360"/>
        <w:jc w:val="both"/>
      </w:pPr>
      <w:r w:rsidRPr="00131686">
        <w:t>DNA</w:t>
      </w:r>
      <w:r w:rsidR="005013B3">
        <w:t>:</w:t>
      </w:r>
    </w:p>
    <w:p w:rsidRDefault="00B81181" w:rsidP="00B81181" w:rsidR="00B81181">
      <w:pPr>
        <w:pStyle w:val="Odlomakpopisa"/>
        <w:numPr>
          <w:ilvl w:val="0"/>
          <w:numId w:val="18"/>
        </w:numPr>
        <w:jc w:val="both"/>
      </w:pPr>
      <w:r>
        <w:t xml:space="preserve">ŽDO </w:t>
      </w:r>
      <w:r w:rsidR="00CD7B14">
        <w:t>Vukovar</w:t>
      </w:r>
    </w:p>
    <w:p w:rsidRDefault="00A97982" w:rsidP="00720D2B" w:rsidR="00720D2B" w:rsidRPr="00720D2B">
      <w:pPr>
        <w:pStyle w:val="Odlomakpopisa"/>
        <w:numPr>
          <w:ilvl w:val="0"/>
          <w:numId w:val="18"/>
        </w:numPr>
        <w:jc w:val="both"/>
      </w:pPr>
      <w:proofErr w:type="spellStart"/>
      <w:r>
        <w:t>priv</w:t>
      </w:r>
      <w:proofErr w:type="spellEnd"/>
      <w:r>
        <w:t xml:space="preserve">. st. upravitelj </w:t>
      </w:r>
      <w:r w:rsidR="001208B2">
        <w:t>Zorislav Novoselac</w:t>
      </w:r>
    </w:p>
    <w:p w:rsidRDefault="00B81181" w:rsidP="00B81181" w:rsidR="00B81181">
      <w:pPr>
        <w:pStyle w:val="Odlomakpopisa"/>
        <w:numPr>
          <w:ilvl w:val="0"/>
          <w:numId w:val="18"/>
        </w:numPr>
        <w:jc w:val="both"/>
      </w:pPr>
      <w:r>
        <w:t>dužnik</w:t>
      </w:r>
      <w:r w:rsidR="00A97982">
        <w:t xml:space="preserve"> </w:t>
      </w:r>
    </w:p>
    <w:p w:rsidRDefault="0004468C" w:rsidP="00B81181" w:rsidR="0004468C">
      <w:pPr>
        <w:pStyle w:val="Odlomakpopisa"/>
        <w:numPr>
          <w:ilvl w:val="0"/>
          <w:numId w:val="18"/>
        </w:numPr>
        <w:tabs>
          <w:tab w:pos="6300" w:val="left"/>
        </w:tabs>
        <w:jc w:val="both"/>
      </w:pPr>
      <w:r>
        <w:t>FINA</w:t>
      </w:r>
    </w:p>
    <w:p w:rsidRDefault="002F12A7" w:rsidP="00A97982" w:rsidR="001208B2">
      <w:pPr>
        <w:pStyle w:val="Odlomakpopisa"/>
        <w:numPr>
          <w:ilvl w:val="0"/>
          <w:numId w:val="18"/>
        </w:numPr>
        <w:jc w:val="both"/>
      </w:pPr>
      <w:r>
        <w:t>e-</w:t>
      </w:r>
      <w:proofErr w:type="spellStart"/>
      <w:r>
        <w:t>ogl</w:t>
      </w:r>
      <w:proofErr w:type="spellEnd"/>
      <w:r>
        <w:t xml:space="preserve">. pl. </w:t>
      </w:r>
    </w:p>
    <w:p w:rsidRDefault="00855A25" w:rsidP="00A97982" w:rsidR="009F2DA4">
      <w:pPr>
        <w:pStyle w:val="Odlomakpopisa"/>
        <w:numPr>
          <w:ilvl w:val="0"/>
          <w:numId w:val="18"/>
        </w:numPr>
        <w:jc w:val="both"/>
      </w:pPr>
      <w:r>
        <w:t>R-</w:t>
      </w:r>
      <w:r w:rsidR="001208B2">
        <w:t>8.6.</w:t>
      </w:r>
    </w:p>
    <w:p w:rsidRDefault="00693F81" w:rsidP="000B2F7E" w:rsidR="00693F81" w:rsidRPr="00131686">
      <w:pPr>
        <w:rPr>
          <w:b/>
        </w:rPr>
      </w:pPr>
    </w:p>
    <w:p w:rsidRDefault="00693F81" w:rsidP="000B2F7E" w:rsidR="00693F81" w:rsidRPr="00131686">
      <w:pPr>
        <w:rPr>
          <w:b/>
        </w:rPr>
      </w:pPr>
    </w:p>
    <w:p w:rsidRDefault="00693F81" w:rsidP="000B2F7E" w:rsidR="00693F81">
      <w:pPr>
        <w:rPr>
          <w:rFonts w:cs="Tahoma" w:hAnsi="Tahoma" w:ascii="Tahoma"/>
          <w:b/>
        </w:rPr>
      </w:pPr>
    </w:p>
    <w:p w:rsidRDefault="00693F81" w:rsidP="000B2F7E" w:rsidR="00693F81">
      <w:pPr>
        <w:rPr>
          <w:rFonts w:cs="Tahoma" w:hAnsi="Tahoma" w:ascii="Tahoma"/>
          <w:b/>
        </w:rPr>
      </w:pPr>
    </w:p>
    <w:p w:rsidRDefault="00693F81" w:rsidP="000B2F7E" w:rsidR="00693F81">
      <w:pPr>
        <w:rPr>
          <w:rFonts w:cs="Tahoma" w:hAnsi="Tahoma" w:ascii="Tahoma"/>
          <w:b/>
        </w:rPr>
      </w:pPr>
    </w:p>
    <w:p w:rsidRDefault="00693F81" w:rsidP="000B2F7E" w:rsidR="00693F81">
      <w:pPr>
        <w:rPr>
          <w:rFonts w:cs="Tahoma" w:hAnsi="Tahoma" w:ascii="Tahoma"/>
          <w:b/>
        </w:rPr>
      </w:pPr>
    </w:p>
    <w:p w:rsidRDefault="00693F81" w:rsidP="000B2F7E" w:rsidR="00693F81">
      <w:pPr>
        <w:rPr>
          <w:rFonts w:cs="Tahoma" w:hAnsi="Tahoma" w:ascii="Tahoma"/>
          <w:b/>
        </w:rPr>
      </w:pPr>
    </w:p>
    <w:p w:rsidRDefault="00693F81" w:rsidP="000B2F7E" w:rsidR="00693F81">
      <w:pPr>
        <w:rPr>
          <w:rFonts w:cs="Tahoma" w:hAnsi="Tahoma" w:ascii="Tahoma"/>
          <w:b/>
        </w:rPr>
      </w:pPr>
    </w:p>
    <w:p w:rsidRDefault="00693F81" w:rsidP="000B2F7E" w:rsidR="00693F81">
      <w:pPr>
        <w:rPr>
          <w:rFonts w:cs="Tahoma" w:hAnsi="Tahoma" w:ascii="Tahoma"/>
          <w:b/>
        </w:rPr>
      </w:pPr>
    </w:p>
    <w:p w:rsidRDefault="000B2F7E" w:rsidP="000B2F7E" w:rsidR="000B2F7E">
      <w:pPr>
        <w:jc w:val="both"/>
        <w:rPr>
          <w:rFonts w:cs="Tahoma" w:hAnsi="Tahoma" w:ascii="Tahoma"/>
        </w:rPr>
      </w:pPr>
    </w:p>
    <w:p w:rsidRDefault="001C008B" w:rsidP="001C008B" w:rsidR="001C008B"/>
    <w:p w:rsidRDefault="001C008B" w:rsidP="001C008B" w:rsidR="001C008B">
      <w:pPr>
        <w:pStyle w:val="Tijeloteksta"/>
        <w:ind w:left="360"/>
        <w:jc w:val="left"/>
      </w:pPr>
    </w:p>
    <w:p w:rsidRDefault="001C008B" w:rsidP="00C25B07" w:rsidR="002F12A7" w:rsidRPr="001C008B">
      <w:pPr>
        <w:ind w:left="5387"/>
        <w:jc w:val="both"/>
      </w:pPr>
      <w:r>
        <w:t xml:space="preserve">                                                                                          </w:t>
      </w:r>
      <w:r w:rsidR="002F12A7"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Default="002F12A7" w:rsidP="002F12A7" w:rsidR="002F12A7" w:rsidRPr="001C008B"/>
    <w:p w:rsidRDefault="001C008B" w:rsidP="002F12A7" w:rsidR="001C008B">
      <w:pPr>
        <w:jc w:val="both"/>
      </w:pPr>
    </w:p>
    <w:p w:rsidRDefault="001C008B" w:rsidP="001C008B" w:rsidR="001C008B" w:rsidRPr="001C008B"/>
    <w:p w:rsidRDefault="001C008B" w:rsidP="001C008B" w:rsidR="001C008B" w:rsidRPr="001C008B"/>
    <w:sectPr w:rsidSect="00956241" w:rsidR="001C008B" w:rsidRPr="001C008B">
      <w:pgSz w:code="9" w:h="16838" w:w="11906"/>
      <w:pgMar w:gutter="0" w:footer="709" w:header="709" w:left="1704" w:bottom="1258" w:right="1418" w:top="107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C020EB"/>
    <w:multiLevelType w:val="hybridMultilevel"/>
    <w:tmpl w:val="B7B885D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7EA59B1"/>
    <w:multiLevelType w:val="hybridMultilevel"/>
    <w:tmpl w:val="4566B632"/>
    <w:lvl w:tplc="E40C273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0E25654D"/>
    <w:multiLevelType w:val="hybridMultilevel"/>
    <w:tmpl w:val="41A6E52A"/>
    <w:lvl w:tplc="5F2442C0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4F36303"/>
    <w:multiLevelType w:val="hybridMultilevel"/>
    <w:tmpl w:val="2424BA92"/>
    <w:lvl w:tplc="41442F0C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6EB49D7"/>
    <w:multiLevelType w:val="hybridMultilevel"/>
    <w:tmpl w:val="141CD060"/>
    <w:lvl w:tplc="F6607FC4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6">
    <w:nsid w:val="281605B7"/>
    <w:multiLevelType w:val="hybridMultilevel"/>
    <w:tmpl w:val="0F0CB9EC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7FC0C3D"/>
    <w:multiLevelType w:val="hybridMultilevel"/>
    <w:tmpl w:val="C38688E2"/>
    <w:lvl w:tplc="0409000F" w:ilvl="0">
      <w:start w:val="1"/>
      <w:numFmt w:val="decimal"/>
      <w:lvlText w:val="%1."/>
      <w:lvlJc w:val="left"/>
      <w:pPr>
        <w:tabs>
          <w:tab w:pos="928" w:val="num"/>
        </w:tabs>
        <w:ind w:hanging="360" w:left="928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395E0E5F"/>
    <w:multiLevelType w:val="hybridMultilevel"/>
    <w:tmpl w:val="27A09C6E"/>
    <w:lvl w:tplc="66DEB2CE" w:ilvl="0">
      <w:start w:val="1"/>
      <w:numFmt w:val="decimal"/>
      <w:lvlText w:val="%1."/>
      <w:lvlJc w:val="left"/>
      <w:pPr>
        <w:ind w:hanging="360" w:left="4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140"/>
      </w:pPr>
    </w:lvl>
    <w:lvl w:tentative="true" w:tplc="041A001B" w:ilvl="2">
      <w:start w:val="1"/>
      <w:numFmt w:val="lowerRoman"/>
      <w:lvlText w:val="%3."/>
      <w:lvlJc w:val="right"/>
      <w:pPr>
        <w:ind w:hanging="180" w:left="1860"/>
      </w:pPr>
    </w:lvl>
    <w:lvl w:tentative="true" w:tplc="041A000F" w:ilvl="3">
      <w:start w:val="1"/>
      <w:numFmt w:val="decimal"/>
      <w:lvlText w:val="%4."/>
      <w:lvlJc w:val="left"/>
      <w:pPr>
        <w:ind w:hanging="360" w:left="2580"/>
      </w:pPr>
    </w:lvl>
    <w:lvl w:tentative="true" w:tplc="041A0019" w:ilvl="4">
      <w:start w:val="1"/>
      <w:numFmt w:val="lowerLetter"/>
      <w:lvlText w:val="%5."/>
      <w:lvlJc w:val="left"/>
      <w:pPr>
        <w:ind w:hanging="360" w:left="3300"/>
      </w:pPr>
    </w:lvl>
    <w:lvl w:tentative="true" w:tplc="041A001B" w:ilvl="5">
      <w:start w:val="1"/>
      <w:numFmt w:val="lowerRoman"/>
      <w:lvlText w:val="%6."/>
      <w:lvlJc w:val="right"/>
      <w:pPr>
        <w:ind w:hanging="180" w:left="4020"/>
      </w:pPr>
    </w:lvl>
    <w:lvl w:tentative="true" w:tplc="041A000F" w:ilvl="6">
      <w:start w:val="1"/>
      <w:numFmt w:val="decimal"/>
      <w:lvlText w:val="%7."/>
      <w:lvlJc w:val="left"/>
      <w:pPr>
        <w:ind w:hanging="360" w:left="4740"/>
      </w:pPr>
    </w:lvl>
    <w:lvl w:tentative="true" w:tplc="041A0019" w:ilvl="7">
      <w:start w:val="1"/>
      <w:numFmt w:val="lowerLetter"/>
      <w:lvlText w:val="%8."/>
      <w:lvlJc w:val="left"/>
      <w:pPr>
        <w:ind w:hanging="360" w:left="5460"/>
      </w:pPr>
    </w:lvl>
    <w:lvl w:tentative="true" w:tplc="041A001B" w:ilvl="8">
      <w:start w:val="1"/>
      <w:numFmt w:val="lowerRoman"/>
      <w:lvlText w:val="%9."/>
      <w:lvlJc w:val="right"/>
      <w:pPr>
        <w:ind w:hanging="180" w:left="6180"/>
      </w:pPr>
    </w:lvl>
  </w:abstractNum>
  <w:abstractNum w:abstractNumId="9">
    <w:nsid w:val="3A3073DE"/>
    <w:multiLevelType w:val="hybridMultilevel"/>
    <w:tmpl w:val="A69E7426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4D7D6AB0"/>
    <w:multiLevelType w:val="hybridMultilevel"/>
    <w:tmpl w:val="2AAC8CEE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5AAD7590"/>
    <w:multiLevelType w:val="hybridMultilevel"/>
    <w:tmpl w:val="B13A78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5E9961D4"/>
    <w:multiLevelType w:val="hybridMultilevel"/>
    <w:tmpl w:val="F880DCCA"/>
    <w:lvl w:tplc="B2A62EF0" w:ilvl="0">
      <w:start w:val="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ahoma" w:eastAsia="Times New Roman" w:hAnsi="Tahoma" w:ascii="Tahoma" w:hint="default"/>
      </w:rPr>
    </w:lvl>
    <w:lvl w:tplc="0409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plc="0409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plc="0409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plc="0409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plc="0409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plc="0409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plc="0409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3">
    <w:nsid w:val="64D92118"/>
    <w:multiLevelType w:val="hybridMultilevel"/>
    <w:tmpl w:val="28582E34"/>
    <w:lvl w:tplc="3FCC0AA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4">
    <w:nsid w:val="65CA385F"/>
    <w:multiLevelType w:val="hybridMultilevel"/>
    <w:tmpl w:val="040CA92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671278DB"/>
    <w:multiLevelType w:val="hybridMultilevel"/>
    <w:tmpl w:val="9D0E936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6ADE0E3C"/>
    <w:multiLevelType w:val="hybridMultilevel"/>
    <w:tmpl w:val="5136D616"/>
    <w:lvl w:tplc="3D368FFC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7">
    <w:nsid w:val="794A4C87"/>
    <w:multiLevelType w:val="hybridMultilevel"/>
    <w:tmpl w:val="0BFC3EEC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3"/>
  </w:num>
  <w:num w:numId="2">
    <w:abstractNumId w:val="4"/>
  </w:num>
  <w:num w:numId="3">
    <w:abstractNumId w:val="17"/>
  </w:num>
  <w:num w:numId="4">
    <w:abstractNumId w:val="2"/>
  </w:num>
  <w:num w:numId="5">
    <w:abstractNumId w:val="1"/>
  </w:num>
  <w:num w:numId="6">
    <w:abstractNumId w:val="16"/>
  </w:num>
  <w:num w:numId="7">
    <w:abstractNumId w:val="5"/>
  </w:num>
  <w:num w:numId="8">
    <w:abstractNumId w:val="11"/>
  </w:num>
  <w:num w:numId="9">
    <w:abstractNumId w:val="15"/>
  </w:num>
  <w:num w:numId="10">
    <w:abstractNumId w:val="3"/>
  </w:num>
  <w:num w:numId="1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2"/>
  </w:num>
  <w:num w:numId="1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4"/>
  </w:num>
  <w:num w:numId="17">
    <w:abstractNumId w:val="8"/>
  </w:num>
  <w:num w:numId="1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778C"/>
    <w:rsid w:val="00012BB2"/>
    <w:rsid w:val="00014887"/>
    <w:rsid w:val="00016AD3"/>
    <w:rsid w:val="00016B25"/>
    <w:rsid w:val="0004468C"/>
    <w:rsid w:val="000535EA"/>
    <w:rsid w:val="0007283C"/>
    <w:rsid w:val="00077C9D"/>
    <w:rsid w:val="00091B4B"/>
    <w:rsid w:val="000B2F7E"/>
    <w:rsid w:val="000B3C57"/>
    <w:rsid w:val="000E4C7F"/>
    <w:rsid w:val="000E762A"/>
    <w:rsid w:val="00102060"/>
    <w:rsid w:val="001208B2"/>
    <w:rsid w:val="00131686"/>
    <w:rsid w:val="00132613"/>
    <w:rsid w:val="001437B2"/>
    <w:rsid w:val="00173F18"/>
    <w:rsid w:val="001B1688"/>
    <w:rsid w:val="001B3FBE"/>
    <w:rsid w:val="001C008B"/>
    <w:rsid w:val="001C73F4"/>
    <w:rsid w:val="001C7F1E"/>
    <w:rsid w:val="001E375C"/>
    <w:rsid w:val="00220DC1"/>
    <w:rsid w:val="00231114"/>
    <w:rsid w:val="00232B4D"/>
    <w:rsid w:val="002636A2"/>
    <w:rsid w:val="00267D26"/>
    <w:rsid w:val="0027408E"/>
    <w:rsid w:val="002A2AF5"/>
    <w:rsid w:val="002C3EEA"/>
    <w:rsid w:val="002D2610"/>
    <w:rsid w:val="002F12A7"/>
    <w:rsid w:val="002F33F5"/>
    <w:rsid w:val="002F634B"/>
    <w:rsid w:val="002F66FE"/>
    <w:rsid w:val="00302983"/>
    <w:rsid w:val="00311255"/>
    <w:rsid w:val="00342079"/>
    <w:rsid w:val="003612A7"/>
    <w:rsid w:val="00375C7E"/>
    <w:rsid w:val="003924AF"/>
    <w:rsid w:val="003C08F8"/>
    <w:rsid w:val="003D02B1"/>
    <w:rsid w:val="003F064D"/>
    <w:rsid w:val="003F098C"/>
    <w:rsid w:val="0041638D"/>
    <w:rsid w:val="00421D71"/>
    <w:rsid w:val="00457175"/>
    <w:rsid w:val="004638F5"/>
    <w:rsid w:val="0046632E"/>
    <w:rsid w:val="004826B8"/>
    <w:rsid w:val="00482F57"/>
    <w:rsid w:val="0048747B"/>
    <w:rsid w:val="004A5E91"/>
    <w:rsid w:val="004B21C1"/>
    <w:rsid w:val="004C3969"/>
    <w:rsid w:val="004D5A26"/>
    <w:rsid w:val="004E11EC"/>
    <w:rsid w:val="004E466C"/>
    <w:rsid w:val="004F5FE8"/>
    <w:rsid w:val="005013B3"/>
    <w:rsid w:val="00506C35"/>
    <w:rsid w:val="0053545A"/>
    <w:rsid w:val="005437AE"/>
    <w:rsid w:val="00550133"/>
    <w:rsid w:val="00556098"/>
    <w:rsid w:val="00592486"/>
    <w:rsid w:val="005931E7"/>
    <w:rsid w:val="005B59B6"/>
    <w:rsid w:val="005D7EC1"/>
    <w:rsid w:val="005E0CFB"/>
    <w:rsid w:val="00632865"/>
    <w:rsid w:val="006507E5"/>
    <w:rsid w:val="00652724"/>
    <w:rsid w:val="00656F43"/>
    <w:rsid w:val="00661E6A"/>
    <w:rsid w:val="006856E5"/>
    <w:rsid w:val="00693F81"/>
    <w:rsid w:val="0069656A"/>
    <w:rsid w:val="006C079D"/>
    <w:rsid w:val="006E22B2"/>
    <w:rsid w:val="00720D2B"/>
    <w:rsid w:val="00721BE4"/>
    <w:rsid w:val="00723D92"/>
    <w:rsid w:val="0073010A"/>
    <w:rsid w:val="00754474"/>
    <w:rsid w:val="00766D29"/>
    <w:rsid w:val="0077329E"/>
    <w:rsid w:val="0078009A"/>
    <w:rsid w:val="00796AED"/>
    <w:rsid w:val="007A4540"/>
    <w:rsid w:val="00812461"/>
    <w:rsid w:val="00814537"/>
    <w:rsid w:val="00817C66"/>
    <w:rsid w:val="00826FA9"/>
    <w:rsid w:val="00855A25"/>
    <w:rsid w:val="00860129"/>
    <w:rsid w:val="00863895"/>
    <w:rsid w:val="00875548"/>
    <w:rsid w:val="008A66B9"/>
    <w:rsid w:val="008C6627"/>
    <w:rsid w:val="008C6D5E"/>
    <w:rsid w:val="008D462B"/>
    <w:rsid w:val="00901EF5"/>
    <w:rsid w:val="009120D2"/>
    <w:rsid w:val="00931161"/>
    <w:rsid w:val="00937840"/>
    <w:rsid w:val="00952393"/>
    <w:rsid w:val="00956241"/>
    <w:rsid w:val="009563BD"/>
    <w:rsid w:val="00980E4D"/>
    <w:rsid w:val="00982AC4"/>
    <w:rsid w:val="00987AC4"/>
    <w:rsid w:val="009A412B"/>
    <w:rsid w:val="009B40D7"/>
    <w:rsid w:val="009B46D8"/>
    <w:rsid w:val="009C670C"/>
    <w:rsid w:val="009F17E3"/>
    <w:rsid w:val="009F2DA4"/>
    <w:rsid w:val="00A07CA2"/>
    <w:rsid w:val="00A10C19"/>
    <w:rsid w:val="00A20691"/>
    <w:rsid w:val="00A20F3B"/>
    <w:rsid w:val="00A46436"/>
    <w:rsid w:val="00A834B1"/>
    <w:rsid w:val="00A85724"/>
    <w:rsid w:val="00A97982"/>
    <w:rsid w:val="00AA6B6E"/>
    <w:rsid w:val="00AD226C"/>
    <w:rsid w:val="00B05E94"/>
    <w:rsid w:val="00B24B41"/>
    <w:rsid w:val="00B659E8"/>
    <w:rsid w:val="00B81181"/>
    <w:rsid w:val="00B82540"/>
    <w:rsid w:val="00B95B20"/>
    <w:rsid w:val="00BE111B"/>
    <w:rsid w:val="00BE33FF"/>
    <w:rsid w:val="00C2016D"/>
    <w:rsid w:val="00C25B07"/>
    <w:rsid w:val="00C56F9E"/>
    <w:rsid w:val="00C81C0A"/>
    <w:rsid w:val="00CA01EF"/>
    <w:rsid w:val="00CC07DA"/>
    <w:rsid w:val="00CC6DE9"/>
    <w:rsid w:val="00CD7B14"/>
    <w:rsid w:val="00D24D2F"/>
    <w:rsid w:val="00D278CB"/>
    <w:rsid w:val="00D47D59"/>
    <w:rsid w:val="00D846D2"/>
    <w:rsid w:val="00D97782"/>
    <w:rsid w:val="00DA360A"/>
    <w:rsid w:val="00DA4636"/>
    <w:rsid w:val="00DC3C50"/>
    <w:rsid w:val="00E12DAD"/>
    <w:rsid w:val="00E23AF8"/>
    <w:rsid w:val="00E60C19"/>
    <w:rsid w:val="00E96356"/>
    <w:rsid w:val="00EA028A"/>
    <w:rsid w:val="00EB4F43"/>
    <w:rsid w:val="00ED4C16"/>
    <w:rsid w:val="00F36B85"/>
    <w:rsid w:val="00F44208"/>
    <w:rsid w:val="00F46E60"/>
    <w:rsid w:val="00F5246D"/>
    <w:rsid w:val="00F65B43"/>
    <w:rsid w:val="00F73514"/>
    <w:rsid w:val="00F82537"/>
    <w:rsid w:val="00F83779"/>
    <w:rsid w:val="00FE71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23D92"/>
    <w:pPr>
      <w:jc w:val="both"/>
    </w:pPr>
  </w:style>
  <w:style w:styleId="Tekstbalonia" w:type="paragraph">
    <w:name w:val="Balloon Text"/>
    <w:basedOn w:val="Normal"/>
    <w:semiHidden/>
    <w:rsid w:val="00232B4D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1C008B"/>
    <w:rPr>
      <w:sz w:val="24"/>
      <w:szCs w:val="24"/>
    </w:rPr>
  </w:style>
  <w:style w:styleId="Hiperveza" w:type="character">
    <w:name w:val="Hyperlink"/>
    <w:unhideWhenUsed/>
    <w:rsid w:val="000B2F7E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0B2F7E"/>
    <w:pPr>
      <w:ind w:left="708"/>
    </w:pPr>
  </w:style>
  <w:style w:styleId="Naglaeno" w:type="character">
    <w:name w:val="Strong"/>
    <w:qFormat/>
    <w:rsid w:val="00A20691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C25B07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C25B0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25B0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25B0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25B0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23D92"/>
    <w:pPr>
      <w:jc w:val="both"/>
    </w:pPr>
  </w:style>
  <w:style w:styleId="Tekstbalonia" w:type="paragraph">
    <w:name w:val="Balloon Text"/>
    <w:basedOn w:val="Normal"/>
    <w:semiHidden/>
    <w:rsid w:val="00232B4D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1C008B"/>
    <w:rPr>
      <w:sz w:val="24"/>
      <w:szCs w:val="24"/>
    </w:rPr>
  </w:style>
  <w:style w:styleId="Hiperveza" w:type="character">
    <w:name w:val="Hyperlink"/>
    <w:unhideWhenUsed/>
    <w:rsid w:val="000B2F7E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0B2F7E"/>
    <w:pPr>
      <w:ind w:left="708"/>
    </w:pPr>
  </w:style>
  <w:style w:styleId="Naglaeno" w:type="character">
    <w:name w:val="Strong"/>
    <w:qFormat/>
    <w:rsid w:val="00A20691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C25B07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C25B0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25B0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5B0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5B0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27865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21346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57502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travnja 2017.</izvorni_sadrzaj>
    <derivirana_varijabla naziv="DomainObject.DatumDonosenjaOdluke_1">26.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St-1833/2016-17</izvorni_sadrzaj>
    <derivirana_varijabla naziv="DomainObject.Oznaka_1">St-1833/2016-17</derivirana_varijabla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1833</izvorni_sadrzaj>
    <derivirana_varijabla naziv="DomainObject.Predmet.Broj_1">1833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2016.</izvorni_sadrzaj>
    <derivirana_varijabla naziv="DomainObject.Predmet.DatumOsnivanja_1">16.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St-1833/2016</izvorni_sadrzaj>
    <derivirana_varijabla naziv="DomainObject.Predmet.OznakaBroj_1">St-1833/2016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VODOSTROJ jednostavno društvo s ograničenom odgovornošću za proizvodnju, trgovinu i usluge u likvidaciji</izvorni_sadrzaj>
    <derivirana_varijabla naziv="DomainObject.Predmet.ProtustrankaFormated_1">  VODOSTROJ jednostavno društvo s ograničenom odgovornošću za proizvodnju, trgovinu i usluge u likvidaciji</derivirana_varijabla>
  </DomainObject.Predmet.ProtustrankaFormated>
  <DomainObject.Predmet.ProtustrankaFormatedOIB>
    <izvorni_sadrzaj>  VODOSTROJ jednostavno društvo s ograničenom odgovornošću za proizvodnju, trgovinu i usluge u likvidaciji, OIB 18847577690</izvorni_sadrzaj>
    <derivirana_varijabla naziv="DomainObject.Predmet.ProtustrankaFormatedOIB_1">  VODOSTROJ jednostavno društvo s ograničenom odgovornošću za proizvodnju, trgovinu i usluge u likvidaciji, OIB 18847577690</derivirana_varijabla>
  </DomainObject.Predmet.ProtustrankaFormatedOIB>
  <DomainObject.Predmet.ProtustrankaFormatedWithAdress>
    <izvorni_sadrzaj> VODOSTROJ jednostavno društvo s ograničenom odgovornošću za proizvodnju, trgovinu i usluge u likvidaciji, Sremska 28, 32227 Borovo</izvorni_sadrzaj>
    <derivirana_varijabla naziv="DomainObject.Predmet.ProtustrankaFormatedWithAdress_1"> VODOSTROJ jednostavno društvo s ograničenom odgovornošću za proizvodnju, trgovinu i usluge u likvidaciji, Sremska 28, 32227 Borovo</derivirana_varijabla>
  </DomainObject.Predmet.ProtustrankaFormatedWithAdress>
  <DomainObject.Predmet.ProtustrankaFormatedWithAdressOIB>
    <izvorni_sadrzaj> VODOSTROJ jednostavno društvo s ograničenom odgovornošću za proizvodnju, trgovinu i usluge u likvidaciji, OIB 18847577690, Sremska 28, 32227 Borovo</izvorni_sadrzaj>
    <derivirana_varijabla naziv="DomainObject.Predmet.ProtustrankaFormatedWithAdressOIB_1"> VODOSTROJ jednostavno društvo s ograničenom odgovornošću za proizvodnju, trgovinu i usluge u likvidaciji, OIB 18847577690, Sremska 28, 32227 Borovo</derivirana_varijabla>
  </DomainObject.Predmet.ProtustrankaFormatedWithAdressOIB>
  <DomainObject.Predmet.ProtustrankaWithAdress>
    <izvorni_sadrzaj>VODOSTROJ jednostavno društvo s ograničenom odgovornošću za proizvodnju, trgovinu i usluge u likvidaciji Sremska 28, 32227 Borovo</izvorni_sadrzaj>
    <derivirana_varijabla naziv="DomainObject.Predmet.ProtustrankaWithAdress_1">VODOSTROJ jednostavno društvo s ograničenom odgovornošću za proizvodnju, trgovinu i usluge u likvidaciji Sremska 28, 32227 Borovo</derivirana_varijabla>
  </DomainObject.Predmet.ProtustrankaWithAdress>
  <DomainObject.Predmet.ProtustrankaWithAdressOIB>
    <izvorni_sadrzaj>VODOSTROJ jednostavno društvo s ograničenom odgovornošću za proizvodnju, trgovinu i usluge u likvidaciji, OIB 18847577690, Sremska 28, 32227 Borovo</izvorni_sadrzaj>
    <derivirana_varijabla naziv="DomainObject.Predmet.ProtustrankaWithAdressOIB_1">VODOSTROJ jednostavno društvo s ograničenom odgovornošću za proizvodnju, trgovinu i usluge u likvidaciji, OIB 18847577690, Sremska 28, 32227 Borovo</derivirana_varijabla>
  </DomainObject.Predmet.ProtustrankaWithAdressOIB>
  <DomainObject.Predmet.ProtustrankaNazivFormated>
    <izvorni_sadrzaj>VODOSTROJ jednostavno društvo s ograničenom odgovornošću za proizvodnju, trgovinu i usluge u likvidaciji</izvorni_sadrzaj>
    <derivirana_varijabla naziv="DomainObject.Predmet.ProtustrankaNazivFormated_1">VODOSTROJ jednostavno društvo s ograničenom odgovornošću za proizvodnju, trgovinu i usluge u likvidaciji</derivirana_varijabla>
  </DomainObject.Predmet.ProtustrankaNazivFormated>
  <DomainObject.Predmet.ProtustrankaNazivFormatedOIB>
    <izvorni_sadrzaj>VODOSTROJ jednostavno društvo s ograničenom odgovornošću za proizvodnju, trgovinu i usluge u likvidaciji, OIB 18847577690</izvorni_sadrzaj>
    <derivirana_varijabla naziv="DomainObject.Predmet.ProtustrankaNazivFormatedOIB_1">VODOSTROJ jednostavno društvo s ograničenom odgovornošću za proizvodnju, trgovinu i usluge u likvidaciji, OIB 18847577690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VODOSTROJ jednostavno društvo s ograničenom odgovornošću za proizvodnju, trgovinu i usluge u likvidaciji</item>
    </izvorni_sadrzaj>
    <derivirana_varijabla naziv="DomainObject.Predmet.ProtuStrankaListFormated_1">
      <item>VODOSTROJ jednostavno društvo s ograničenom odgovornošću za proizvodnju, trgovinu i usluge u likvidaciji</item>
    </derivirana_varijabla>
  </DomainObject.Predmet.ProtuStrankaListFormated>
  <DomainObject.Predmet.ProtuStrankaListFormatedOIB>
    <izvorni_sadrzaj>
      <item>VODOSTROJ jednostavno društvo s ograničenom odgovornošću za proizvodnju, trgovinu i usluge u likvidaciji, OIB 18847577690</item>
    </izvorni_sadrzaj>
    <derivirana_varijabla naziv="DomainObject.Predmet.ProtuStrankaListFormatedOIB_1">
      <item>VODOSTROJ jednostavno društvo s ograničenom odgovornošću za proizvodnju, trgovinu i usluge u likvidaciji, OIB 18847577690</item>
    </derivirana_varijabla>
  </DomainObject.Predmet.ProtuStrankaListFormatedOIB>
  <DomainObject.Predmet.ProtuStrankaListFormatedWithAdress>
    <izvorni_sadrzaj>
      <item>VODOSTROJ jednostavno društvo s ograničenom odgovornošću za proizvodnju, trgovinu i usluge u likvidaciji, Sremska 28, 32227 Borovo</item>
    </izvorni_sadrzaj>
    <derivirana_varijabla naziv="DomainObject.Predmet.ProtuStrankaListFormatedWithAdress_1">
      <item>VODOSTROJ jednostavno društvo s ograničenom odgovornošću za proizvodnju, trgovinu i usluge u likvidaciji, Sremska 28, 32227 Borovo</item>
    </derivirana_varijabla>
  </DomainObject.Predmet.ProtuStrankaListFormatedWithAdress>
  <DomainObject.Predmet.ProtuStrankaListFormatedWithAdressOIB>
    <izvorni_sadrzaj>
      <item>VODOSTROJ jednostavno društvo s ograničenom odgovornošću za proizvodnju, trgovinu i usluge u likvidaciji, OIB 18847577690, Sremska 28, 32227 Borovo</item>
    </izvorni_sadrzaj>
    <derivirana_varijabla naziv="DomainObject.Predmet.ProtuStrankaListFormatedWithAdressOIB_1">
      <item>VODOSTROJ jednostavno društvo s ograničenom odgovornošću za proizvodnju, trgovinu i usluge u likvidaciji, OIB 18847577690, Sremska 28, 32227 Borovo</item>
    </derivirana_varijabla>
  </DomainObject.Predmet.ProtuStrankaListFormatedWithAdressOIB>
  <DomainObject.Predmet.ProtuStrankaListNazivFormated>
    <izvorni_sadrzaj>
      <item>VODOSTROJ jednostavno društvo s ograničenom odgovornošću za proizvodnju, trgovinu i usluge u likvidaciji</item>
    </izvorni_sadrzaj>
    <derivirana_varijabla naziv="DomainObject.Predmet.ProtuStrankaListNazivFormated_1">
      <item>VODOSTROJ jednostavno društvo s ograničenom odgovornošću za proizvodnju, trgovinu i usluge u likvidaciji</item>
    </derivirana_varijabla>
  </DomainObject.Predmet.ProtuStrankaListNazivFormated>
  <DomainObject.Predmet.ProtuStrankaListNazivFormatedOIB>
    <izvorni_sadrzaj>
      <item>VODOSTROJ jednostavno društvo s ograničenom odgovornošću za proizvodnju, trgovinu i usluge u likvidaciji, OIB 18847577690</item>
    </izvorni_sadrzaj>
    <derivirana_varijabla naziv="DomainObject.Predmet.ProtuStrankaListNazivFormatedOIB_1">
      <item>VODOSTROJ jednostavno društvo s ograničenom odgovornošću za proizvodnju, trgovinu i usluge u likvidaciji, OIB 18847577690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travnja 2017.</izvorni_sadrzaj>
    <derivirana_varijabla naziv="DomainObject.Datum_1">26. travnja 2017.</derivirana_varijabla>
  </DomainObject.Datum>
  <DomainObject.PoslovniBrojDokumenta>
    <izvorni_sadrzaj>St-1833/2016-17</izvorni_sadrzaj>
    <derivirana_varijabla naziv="DomainObject.PoslovniBrojDokumenta_1">St-1833/2016-17</derivirana_varijabla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VODOSTROJ jednostavno društvo s ograničenom odgovornošću za proizvodnju, trgovinu i usluge u likvidaciji</izvorni_sadrzaj>
    <derivirana_varijabla naziv="DomainObject.Predmet.ProtustrankaIDrugi_1">VODOSTROJ jednostavno društvo s ograničenom odgovornošću za proizvodnju, trgovinu i usluge u likvidaciji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VODOSTROJ jednostavno društvo s ograničenom odgovornošću za proizvodnju, trgovinu i usluge u likvidaciji, OIB 18847577690, Sremska 28, 32227 Borovo</izvorni_sadrzaj>
    <derivirana_varijabla naziv="DomainObject.Predmet.ProtustrankaIDrugiAdressOIB_1">VODOSTROJ jednostavno društvo s ograničenom odgovornošću za proizvodnju, trgovinu i usluge u likvidaciji, OIB 18847577690, Sremska 28, 32227 Borovo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VODOSTROJ jednostavno društvo s ograničenom odgovornošću za proizvodnju, trgovinu i usluge u likvidaciji</item>
    </izvorni_sadrzaj>
    <derivirana_varijabla naziv="DomainObject.Predmet.SudioniciListNaziv_1">
      <item>FINA RC OSIJEK</item>
      <item>VODOSTROJ jednostavno društvo s ograničenom odgovornošću za proizvodnju, trgovinu i usluge u likvidaciji</item>
    </derivirana_varijabla>
  </DomainObject.Predmet.SudioniciListNaziv>
  <DomainObject.Predmet.SudioniciListAdressOIB>
    <izvorni_sadrzaj>
      <item>FINA RC OSIJEK, OIB 85821130368</item>
      <item>VODOSTROJ jednostavno društvo s ograničenom odgovornošću za proizvodnju, trgovinu i usluge u likvidaciji, OIB 18847577690, Sremska 28,32227 Borovo</item>
    </izvorni_sadrzaj>
    <derivirana_varijabla naziv="DomainObject.Predmet.SudioniciListAdressOIB_1">
      <item>FINA RC OSIJEK, OIB 85821130368</item>
      <item>VODOSTROJ jednostavno društvo s ograničenom odgovornošću za proizvodnju, trgovinu i usluge u likvidaciji, OIB 18847577690, Sremska 28,32227 Borovo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18847577690</item>
    </izvorni_sadrzaj>
    <derivirana_varijabla naziv="DomainObject.Predmet.SudioniciListNazivOIB_1">
      <item>, OIB 85821130368</item>
      <item>, OIB 18847577690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Zorislav Novoselac, OIB 35178090537, Kapucinska 27/II Osijek</item>
    </izvorni_sadrzaj>
    <derivirana_varijabla naziv="DomainObject.Predmet.StecajniUpraviteljiListAddressOIB_1">
      <item>Zorislav Novoselac, OIB 35178090537, Kapucinska 27/II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673AF3F-91D4-47B7-924D-84524446C0C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150</properties:Words>
  <properties:Characters>736</properties:Characters>
  <properties:Lines>63</properties:Lines>
  <properties:Paragraphs>24</properties:Paragraphs>
  <properties:TotalTime>25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XIII-ST-64/02-77</vt:lpstr>
    </vt:vector>
  </properties:TitlesOfParts>
  <properties:LinksUpToDate>false</properties:LinksUpToDate>
  <properties:CharactersWithSpaces>1277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2016-10-03T10:25:00Z</dcterms:created>
  <dc:creator>Korisnik</dc:creator>
  <cp:lastModifiedBy>Danijela Sekulić</cp:lastModifiedBy>
  <cp:lastPrinted>2017-04-26T07:05:00Z</cp:lastPrinted>
  <dcterms:modified xmlns:xsi="http://www.w3.org/2001/XMLSchema-instance" xsi:type="dcterms:W3CDTF">2017-04-26T12:16:00Z</dcterms:modified>
  <cp:revision>12</cp:revision>
  <dc:title>XIII-ST-64/02-77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St-1833/2016-17 / Odluka - Rješenje o određivanju ročišta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