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9a17" w14:paraId="a189a17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r w:rsidR="002A3333">
        <w:rPr>
          <w:b/>
          <w:sz w:val="22"/>
          <w:szCs w:val="22"/>
        </w:rPr>
        <w:t xml:space="preserve">Posl. br.6-St. </w:t>
      </w:r>
      <w:r w:rsidR="00820ADF">
        <w:rPr>
          <w:b/>
          <w:sz w:val="22"/>
          <w:szCs w:val="22"/>
        </w:rPr>
        <w:t>606</w:t>
      </w:r>
      <w:r w:rsidR="00A42B00" w:rsidRPr="00D635E3">
        <w:rPr>
          <w:b/>
          <w:sz w:val="22"/>
          <w:szCs w:val="22"/>
        </w:rPr>
        <w:t>/201</w:t>
      </w:r>
      <w:r w:rsidR="00962BD3">
        <w:rPr>
          <w:b/>
          <w:sz w:val="22"/>
          <w:szCs w:val="22"/>
        </w:rPr>
        <w:t>7</w:t>
      </w:r>
      <w:r w:rsidR="00A42B00" w:rsidRPr="00D635E3">
        <w:rPr>
          <w:b/>
          <w:sz w:val="22"/>
          <w:szCs w:val="22"/>
        </w:rPr>
        <w:t>-</w:t>
      </w:r>
      <w:r w:rsidR="00962BD3">
        <w:rPr>
          <w:b/>
          <w:sz w:val="22"/>
          <w:szCs w:val="22"/>
        </w:rPr>
        <w:t>2</w:t>
      </w:r>
      <w:r w:rsidR="00101752">
        <w:rPr>
          <w:b/>
          <w:sz w:val="22"/>
          <w:szCs w:val="22"/>
        </w:rPr>
        <w:t>6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 xml:space="preserve">u stečajnom postupku nad dužnikom </w:t>
      </w:r>
      <w:r w:rsidR="002A3333" w:rsidRPr="002A3333">
        <w:rPr>
          <w:bCs/>
          <w:sz w:val="22"/>
          <w:szCs w:val="22"/>
        </w:rPr>
        <w:t xml:space="preserve">nad dužnikom </w:t>
      </w:r>
      <w:r w:rsidR="00962BD3" w:rsidRPr="00962BD3">
        <w:rPr>
          <w:bCs/>
          <w:sz w:val="22"/>
          <w:szCs w:val="22"/>
          <w:lang w:val="en-AU"/>
        </w:rPr>
        <w:t>MEGA</w:t>
      </w:r>
      <w:r w:rsidR="00962BD3">
        <w:rPr>
          <w:bCs/>
          <w:sz w:val="22"/>
          <w:szCs w:val="22"/>
          <w:lang w:val="en-AU"/>
        </w:rPr>
        <w:t>LO</w:t>
      </w:r>
      <w:r w:rsidR="00962BD3" w:rsidRPr="00962BD3">
        <w:rPr>
          <w:bCs/>
          <w:sz w:val="22"/>
          <w:szCs w:val="22"/>
          <w:lang w:val="en-AU"/>
        </w:rPr>
        <w:t>POLIS d.o.o</w:t>
      </w:r>
      <w:r w:rsidR="007507E9">
        <w:rPr>
          <w:bCs/>
          <w:sz w:val="22"/>
          <w:szCs w:val="22"/>
          <w:lang w:val="en-AU"/>
        </w:rPr>
        <w:t>. za marketing i usluge</w:t>
      </w:r>
      <w:r w:rsidR="00962BD3" w:rsidRPr="00962BD3">
        <w:rPr>
          <w:bCs/>
          <w:sz w:val="22"/>
          <w:szCs w:val="22"/>
          <w:lang w:val="en-AU"/>
        </w:rPr>
        <w:t>, Split, Fra Bonina 8, MBS: 060204607, OIB: 38560801148</w:t>
      </w:r>
      <w:r w:rsidR="002A3333" w:rsidRPr="002A3333">
        <w:rPr>
          <w:bCs/>
          <w:sz w:val="22"/>
          <w:szCs w:val="22"/>
        </w:rPr>
        <w:t xml:space="preserve">, </w:t>
      </w:r>
      <w:r w:rsidRPr="00B74A38">
        <w:rPr>
          <w:sz w:val="22"/>
          <w:szCs w:val="22"/>
        </w:rPr>
        <w:t>izvan ročišta</w:t>
      </w:r>
      <w:r w:rsidRPr="00DC6FD1">
        <w:rPr>
          <w:sz w:val="22"/>
          <w:szCs w:val="22"/>
        </w:rPr>
        <w:t xml:space="preserve">, dana </w:t>
      </w:r>
      <w:r w:rsidR="00820ADF">
        <w:rPr>
          <w:sz w:val="22"/>
          <w:szCs w:val="22"/>
        </w:rPr>
        <w:t>19</w:t>
      </w:r>
      <w:r w:rsidRPr="00DC6FD1">
        <w:rPr>
          <w:sz w:val="22"/>
          <w:szCs w:val="22"/>
        </w:rPr>
        <w:t xml:space="preserve">. </w:t>
      </w:r>
      <w:r w:rsidR="00820ADF">
        <w:rPr>
          <w:sz w:val="22"/>
          <w:szCs w:val="22"/>
        </w:rPr>
        <w:t>listopada 2018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611E7" w:rsidR="007C4F7E" w:rsidRPr="00101752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7056F1">
        <w:rPr>
          <w:sz w:val="22"/>
          <w:szCs w:val="22"/>
        </w:rPr>
        <w:t>606</w:t>
      </w:r>
      <w:r w:rsidR="007E60DD" w:rsidRPr="00DB1A0F">
        <w:rPr>
          <w:sz w:val="22"/>
          <w:szCs w:val="22"/>
        </w:rPr>
        <w:t>/20</w:t>
      </w:r>
      <w:r w:rsidR="00A42B00">
        <w:rPr>
          <w:sz w:val="22"/>
          <w:szCs w:val="22"/>
        </w:rPr>
        <w:t>1</w:t>
      </w:r>
      <w:r w:rsidR="007056F1">
        <w:rPr>
          <w:sz w:val="22"/>
          <w:szCs w:val="22"/>
        </w:rPr>
        <w:t>7</w:t>
      </w:r>
      <w:r w:rsidR="007E60DD" w:rsidRPr="00DB1A0F">
        <w:rPr>
          <w:sz w:val="22"/>
          <w:szCs w:val="22"/>
        </w:rPr>
        <w:t>-</w:t>
      </w:r>
      <w:r w:rsidR="00101752">
        <w:rPr>
          <w:sz w:val="22"/>
          <w:szCs w:val="22"/>
        </w:rPr>
        <w:t>25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101752">
        <w:rPr>
          <w:sz w:val="22"/>
          <w:szCs w:val="22"/>
        </w:rPr>
        <w:t>18</w:t>
      </w:r>
      <w:r w:rsidR="00914E6B" w:rsidRPr="00914E6B">
        <w:rPr>
          <w:sz w:val="22"/>
          <w:szCs w:val="22"/>
        </w:rPr>
        <w:t xml:space="preserve">. </w:t>
      </w:r>
      <w:r w:rsidR="007056F1">
        <w:rPr>
          <w:sz w:val="22"/>
          <w:szCs w:val="22"/>
        </w:rPr>
        <w:t>li</w:t>
      </w:r>
      <w:r w:rsidR="00101752">
        <w:rPr>
          <w:sz w:val="22"/>
          <w:szCs w:val="22"/>
        </w:rPr>
        <w:t xml:space="preserve">stopada </w:t>
      </w:r>
      <w:r w:rsidR="00914E6B" w:rsidRPr="00914E6B">
        <w:rPr>
          <w:sz w:val="22"/>
          <w:szCs w:val="22"/>
        </w:rPr>
        <w:t>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</w:t>
      </w:r>
      <w:r w:rsidR="00101752">
        <w:rPr>
          <w:sz w:val="22"/>
          <w:szCs w:val="22"/>
        </w:rPr>
        <w:t xml:space="preserve"> </w:t>
      </w:r>
      <w:r w:rsidR="007056F1" w:rsidRPr="00101752">
        <w:rPr>
          <w:sz w:val="22"/>
          <w:szCs w:val="22"/>
        </w:rPr>
        <w:t>uvodu</w:t>
      </w:r>
      <w:r w:rsidR="00254370" w:rsidRPr="00101752">
        <w:rPr>
          <w:sz w:val="22"/>
          <w:szCs w:val="22"/>
        </w:rPr>
        <w:t xml:space="preserve"> rješenja</w:t>
      </w:r>
      <w:r w:rsidR="00101752">
        <w:rPr>
          <w:sz w:val="22"/>
          <w:szCs w:val="22"/>
        </w:rPr>
        <w:t>, točki I., II., IV</w:t>
      </w:r>
      <w:r w:rsidR="00F611E7">
        <w:rPr>
          <w:sz w:val="22"/>
          <w:szCs w:val="22"/>
        </w:rPr>
        <w:t xml:space="preserve">. i V. izreke rješenja </w:t>
      </w:r>
      <w:r w:rsidR="00472875" w:rsidRPr="00101752">
        <w:rPr>
          <w:sz w:val="22"/>
          <w:szCs w:val="22"/>
        </w:rPr>
        <w:t>tako da s</w:t>
      </w:r>
      <w:r w:rsidR="006D56C2" w:rsidRPr="00101752">
        <w:rPr>
          <w:sz w:val="22"/>
          <w:szCs w:val="22"/>
        </w:rPr>
        <w:t>e</w:t>
      </w:r>
      <w:r w:rsidR="00F1081D" w:rsidRPr="00101752">
        <w:rPr>
          <w:sz w:val="22"/>
          <w:szCs w:val="22"/>
        </w:rPr>
        <w:t xml:space="preserve"> pogrešno upisan</w:t>
      </w:r>
      <w:r w:rsidR="007056F1" w:rsidRPr="00101752">
        <w:rPr>
          <w:sz w:val="22"/>
          <w:szCs w:val="22"/>
        </w:rPr>
        <w:t>a riječ (naziv tvrtke dužnika)</w:t>
      </w:r>
      <w:r w:rsidR="00F443B5" w:rsidRPr="00101752">
        <w:rPr>
          <w:sz w:val="22"/>
          <w:szCs w:val="22"/>
        </w:rPr>
        <w:t xml:space="preserve"> "</w:t>
      </w:r>
      <w:r w:rsidR="007056F1" w:rsidRPr="00101752">
        <w:rPr>
          <w:bCs/>
          <w:sz w:val="22"/>
          <w:szCs w:val="22"/>
          <w:lang w:val="en-AU"/>
        </w:rPr>
        <w:t>MEGAPOLIS</w:t>
      </w:r>
      <w:r w:rsidR="00F443B5" w:rsidRPr="00101752">
        <w:rPr>
          <w:sz w:val="22"/>
          <w:szCs w:val="22"/>
        </w:rPr>
        <w:t xml:space="preserve">" </w:t>
      </w:r>
      <w:r w:rsidR="00F1081D" w:rsidRPr="00101752">
        <w:rPr>
          <w:sz w:val="22"/>
          <w:szCs w:val="22"/>
        </w:rPr>
        <w:t>zamjenjuj</w:t>
      </w:r>
      <w:r w:rsidR="00AD635C" w:rsidRPr="00101752">
        <w:rPr>
          <w:sz w:val="22"/>
          <w:szCs w:val="22"/>
        </w:rPr>
        <w:t>e</w:t>
      </w:r>
      <w:r w:rsidR="00F1081D" w:rsidRPr="00101752">
        <w:rPr>
          <w:sz w:val="22"/>
          <w:szCs w:val="22"/>
        </w:rPr>
        <w:t xml:space="preserve"> ispravn</w:t>
      </w:r>
      <w:r w:rsidR="00AD635C" w:rsidRPr="00101752">
        <w:rPr>
          <w:sz w:val="22"/>
          <w:szCs w:val="22"/>
        </w:rPr>
        <w:t>o</w:t>
      </w:r>
      <w:r w:rsidR="00F1081D" w:rsidRPr="00101752">
        <w:rPr>
          <w:sz w:val="22"/>
          <w:szCs w:val="22"/>
        </w:rPr>
        <w:t xml:space="preserve">m </w:t>
      </w:r>
      <w:r w:rsidR="00AD635C" w:rsidRPr="00101752">
        <w:rPr>
          <w:sz w:val="22"/>
          <w:szCs w:val="22"/>
        </w:rPr>
        <w:t>riječi</w:t>
      </w:r>
      <w:r w:rsidR="00F443B5" w:rsidRPr="00101752">
        <w:rPr>
          <w:sz w:val="22"/>
          <w:szCs w:val="22"/>
        </w:rPr>
        <w:t xml:space="preserve"> </w:t>
      </w:r>
      <w:r w:rsidR="00885C2A" w:rsidRPr="00101752">
        <w:rPr>
          <w:sz w:val="22"/>
          <w:szCs w:val="22"/>
        </w:rPr>
        <w:t xml:space="preserve"> </w:t>
      </w:r>
      <w:r w:rsidR="00F1081D" w:rsidRPr="00101752">
        <w:rPr>
          <w:sz w:val="22"/>
          <w:szCs w:val="22"/>
        </w:rPr>
        <w:t>"</w:t>
      </w:r>
      <w:r w:rsidR="007056F1" w:rsidRPr="00101752">
        <w:rPr>
          <w:b/>
          <w:bCs/>
          <w:sz w:val="22"/>
          <w:szCs w:val="22"/>
        </w:rPr>
        <w:t>MEGALOPOLIS</w:t>
      </w:r>
      <w:r w:rsidR="00F1081D" w:rsidRPr="00101752">
        <w:rPr>
          <w:sz w:val="22"/>
          <w:szCs w:val="22"/>
        </w:rPr>
        <w:t>"</w:t>
      </w:r>
      <w:r w:rsidR="00180348" w:rsidRPr="00101752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F611E7">
        <w:rPr>
          <w:sz w:val="22"/>
          <w:szCs w:val="22"/>
        </w:rPr>
        <w:t>St. 606/2017-25</w:t>
      </w:r>
      <w:r w:rsidR="00A53AFD" w:rsidRPr="00A53AFD">
        <w:rPr>
          <w:b/>
          <w:sz w:val="22"/>
          <w:szCs w:val="22"/>
        </w:rPr>
        <w:t xml:space="preserve"> </w:t>
      </w:r>
      <w:r w:rsidR="00A53AFD" w:rsidRPr="00A53AFD">
        <w:rPr>
          <w:sz w:val="22"/>
          <w:szCs w:val="22"/>
        </w:rPr>
        <w:t xml:space="preserve">od </w:t>
      </w:r>
      <w:r w:rsidR="00F611E7">
        <w:rPr>
          <w:sz w:val="22"/>
          <w:szCs w:val="22"/>
        </w:rPr>
        <w:t>18</w:t>
      </w:r>
      <w:r w:rsidR="00A53AFD" w:rsidRPr="00A53AFD">
        <w:rPr>
          <w:sz w:val="22"/>
          <w:szCs w:val="22"/>
        </w:rPr>
        <w:t>. li</w:t>
      </w:r>
      <w:r w:rsidR="00F611E7">
        <w:rPr>
          <w:sz w:val="22"/>
          <w:szCs w:val="22"/>
        </w:rPr>
        <w:t>stopada</w:t>
      </w:r>
      <w:r w:rsidR="00A53AFD" w:rsidRPr="00A53AFD">
        <w:rPr>
          <w:sz w:val="22"/>
          <w:szCs w:val="22"/>
        </w:rPr>
        <w:t xml:space="preserve"> 2018. godine u uvodu i </w:t>
      </w:r>
      <w:r w:rsidR="00254370">
        <w:rPr>
          <w:sz w:val="22"/>
          <w:szCs w:val="22"/>
        </w:rPr>
        <w:t xml:space="preserve">u </w:t>
      </w:r>
      <w:r w:rsidR="00A53AFD" w:rsidRPr="00A53AFD">
        <w:rPr>
          <w:sz w:val="22"/>
          <w:szCs w:val="22"/>
        </w:rPr>
        <w:t xml:space="preserve">točki </w:t>
      </w:r>
      <w:r w:rsidR="00F611E7" w:rsidRPr="00F611E7">
        <w:rPr>
          <w:sz w:val="22"/>
          <w:szCs w:val="22"/>
        </w:rPr>
        <w:t xml:space="preserve">I., II., IV. i V. izreke rješenja </w:t>
      </w:r>
      <w:r w:rsidR="00F611E7">
        <w:rPr>
          <w:sz w:val="22"/>
          <w:szCs w:val="22"/>
        </w:rPr>
        <w:t xml:space="preserve">potkrala se greška u pisanju </w:t>
      </w:r>
      <w:r w:rsidR="00A53AFD" w:rsidRPr="00A53AFD">
        <w:rPr>
          <w:sz w:val="22"/>
          <w:szCs w:val="22"/>
        </w:rPr>
        <w:t xml:space="preserve">tako da </w:t>
      </w:r>
      <w:r w:rsidR="00F611E7">
        <w:rPr>
          <w:sz w:val="22"/>
          <w:szCs w:val="22"/>
        </w:rPr>
        <w:t>j</w:t>
      </w:r>
      <w:r w:rsidR="00A53AFD" w:rsidRPr="00A53AFD">
        <w:rPr>
          <w:sz w:val="22"/>
          <w:szCs w:val="22"/>
        </w:rPr>
        <w:t xml:space="preserve">e pogrešno upisana riječ (naziv tvrtke dužnika) </w:t>
      </w:r>
      <w:r w:rsidR="00180348">
        <w:rPr>
          <w:sz w:val="22"/>
          <w:szCs w:val="22"/>
        </w:rPr>
        <w:t>"</w:t>
      </w:r>
      <w:r w:rsidR="00A53AFD" w:rsidRPr="00A53AFD">
        <w:rPr>
          <w:bCs/>
          <w:sz w:val="22"/>
          <w:szCs w:val="22"/>
          <w:lang w:val="en-AU"/>
        </w:rPr>
        <w:t>MEGAPOLIS</w:t>
      </w:r>
      <w:r w:rsidR="00180348">
        <w:rPr>
          <w:sz w:val="22"/>
          <w:szCs w:val="22"/>
        </w:rPr>
        <w:t>", umjesto ispravno "</w:t>
      </w:r>
      <w:r w:rsidR="00A53AFD" w:rsidRPr="00A53AFD">
        <w:rPr>
          <w:bCs/>
          <w:sz w:val="22"/>
          <w:szCs w:val="22"/>
          <w:lang w:val="en-AU"/>
        </w:rPr>
        <w:t>MEGALO</w:t>
      </w:r>
      <w:r w:rsidR="00A53AFD">
        <w:rPr>
          <w:bCs/>
          <w:sz w:val="22"/>
          <w:szCs w:val="22"/>
          <w:lang w:val="en-AU"/>
        </w:rPr>
        <w:t>POLIS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1D44E1">
        <w:rPr>
          <w:sz w:val="22"/>
          <w:szCs w:val="22"/>
        </w:rPr>
        <w:t>izvoda iz sudskog registra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1D44E1" w:rsidR="001D44E1" w:rsidRPr="00BF663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1D44E1">
        <w:rPr>
          <w:sz w:val="22"/>
          <w:szCs w:val="22"/>
        </w:rPr>
        <w:t>.</w:t>
      </w:r>
    </w:p>
    <w:p w:rsidRDefault="00834BA6" w:rsidP="001D44E1" w:rsidR="00834BA6" w:rsidRPr="00CF067E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D44E1">
        <w:rPr>
          <w:b/>
          <w:sz w:val="22"/>
          <w:szCs w:val="22"/>
        </w:rPr>
        <w:t>1</w:t>
      </w:r>
      <w:r w:rsidR="00043A24">
        <w:rPr>
          <w:b/>
          <w:sz w:val="22"/>
          <w:szCs w:val="22"/>
        </w:rPr>
        <w:t>9</w:t>
      </w:r>
      <w:r w:rsidRPr="00386CC8">
        <w:rPr>
          <w:b/>
          <w:sz w:val="22"/>
          <w:szCs w:val="22"/>
        </w:rPr>
        <w:t xml:space="preserve">. </w:t>
      </w:r>
      <w:r w:rsidR="00043A24">
        <w:rPr>
          <w:b/>
          <w:sz w:val="22"/>
          <w:szCs w:val="22"/>
        </w:rPr>
        <w:t>listopada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A510EF" w:rsidP="0039490D" w:rsidR="00A510EF">
      <w:pPr>
        <w:jc w:val="both"/>
        <w:rPr>
          <w:b/>
          <w:sz w:val="22"/>
          <w:szCs w:val="22"/>
        </w:rPr>
      </w:pPr>
    </w:p>
    <w:p w:rsidRDefault="00A510EF" w:rsidP="0039490D" w:rsidR="00A510EF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A510EF" w:rsidP="00085CA2" w:rsidR="00A510EF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A510EF" w:rsidP="00085CA2" w:rsidR="00A510EF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A510EF" w:rsidP="00085CA2" w:rsidR="00A510EF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A510EF" w:rsidP="00085CA2" w:rsidR="00A510EF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 w:rsidR="001D44E1">
        <w:rPr>
          <w:sz w:val="22"/>
          <w:szCs w:val="22"/>
        </w:rPr>
        <w:t>1</w:t>
      </w:r>
      <w:r w:rsidR="00043A24">
        <w:rPr>
          <w:sz w:val="22"/>
          <w:szCs w:val="22"/>
        </w:rPr>
        <w:t>9</w:t>
      </w:r>
      <w:r w:rsidRPr="00085CA2">
        <w:rPr>
          <w:sz w:val="22"/>
          <w:szCs w:val="22"/>
        </w:rPr>
        <w:t>.</w:t>
      </w:r>
      <w:r w:rsidR="00820ADF">
        <w:rPr>
          <w:sz w:val="22"/>
          <w:szCs w:val="22"/>
        </w:rPr>
        <w:t>10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043A24" w:rsidP="00043A24" w:rsidR="00043A24" w:rsidRPr="006732F8">
      <w:pPr>
        <w:pStyle w:val="Odlomakpopisa"/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  <w:r w:rsidR="004C45E2">
        <w:rPr>
          <w:sz w:val="22"/>
          <w:szCs w:val="22"/>
        </w:rPr>
        <w:t xml:space="preserve"> </w:t>
      </w:r>
    </w:p>
    <w:p w:rsidRDefault="00043A24" w:rsidP="00043A24" w:rsidR="00043A24">
      <w:pPr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  <w:r w:rsidR="004C45E2" w:rsidRPr="004C45E2">
        <w:rPr>
          <w:sz w:val="22"/>
          <w:szCs w:val="22"/>
        </w:rPr>
        <w:t>uz prijepis rješenja,</w:t>
      </w:r>
    </w:p>
    <w:p w:rsidRDefault="00043A24" w:rsidP="00043A24" w:rsidR="00043A24">
      <w:pPr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  <w:r w:rsidR="004C45E2" w:rsidRPr="004C45E2">
        <w:rPr>
          <w:sz w:val="22"/>
          <w:szCs w:val="22"/>
        </w:rPr>
        <w:t xml:space="preserve"> uz prijepis rješenja,</w:t>
      </w:r>
    </w:p>
    <w:p w:rsidRDefault="00043A24" w:rsidP="00043A24" w:rsidR="00043A24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  <w:r w:rsidR="004C45E2" w:rsidRPr="004C45E2">
        <w:rPr>
          <w:sz w:val="22"/>
          <w:szCs w:val="22"/>
        </w:rPr>
        <w:t xml:space="preserve"> uz prijepis rješenja,</w:t>
      </w:r>
    </w:p>
    <w:p w:rsidRDefault="00043A24" w:rsidP="00043A24" w:rsidR="00043A24">
      <w:pPr>
        <w:jc w:val="both"/>
        <w:rPr>
          <w:sz w:val="22"/>
          <w:szCs w:val="22"/>
        </w:rPr>
      </w:pPr>
      <w:r>
        <w:rPr>
          <w:sz w:val="22"/>
          <w:szCs w:val="22"/>
        </w:rPr>
        <w:t>- Splitska banka d.d. putem e-oglasne ploče</w:t>
      </w:r>
      <w:r w:rsidR="004C45E2">
        <w:rPr>
          <w:sz w:val="22"/>
          <w:szCs w:val="22"/>
        </w:rPr>
        <w:t>,</w:t>
      </w:r>
    </w:p>
    <w:p w:rsidRDefault="00043A24" w:rsidP="00043A24" w:rsidR="00043A24">
      <w:pPr>
        <w:jc w:val="both"/>
        <w:rPr>
          <w:sz w:val="22"/>
          <w:szCs w:val="22"/>
        </w:rPr>
      </w:pPr>
      <w:r>
        <w:rPr>
          <w:sz w:val="22"/>
          <w:szCs w:val="22"/>
        </w:rPr>
        <w:t>- Raiffeisenbank Austria d.d. putem e-oglasne ploče</w:t>
      </w:r>
      <w:r w:rsidR="00A2296A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Default="00043A24" w:rsidP="00043A24" w:rsidR="00043A24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Split, Građansko-upravni odjel,</w:t>
      </w:r>
      <w:r w:rsidR="00A2296A" w:rsidRPr="00A2296A">
        <w:rPr>
          <w:sz w:val="22"/>
          <w:szCs w:val="22"/>
        </w:rPr>
        <w:t xml:space="preserve"> uz prijepis rješenja,</w:t>
      </w:r>
    </w:p>
    <w:p w:rsidRDefault="00043A24" w:rsidP="00043A24" w:rsidR="00043A24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Općinski sud u Splitu</w:t>
      </w:r>
      <w:r w:rsidRPr="003921E6">
        <w:rPr>
          <w:sz w:val="22"/>
          <w:szCs w:val="22"/>
        </w:rPr>
        <w:t>, zemljišnoknjižni odjel</w:t>
      </w:r>
      <w:r>
        <w:rPr>
          <w:sz w:val="22"/>
          <w:szCs w:val="22"/>
        </w:rPr>
        <w:t>,</w:t>
      </w:r>
      <w:r w:rsidRPr="003921E6">
        <w:rPr>
          <w:sz w:val="22"/>
          <w:szCs w:val="22"/>
        </w:rPr>
        <w:t xml:space="preserve"> </w:t>
      </w:r>
      <w:r w:rsidR="00A2296A" w:rsidRPr="00A2296A">
        <w:rPr>
          <w:sz w:val="22"/>
          <w:szCs w:val="22"/>
        </w:rPr>
        <w:t>uz prijepis rješenja,</w:t>
      </w:r>
    </w:p>
    <w:p w:rsidRDefault="00043A24" w:rsidP="00043A24" w:rsidR="00043A24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registar, odmah i nakon </w:t>
      </w:r>
      <w:r w:rsidRPr="003921E6">
        <w:rPr>
          <w:sz w:val="22"/>
          <w:szCs w:val="22"/>
        </w:rPr>
        <w:t>pravomoćnosti,</w:t>
      </w:r>
      <w:r w:rsidR="00A2296A" w:rsidRPr="00A2296A">
        <w:rPr>
          <w:sz w:val="22"/>
          <w:szCs w:val="22"/>
        </w:rPr>
        <w:t xml:space="preserve"> uz prijepis rješenja,</w:t>
      </w:r>
    </w:p>
    <w:p w:rsidRDefault="00043A24" w:rsidP="00043A24" w:rsidR="00043A24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 </w:t>
      </w:r>
    </w:p>
    <w:p w:rsidRDefault="00386CC8" w:rsidP="00043A24" w:rsidR="00386CC8" w:rsidRPr="00320113">
      <w:pPr>
        <w:rPr>
          <w:sz w:val="22"/>
          <w:szCs w:val="22"/>
        </w:rPr>
      </w:pPr>
    </w:p>
    <w:sectPr w:rsidSect="00043A24" w:rsidR="00386CC8" w:rsidRPr="00320113">
      <w:headerReference w:type="even" r:id="rId12"/>
      <w:headerReference w:type="default" r:id="rId13"/>
      <w:pgSz w:h="16838" w:w="11906"/>
      <w:pgMar w:gutter="0" w:footer="708" w:header="708" w:left="1417" w:bottom="56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A4C9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34BA6" w:rsidP="00036CD8" w:rsidR="00180734" w:rsidRPr="00E477F9">
    <w:pPr>
      <w:jc w:val="right"/>
      <w:rPr>
        <w:b/>
        <w:sz w:val="22"/>
        <w:szCs w:val="22"/>
      </w:rPr>
    </w:pPr>
    <w:r w:rsidRPr="00834BA6">
      <w:rPr>
        <w:b/>
        <w:sz w:val="22"/>
        <w:szCs w:val="22"/>
      </w:rPr>
      <w:t xml:space="preserve">Posl. br. </w:t>
    </w:r>
    <w:r w:rsidR="00B5315E" w:rsidRPr="00E10F76">
      <w:rPr>
        <w:b/>
        <w:sz w:val="22"/>
        <w:szCs w:val="22"/>
      </w:rPr>
      <w:t>6-St.</w:t>
    </w:r>
    <w:r w:rsidR="00A2296A">
      <w:rPr>
        <w:b/>
        <w:sz w:val="22"/>
        <w:szCs w:val="22"/>
      </w:rPr>
      <w:t>606</w:t>
    </w:r>
    <w:r w:rsidR="00B5315E" w:rsidRPr="00E10F76">
      <w:rPr>
        <w:b/>
        <w:sz w:val="22"/>
        <w:szCs w:val="22"/>
      </w:rPr>
      <w:t>/201</w:t>
    </w:r>
    <w:r w:rsidR="00A2296A">
      <w:rPr>
        <w:b/>
        <w:sz w:val="22"/>
        <w:szCs w:val="22"/>
      </w:rPr>
      <w:t>7</w:t>
    </w:r>
    <w:r w:rsidR="00B5315E" w:rsidRPr="00E10F76">
      <w:rPr>
        <w:b/>
        <w:sz w:val="22"/>
        <w:szCs w:val="22"/>
      </w:rPr>
      <w:t>-</w:t>
    </w:r>
    <w:r w:rsidR="00A2296A">
      <w:rPr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0533CC"/>
    <w:multiLevelType w:val="hybridMultilevel"/>
    <w:tmpl w:val="5F1E6E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4"/>
  </w:num>
  <w:num w:numId="12">
    <w:abstractNumId w:val="3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3A24"/>
    <w:rsid w:val="00047152"/>
    <w:rsid w:val="00050C75"/>
    <w:rsid w:val="00066255"/>
    <w:rsid w:val="00071881"/>
    <w:rsid w:val="00073DF9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B6A6A"/>
    <w:rsid w:val="000C0DBD"/>
    <w:rsid w:val="000C25E6"/>
    <w:rsid w:val="000D0BDD"/>
    <w:rsid w:val="000E7588"/>
    <w:rsid w:val="00101752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1D44E1"/>
    <w:rsid w:val="001E66E8"/>
    <w:rsid w:val="00201EF9"/>
    <w:rsid w:val="00205794"/>
    <w:rsid w:val="002065FE"/>
    <w:rsid w:val="002149DB"/>
    <w:rsid w:val="00216AC0"/>
    <w:rsid w:val="0024164B"/>
    <w:rsid w:val="0025343D"/>
    <w:rsid w:val="00253453"/>
    <w:rsid w:val="00254370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A3333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0E98"/>
    <w:rsid w:val="00312AB9"/>
    <w:rsid w:val="00315970"/>
    <w:rsid w:val="00320113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4C9F"/>
    <w:rsid w:val="004A6A74"/>
    <w:rsid w:val="004B7E25"/>
    <w:rsid w:val="004C1AE8"/>
    <w:rsid w:val="004C45E2"/>
    <w:rsid w:val="004C76E2"/>
    <w:rsid w:val="005050DD"/>
    <w:rsid w:val="0051015F"/>
    <w:rsid w:val="005172AF"/>
    <w:rsid w:val="00523D90"/>
    <w:rsid w:val="00545234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056F1"/>
    <w:rsid w:val="007106C3"/>
    <w:rsid w:val="00710980"/>
    <w:rsid w:val="00721E83"/>
    <w:rsid w:val="00722625"/>
    <w:rsid w:val="00743AF8"/>
    <w:rsid w:val="00745607"/>
    <w:rsid w:val="007502CE"/>
    <w:rsid w:val="007507E9"/>
    <w:rsid w:val="0075254F"/>
    <w:rsid w:val="00755453"/>
    <w:rsid w:val="00757322"/>
    <w:rsid w:val="0076288A"/>
    <w:rsid w:val="00764B42"/>
    <w:rsid w:val="0076506A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20ADF"/>
    <w:rsid w:val="0082276E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D515E"/>
    <w:rsid w:val="008E2A91"/>
    <w:rsid w:val="008F3A9F"/>
    <w:rsid w:val="0090173B"/>
    <w:rsid w:val="00914E6B"/>
    <w:rsid w:val="00915573"/>
    <w:rsid w:val="00926C91"/>
    <w:rsid w:val="00937971"/>
    <w:rsid w:val="00950B95"/>
    <w:rsid w:val="00962BD3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2296A"/>
    <w:rsid w:val="00A3499F"/>
    <w:rsid w:val="00A41D44"/>
    <w:rsid w:val="00A42B00"/>
    <w:rsid w:val="00A46765"/>
    <w:rsid w:val="00A510EF"/>
    <w:rsid w:val="00A51999"/>
    <w:rsid w:val="00A53AFD"/>
    <w:rsid w:val="00A63F66"/>
    <w:rsid w:val="00A747DD"/>
    <w:rsid w:val="00A86E43"/>
    <w:rsid w:val="00A95D24"/>
    <w:rsid w:val="00AA3496"/>
    <w:rsid w:val="00AB1013"/>
    <w:rsid w:val="00AB1C0D"/>
    <w:rsid w:val="00AC45C1"/>
    <w:rsid w:val="00AC6417"/>
    <w:rsid w:val="00AC7127"/>
    <w:rsid w:val="00AD635C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2BEA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E10F7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443B5"/>
    <w:rsid w:val="00F54AAE"/>
    <w:rsid w:val="00F611E7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4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C9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C9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C9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C9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4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C9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C9F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C9F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C9F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St-606/2017-26</izvorni_sadrzaj>
    <derivirana_varijabla naziv="DomainObject.Oznaka_1">St-606/2017-26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2018.</izvorni_sadrzaj>
    <derivirana_varijabla naziv="DomainObject.Predmet.DatumRjesavanja_1">19.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MEGALOPOLIS d.o.o. za marketing i usluge</izvorni_sadrzaj>
    <derivirana_varijabla naziv="DomainObject.Predmet.ProtustrankaFormated_1">  MEGALOPOLIS d.o.o. za marketing i usluge</derivirana_varijabla>
  </DomainObject.Predmet.ProtustrankaFormated>
  <DomainObject.Predmet.ProtustrankaFormatedOIB>
    <izvorni_sadrzaj>  MEGALOPOLIS d.o.o. za marketing i usluge, OIB 38560801148</izvorni_sadrzaj>
    <derivirana_varijabla naziv="DomainObject.Predmet.ProtustrankaFormatedOIB_1">  MEGALOPOLIS d.o.o. za marketing i usluge, OIB 38560801148</derivirana_varijabla>
  </DomainObject.Predmet.ProtustrankaFormatedOIB>
  <DomainObject.Predmet.ProtustrankaFormatedWithAdress>
    <izvorni_sadrzaj> MEGALOPOLIS d.o.o. za marketing i usluge, Fra Bonina 8, 21000 Split</izvorni_sadrzaj>
    <derivirana_varijabla naziv="DomainObject.Predmet.ProtustrankaFormatedWithAdress_1"> MEGALOPOLIS d.o.o. za marketing i usluge, Fra Bonina 8, 21000 Split</derivirana_varijabla>
  </DomainObject.Predmet.ProtustrankaFormatedWithAdress>
  <DomainObject.Predmet.ProtustrankaFormatedWithAdressOIB>
    <izvorni_sadrzaj> MEGALOPOLIS d.o.o. za marketing i usluge, OIB 38560801148, Fra Bonina 8, 21000 Split</izvorni_sadrzaj>
    <derivirana_varijabla naziv="DomainObject.Predmet.ProtustrankaFormatedWithAdressOIB_1"> MEGALOPOLIS d.o.o. za marketing i usluge, OIB 38560801148, Fra Bonina 8, 21000 Split</derivirana_varijabla>
  </DomainObject.Predmet.ProtustrankaFormatedWithAdressOIB>
  <DomainObject.Predmet.ProtustrankaWithAdress>
    <izvorni_sadrzaj>MEGALOPOLIS d.o.o. za marketing i usluge Fra Bonina 8, 21000 Split</izvorni_sadrzaj>
    <derivirana_varijabla naziv="DomainObject.Predmet.ProtustrankaWithAdress_1">MEGALOPOLIS d.o.o. za marketing i usluge Fra Bonina 8, 21000 Split</derivirana_varijabla>
  </DomainObject.Predmet.ProtustrankaWithAdress>
  <DomainObject.Predmet.ProtustrankaWithAdressOIB>
    <izvorni_sadrzaj>MEGALOPOLIS d.o.o. za marketing i usluge, OIB 38560801148, Fra Bonina 8, 21000 Split</izvorni_sadrzaj>
    <derivirana_varijabla naziv="DomainObject.Predmet.ProtustrankaWithAdressOIB_1">MEGALOPOLIS d.o.o. za marketing i usluge, OIB 38560801148, Fra Bonina 8, 21000 Split</derivirana_varijabla>
  </DomainObject.Predmet.ProtustrankaWithAdressOIB>
  <DomainObject.Predmet.ProtustrankaNazivFormated>
    <izvorni_sadrzaj>MEGALOPOLIS d.o.o. za marketing i usluge</izvorni_sadrzaj>
    <derivirana_varijabla naziv="DomainObject.Predmet.ProtustrankaNazivFormated_1">MEGALOPOLIS d.o.o. za marketing i usluge</derivirana_varijabla>
  </DomainObject.Predmet.ProtustrankaNazivFormated>
  <DomainObject.Predmet.ProtustrankaNazivFormatedOIB>
    <izvorni_sadrzaj>MEGALOPOLIS d.o.o. za marketing i usluge, OIB 38560801148</izvorni_sadrzaj>
    <derivirana_varijabla naziv="DomainObject.Predmet.ProtustrankaNazivFormatedOIB_1">MEGALOPOLIS d.o.o. za marketing i usluge, OIB 38560801148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16206.18</izvorni_sadrzaj>
    <derivirana_varijabla naziv="DomainObject.Predmet.TrenutnaVrijednost_1">16206.18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MEGALOPOLIS d.o.o. za marketing i usluge</item>
    </izvorni_sadrzaj>
    <derivirana_varijabla naziv="DomainObject.Predmet.ProtuStrankaListFormated_1">
      <item>MEGALOPOLIS d.o.o. za marketing i usluge</item>
    </derivirana_varijabla>
  </DomainObject.Predmet.ProtuStrankaListFormated>
  <DomainObject.Predmet.ProtuStrankaListFormatedOIB>
    <izvorni_sadrzaj>
      <item>MEGALOPOLIS d.o.o. za marketing i usluge, OIB 38560801148</item>
    </izvorni_sadrzaj>
    <derivirana_varijabla naziv="DomainObject.Predmet.ProtuStrankaListFormatedOIB_1">
      <item>MEGALOPOLIS d.o.o. za marketing i usluge, OIB 38560801148</item>
    </derivirana_varijabla>
  </DomainObject.Predmet.ProtuStrankaListFormatedOIB>
  <DomainObject.Predmet.ProtuStrankaListFormatedWithAdress>
    <izvorni_sadrzaj>
      <item>MEGALOPOLIS d.o.o. za marketing i usluge, Fra Bonina 8, 21000 Split</item>
    </izvorni_sadrzaj>
    <derivirana_varijabla naziv="DomainObject.Predmet.ProtuStrankaListFormatedWithAdress_1">
      <item>MEGALOPOLIS d.o.o. za marketing i usluge, Fra Bonina 8, 21000 Split</item>
    </derivirana_varijabla>
  </DomainObject.Predmet.ProtuStrankaListFormatedWithAdress>
  <DomainObject.Predmet.ProtuStrankaListFormatedWithAdressOIB>
    <izvorni_sadrzaj>
      <item>MEGALOPOLIS d.o.o. za marketing i usluge, OIB 38560801148, Fra Bonina 8, 21000 Split</item>
    </izvorni_sadrzaj>
    <derivirana_varijabla naziv="DomainObject.Predmet.ProtuStrankaListFormatedWithAdressOIB_1">
      <item>MEGALOPOLIS d.o.o. za marketing i usluge, OIB 38560801148, Fra Bonina 8, 21000 Split</item>
    </derivirana_varijabla>
  </DomainObject.Predmet.ProtuStrankaListFormatedWithAdressOIB>
  <DomainObject.Predmet.ProtuStrankaListNazivFormated>
    <izvorni_sadrzaj>
      <item>MEGALOPOLIS d.o.o. za marketing i usluge</item>
    </izvorni_sadrzaj>
    <derivirana_varijabla naziv="DomainObject.Predmet.ProtuStrankaListNazivFormated_1">
      <item>MEGALOPOLIS d.o.o. za marketing i usluge</item>
    </derivirana_varijabla>
  </DomainObject.Predmet.ProtuStrankaListNazivFormated>
  <DomainObject.Predmet.ProtuStrankaListNazivFormatedOIB>
    <izvorni_sadrzaj>
      <item>MEGALOPOLIS d.o.o. za marketing i usluge, OIB 38560801148</item>
    </izvorni_sadrzaj>
    <derivirana_varijabla naziv="DomainObject.Predmet.ProtuStrankaListNazivFormatedOIB_1">
      <item>MEGALOPOLIS d.o.o. za marketing i usluge, OIB 38560801148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St-606/2017-26</izvorni_sadrzaj>
    <derivirana_varijabla naziv="DomainObject.PoslovniBrojDokumenta_1">St-606/2017-26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MEGALOPOLIS d.o.o. za marketing i usluge</izvorni_sadrzaj>
    <derivirana_varijabla naziv="DomainObject.Predmet.ProtustrankaIDrugi_1">MEGALOPOLIS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MEGALOPOLIS d.o.o. za marketing i usluge, OIB 38560801148, Fra Bonina 8, 21000 Split</izvorni_sadrzaj>
    <derivirana_varijabla naziv="DomainObject.Predmet.ProtustrankaIDrugiAdressOIB_1">MEGALOPOLIS d.o.o. za marketing i usluge, OIB 38560801148, Fra Bonina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2018.</izvorni_sadrzaj>
    <derivirana_varijabla naziv="DomainObject.Predmet.OdlukaRjesenje.DatumDonosenjaOdluke_1">18.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St-606/2017-25</izvorni_sadrzaj>
    <derivirana_varijabla naziv="DomainObject.Predmet.OdlukaRjesenje.Oznaka_1">St-606/2017-25</derivirana_varijabla>
  </DomainObject.Predmet.OdlukaRjesenje.Oznaka>
  <DomainObject.Predmet.SudioniciListNaziv>
    <izvorni_sadrzaj>
      <item>MEGALOPOLIS d.o.o. za marketing i usluge</item>
      <item>FINANCIJSKA AGENCIJA, RC SPLIT</item>
    </izvorni_sadrzaj>
    <derivirana_varijabla naziv="DomainObject.Predmet.SudioniciListNaziv_1">
      <item>MEGALOPOLIS d.o.o. za marketing i usluge</item>
      <item>FINANCIJSKA AGENCIJA, RC SPLIT</item>
    </derivirana_varijabla>
  </DomainObject.Predmet.SudioniciListNaziv>
  <DomainObject.Predmet.SudioniciListAdressOIB>
    <izvorni_sadrzaj>
      <item>MEGALOPOLIS d.o.o. za marketing i usluge, OIB 38560801148, Fra Bonina 8,21000 Split</item>
      <item>FINANCIJSKA AGENCIJA, RC SPLIT, OIB 85821130368, Mažuranićevo šetalište 24 b,21000 Split</item>
    </izvorni_sadrzaj>
    <derivirana_varijabla naziv="DomainObject.Predmet.SudioniciListAdressOIB_1">
      <item>MEGALOPOLIS d.o.o. za marketing i usluge, OIB 38560801148, Fra Bonina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38560801148</item>
      <item>, OIB 85821130368</item>
    </izvorni_sadrzaj>
    <derivirana_varijabla naziv="DomainObject.Predmet.SudioniciListNazivOIB_1">
      <item>, OIB 38560801148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St-606/2017-25</izvorni_sadrzaj>
    <derivirana_varijabla naziv="DomainObject.PredzadnjaOdlukaIzPredmeta.Oznaka_1">St-606/2017-25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138D9-9FCD-47E5-9952-01B743B5C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2208</properties:Characters>
  <properties:Lines>72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2018-10-19T08:00:00Z</dcterms:created>
  <dc:creator>Srđan Gavranić</dc:creator>
  <cp:lastModifiedBy>Adaleta Milovčević</cp:lastModifiedBy>
  <cp:lastPrinted>2018-10-19T08:09:00Z</cp:lastPrinted>
  <dcterms:modified xmlns:xsi="http://www.w3.org/2001/XMLSchema-instance" xsi:type="dcterms:W3CDTF">2018-10-19T10:36:00Z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St-606/2017-26 / Odluka - Rješenje - ispravak rješenja (ispravak - rješenje otvaranje i zaključenje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