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f71f" w14:paraId="1cdf71f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DE4FF8">
        <w:t>166</w:t>
      </w:r>
      <w:r w:rsidR="00D41DF6">
        <w:t>/2017</w:t>
      </w:r>
      <w:r>
        <w:t>-</w:t>
      </w:r>
      <w:r w:rsidR="00DE4FF8">
        <w:t>14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E4FF8">
        <w:t>METAL MILAK j.d.o.o., Knin, Hrvatskih Generala 10, OIB: 05502745438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>u roku od 15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704FEE" w:rsidP="00DB030D" w:rsidR="00AB7880" w:rsidRPr="00A066D0">
      <w:pPr>
        <w:jc w:val="center"/>
      </w:pPr>
      <w:r>
        <w:t>U Zadru, 18</w:t>
      </w:r>
      <w:r w:rsidR="00E63BC4">
        <w:t xml:space="preserve">. </w:t>
      </w:r>
      <w:r w:rsidR="00DE4FF8">
        <w:t>rujna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00D12" w:rsidP="00B00D12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B00D12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DE4FF8">
        <w:t>Šibenik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82E40"/>
    <w:rsid w:val="0009325D"/>
    <w:rsid w:val="000A2CF0"/>
    <w:rsid w:val="000A3F4C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1636F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2033BA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C4781"/>
    <w:rsid w:val="002D2252"/>
    <w:rsid w:val="002D281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3E1565"/>
    <w:rsid w:val="0041127A"/>
    <w:rsid w:val="00411A53"/>
    <w:rsid w:val="00426FE6"/>
    <w:rsid w:val="00443765"/>
    <w:rsid w:val="00445D3A"/>
    <w:rsid w:val="00452909"/>
    <w:rsid w:val="00467D37"/>
    <w:rsid w:val="004702F6"/>
    <w:rsid w:val="00476CB1"/>
    <w:rsid w:val="004776D3"/>
    <w:rsid w:val="00492F8A"/>
    <w:rsid w:val="004A3507"/>
    <w:rsid w:val="004A434C"/>
    <w:rsid w:val="004A5198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04FEE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2DEF"/>
    <w:rsid w:val="00863812"/>
    <w:rsid w:val="008651DB"/>
    <w:rsid w:val="00871A78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00D12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36B1"/>
    <w:rsid w:val="00CF2892"/>
    <w:rsid w:val="00CF76EE"/>
    <w:rsid w:val="00D005A0"/>
    <w:rsid w:val="00D00E28"/>
    <w:rsid w:val="00D10B94"/>
    <w:rsid w:val="00D3344E"/>
    <w:rsid w:val="00D37C7B"/>
    <w:rsid w:val="00D41DF6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4FF8"/>
    <w:rsid w:val="00DE78C2"/>
    <w:rsid w:val="00DF0974"/>
    <w:rsid w:val="00DF3513"/>
    <w:rsid w:val="00E040EE"/>
    <w:rsid w:val="00E213DF"/>
    <w:rsid w:val="00E352DE"/>
    <w:rsid w:val="00E42797"/>
    <w:rsid w:val="00E44A20"/>
    <w:rsid w:val="00E467B0"/>
    <w:rsid w:val="00E57A85"/>
    <w:rsid w:val="00E60768"/>
    <w:rsid w:val="00E63BC4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543DE"/>
    <w:rsid w:val="00F744A7"/>
    <w:rsid w:val="00F75EA2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E7ED3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D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00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D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506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2018-09-17T05:59:00Z</dcterms:created>
  <dc:creator>Administrator</dc:creator>
  <cp:lastModifiedBy>Ante Rubelj</cp:lastModifiedBy>
  <cp:lastPrinted>2017-05-09T11:42:00Z</cp:lastPrinted>
  <dcterms:modified xmlns:xsi="http://www.w3.org/2001/XMLSchema-instance" xsi:type="dcterms:W3CDTF">2018-09-21T06:43:00Z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(St-166-17-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