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871e" w14:paraId="8c5871e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BF668E">
        <w:t>2123/16-9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B843E0" w:rsidR="00B843E0">
      <w:pPr>
        <w:ind w:firstLine="708"/>
        <w:jc w:val="both"/>
      </w:pPr>
      <w:r>
        <w:tab/>
        <w:t>Trgovački sud u Osijeku, po stečajnoj sutkinji Nadi Roso, u s</w:t>
      </w:r>
      <w:r w:rsidR="00BF668E">
        <w:t>tečajnom predmetu predlagatelja</w:t>
      </w:r>
      <w:r w:rsidRPr="001F430D">
        <w:t xml:space="preserve"> </w:t>
      </w:r>
      <w:r w:rsidR="00BF668E">
        <w:t xml:space="preserve">Financijska agencija OIB 85821130368, Regionalni centar Osijek, Podružnica Osijek L. Jagera 3 za otvaranje stečajnog postupka nad dužnikom </w:t>
      </w:r>
      <w:r w:rsidR="00BF668E" w:rsidRPr="00BF668E">
        <w:t>VETERINARSKA AMBULANTA SILVA d.o.o., Drenovci, Vladimira Nazora 20, MBS: 030104552, OIB: 81215794889</w:t>
      </w:r>
      <w:r w:rsidR="00B843E0" w:rsidRPr="00D14516">
        <w:t>,</w:t>
      </w:r>
      <w:r w:rsidR="00A74A52">
        <w:t xml:space="preserve"> dana </w:t>
      </w:r>
      <w:r w:rsidR="00BF668E">
        <w:t>1. rujna</w:t>
      </w:r>
      <w:r w:rsidR="00B843E0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BF668E" w:rsidRPr="00BF668E">
        <w:t>Ruža Jonjić-Pejić, OIB: 21444416677, Račinovci, Braće Radića 17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A31B6">
        <w:t>4</w:t>
      </w:r>
      <w:r w:rsidR="00D94E58">
        <w:t>.000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BF668E">
        <w:t>2123</w:t>
      </w:r>
      <w:r w:rsidR="006A2F05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BF668E" w:rsidRPr="00BF668E">
        <w:t>Ruža Jonjić-Pejić, OIB: 21444416677, Račinovci, Braće Radića 17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A31B6">
        <w:t>4</w:t>
      </w:r>
      <w:r w:rsidR="00D94E58">
        <w:t>.000,00</w:t>
      </w:r>
      <w:r w:rsidRPr="003E6B02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BF668E">
        <w:t>2123</w:t>
      </w:r>
      <w:r w:rsidR="006A2F05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BF668E" w:rsidRPr="00BF668E">
        <w:t>Ruža Jonjić-Pejić, OIB: 21444416677, Račinovci, Braće Radića 17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BF668E" w:rsidRPr="00BF668E">
        <w:t>Ruža Jonjić-Pejić, OIB: 21444416677, Račinovci, Braće Radića 17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BF668E">
        <w:t>2123/16-9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BF668E">
        <w:rPr>
          <w:bCs/>
        </w:rPr>
        <w:t>10. kolovoza</w:t>
      </w:r>
      <w:r w:rsidR="006A2F05">
        <w:rPr>
          <w:bCs/>
        </w:rPr>
        <w:t xml:space="preserve"> 2016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BF668E" w:rsidRPr="00BF668E">
        <w:t>VETERINARSKA AMBULANTA SILVA d.o.o., Drenovci, Vladimira Nazora 20, MBS: 030104552, OIB: 81215794889</w:t>
      </w:r>
      <w:r w:rsidR="003E6B02">
        <w:t xml:space="preserve">, temeljem odredbe članka </w:t>
      </w:r>
      <w:r w:rsidR="00BF668E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BF668E">
        <w:t>2123</w:t>
      </w:r>
      <w:r w:rsidR="006A2F05">
        <w:t>/16</w:t>
      </w:r>
      <w:r w:rsidR="007D3892">
        <w:t xml:space="preserve"> od </w:t>
      </w:r>
      <w:r w:rsidR="00BF668E">
        <w:t>25. siječnja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BF668E" w:rsidRPr="00BF668E">
        <w:t>Ruža Jonjić-Pejić, OIB: 21444416677, Račinovci, Braće Radića 17</w:t>
      </w:r>
      <w:r w:rsidR="007E6D1A">
        <w:t xml:space="preserve">, na uplatu predujma u iznosu od </w:t>
      </w:r>
      <w:r w:rsidR="000A31B6">
        <w:t>4</w:t>
      </w:r>
      <w:r w:rsidR="00D94E58">
        <w:t>.000</w:t>
      </w:r>
      <w:r w:rsidR="007E6D1A">
        <w:t xml:space="preserve">,00 kn za namirenje troškova stečajnog postupka, u roku od 8 dana, temeljem odredbi članka 113. </w:t>
      </w:r>
      <w:r w:rsidR="00F5524A">
        <w:t>i članka 114. Stečajnog zakona.</w:t>
      </w:r>
      <w:r w:rsidR="007E6D1A">
        <w:t xml:space="preserve">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BF668E">
        <w:t>2123</w:t>
      </w:r>
      <w:r w:rsidR="00B642E7">
        <w:t>/16</w:t>
      </w:r>
      <w:r w:rsidR="004C05DB">
        <w:t xml:space="preserve"> od </w:t>
      </w:r>
      <w:r w:rsidR="00BF668E">
        <w:t>25</w:t>
      </w:r>
      <w:r w:rsidR="000A31B6">
        <w:t>.1.2017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BF668E" w:rsidRPr="00BF668E">
        <w:t>Ruža Jonjić-Pejić, OIB: 21444416677, Račinovci, Braće Radića 17</w:t>
      </w:r>
      <w:r w:rsidR="00B642E7">
        <w:t xml:space="preserve"> </w:t>
      </w:r>
      <w:r w:rsidR="003E6B02">
        <w:t xml:space="preserve">zaprimio je dana </w:t>
      </w:r>
      <w:r w:rsidR="00BF668E">
        <w:t>1. veljače</w:t>
      </w:r>
      <w:r w:rsidR="000A31B6">
        <w:t xml:space="preserve"> 2017</w:t>
      </w:r>
      <w:r w:rsidR="00EF648D">
        <w:t>. g.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F5524A">
        <w:t>u</w:t>
      </w:r>
      <w:r w:rsidR="000634F3">
        <w:t xml:space="preserve"> koj</w:t>
      </w:r>
      <w:r w:rsidR="00F5524A">
        <w:t>a</w:t>
      </w:r>
      <w:r w:rsidR="000634F3">
        <w:t xml:space="preserve"> se nalaz</w:t>
      </w:r>
      <w:r w:rsidR="00EC2360">
        <w:t>i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EC2360">
        <w:t xml:space="preserve"> određeni predujam</w:t>
      </w:r>
      <w:r w:rsidR="007E6D1A">
        <w:t xml:space="preserve"> iz točke I istog zaključka, kao ni dostavi</w:t>
      </w:r>
      <w:r w:rsidR="000634F3">
        <w:t>o</w:t>
      </w:r>
      <w:r w:rsidR="00EC2360">
        <w:t xml:space="preserve"> dokaz o izvršenoj uplati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94E58" w:rsidP="007E6D1A" w:rsidR="00D94E58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BF668E">
        <w:t>1. rujna</w:t>
      </w:r>
      <w:r w:rsidR="00EC2360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D94E58" w:rsidP="007E6D1A" w:rsidR="007E6D1A">
      <w:pPr>
        <w:numPr>
          <w:ilvl w:val="0"/>
          <w:numId w:val="11"/>
        </w:numPr>
      </w:pPr>
      <w:r>
        <w:t xml:space="preserve">K. </w:t>
      </w:r>
      <w:r w:rsidR="00BF668E">
        <w:t>1/10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49B2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31B6"/>
    <w:rsid w:val="000B49B2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A2F05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74A52"/>
    <w:rsid w:val="00A8029B"/>
    <w:rsid w:val="00AA6B6E"/>
    <w:rsid w:val="00AD05E2"/>
    <w:rsid w:val="00AE7F6B"/>
    <w:rsid w:val="00B24B41"/>
    <w:rsid w:val="00B642E7"/>
    <w:rsid w:val="00B652CA"/>
    <w:rsid w:val="00B659E8"/>
    <w:rsid w:val="00B82540"/>
    <w:rsid w:val="00B843E0"/>
    <w:rsid w:val="00B91BAA"/>
    <w:rsid w:val="00B95B20"/>
    <w:rsid w:val="00B9732B"/>
    <w:rsid w:val="00BB086F"/>
    <w:rsid w:val="00BE33FF"/>
    <w:rsid w:val="00BE487B"/>
    <w:rsid w:val="00BF668E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4E58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C2360"/>
    <w:rsid w:val="00ED4C16"/>
    <w:rsid w:val="00EF648D"/>
    <w:rsid w:val="00F439F3"/>
    <w:rsid w:val="00F46E60"/>
    <w:rsid w:val="00F5524A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4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9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9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9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4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2017.</izvorni_sadrzaj>
    <derivirana_varijabla naziv="DomainObject.Predmet.DatumRjesavanja_1">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St-2123/2016</izvorni_sadrzaj>
    <derivirana_varijabla naziv="DomainObject.Predmet.OznakaBroj_1">St-2123/2016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SILVA društvo s ograničenom odgovornošću za veterinarske usluge</izvorni_sadrzaj>
    <derivirana_varijabla naziv="DomainObject.Predmet.ProtustrankaFormated_1">  VETERINARSKA AMBULANTA SILVA društvo s ograničenom odgovornošću za veterinarske usluge</derivirana_varijabla>
  </DomainObject.Predmet.ProtustrankaFormated>
  <DomainObject.Predmet.ProtustrankaFormatedOIB>
    <izvorni_sadrzaj>  VETERINARSKA AMBULANTA SILVA društvo s ograničenom odgovornošću za veterinarske usluge, OIB 81215794889</izvorni_sadrzaj>
    <derivirana_varijabla naziv="DomainObject.Predmet.ProtustrankaFormatedOIB_1">  VETERINARSKA AMBULANTA SILVA društvo s ograničenom odgovornošću za veterinarske usluge, OIB 81215794889</derivirana_varijabla>
  </DomainObject.Predmet.ProtustrankaFormatedOIB>
  <DomainObject.Predmet.ProtustrankaFormatedWithAdress>
    <izvorni_sadrzaj> VETERINARSKA AMBULANTA SILVA društvo s ograničenom odgovornošću za veterinarske usluge, Vladimira Nazora 20 , 32260 Drenovci</izvorni_sadrzaj>
    <derivirana_varijabla naziv="DomainObject.Predmet.ProtustrankaFormatedWithAdress_1"> VETERINARSKA AMBULANTA SILVA društvo s ograničenom odgovornošću za veterinarske usluge, Vladimira Nazora 20 , 32260 Drenovci</derivirana_varijabla>
  </DomainObject.Predmet.ProtustrankaFormatedWithAdress>
  <DomainObject.Predmet.ProtustrankaFormatedWithAdressOIB>
    <izvorni_sadrzaj> VETERINARSKA AMBULANTA SILVA društvo s ograničenom odgovornošću za veterinarske usluge, OIB 81215794889, Vladimira Nazora 20 , 32260 Drenovci</izvorni_sadrzaj>
    <derivirana_varijabla naziv="DomainObject.Predmet.ProtustrankaFormatedWithAdressOIB_1"> VETERINARSKA AMBULANTA SILVA društvo s ograničenom odgovornošću za veterinarske usluge, OIB 81215794889, Vladimira Nazora 20 , 32260 Drenovci</derivirana_varijabla>
  </DomainObject.Predmet.ProtustrankaFormatedWithAdressOIB>
  <DomainObject.Predmet.ProtustrankaWithAdress>
    <izvorni_sadrzaj>VETERINARSKA AMBULANTA SILVA društvo s ograničenom odgovornošću za veterinarske usluge Vladimira Nazora 20 , 32260 Drenovci</izvorni_sadrzaj>
    <derivirana_varijabla naziv="DomainObject.Predmet.ProtustrankaWithAdress_1">VETERINARSKA AMBULANTA SILVA društvo s ograničenom odgovornošću za veterinarske usluge Vladimira Nazora 20 , 32260 Drenovci</derivirana_varijabla>
  </DomainObject.Predmet.ProtustrankaWithAdress>
  <DomainObject.Predmet.ProtustrankaWithAdressOIB>
    <izvorni_sadrzaj>VETERINARSKA AMBULANTA SILVA društvo s ograničenom odgovornošću za veterinarske usluge, OIB 81215794889, Vladimira Nazora 20 , 32260 Drenovci</izvorni_sadrzaj>
    <derivirana_varijabla naziv="DomainObject.Predmet.ProtustrankaWithAdressOIB_1">VETERINARSKA AMBULANTA SILVA društvo s ograničenom odgovornošću za veterinarske usluge, OIB 81215794889, Vladimira Nazora 20 , 32260 Drenovci</derivirana_varijabla>
  </DomainObject.Predmet.ProtustrankaWithAdressOIB>
  <DomainObject.Predmet.ProtustrankaNazivFormated>
    <izvorni_sadrzaj>VETERINARSKA AMBULANTA SILVA društvo s ograničenom odgovornošću za veterinarske usluge</izvorni_sadrzaj>
    <derivirana_varijabla naziv="DomainObject.Predmet.ProtustrankaNazivFormated_1">VETERINARSKA AMBULANTA SILVA društvo s ograničenom odgovornošću za veterinarske usluge</derivirana_varijabla>
  </DomainObject.Predmet.ProtustrankaNazivFormated>
  <DomainObject.Predmet.ProtustrankaNazivFormatedOIB>
    <izvorni_sadrzaj>VETERINARSKA AMBULANTA SILVA društvo s ograničenom odgovornošću za veterinarske usluge, OIB 81215794889</izvorni_sadrzaj>
    <derivirana_varijabla naziv="DomainObject.Predmet.ProtustrankaNazivFormatedOIB_1">VETERINARSKA AMBULANTA SILVA društvo s ograničenom odgovornošću za veterinarske usluge, OIB 81215794889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VETERINARSKA AMBULANTA SILVA društvo s ograničenom odgovornošću za veterinarske usluge</item>
    </izvorni_sadrzaj>
    <derivirana_varijabla naziv="DomainObject.Predmet.ProtuStrankaListFormated_1">
      <item>VETERINARSKA AMBULANTA SILVA društvo s ograničenom odgovornošću za veterinarske usluge</item>
    </derivirana_varijabla>
  </DomainObject.Predmet.ProtuStrankaListFormated>
  <DomainObject.Predmet.ProtuStrankaListFormatedOIB>
    <izvorni_sadrzaj>
      <item>VETERINARSKA AMBULANTA SILVA društvo s ograničenom odgovornošću za veterinarske usluge, OIB 81215794889</item>
    </izvorni_sadrzaj>
    <derivirana_varijabla naziv="DomainObject.Predmet.ProtuStrankaListFormatedOIB_1">
      <item>VETERINARSKA AMBULANTA SILVA društvo s ograničenom odgovornošću za veterinarske usluge, OIB 81215794889</item>
    </derivirana_varijabla>
  </DomainObject.Predmet.ProtuStrankaListFormatedOIB>
  <DomainObject.Predmet.ProtuStrankaListFormatedWithAdress>
    <izvorni_sadrzaj>
      <item>VETERINARSKA AMBULANTA SILVA društvo s ograničenom odgovornošću za veterinarske usluge, Vladimira Nazora 20 , 32260 Drenovci</item>
    </izvorni_sadrzaj>
    <derivirana_varijabla naziv="DomainObject.Predmet.ProtuStrankaListFormatedWithAdress_1">
      <item>VETERINARSKA AMBULANTA SILVA društvo s ograničenom odgovornošću za veterinarske usluge, Vladimira Nazora 20 , 32260 Drenovci</item>
    </derivirana_varijabla>
  </DomainObject.Predmet.ProtuStrankaListFormatedWithAdress>
  <DomainObject.Predmet.ProtuStrankaListFormatedWithAdressOIB>
    <izvorni_sadrzaj>
      <item>VETERINARSKA AMBULANTA SILVA društvo s ograničenom odgovornošću za veterinarske usluge, OIB 81215794889, Vladimira Nazora 20 , 32260 Drenovci</item>
    </izvorni_sadrzaj>
    <derivirana_varijabla naziv="DomainObject.Predmet.ProtuStrankaListFormatedWithAdressOIB_1">
      <item>VETERINARSKA AMBULANTA SILVA društvo s ograničenom odgovornošću za veterinarske usluge, OIB 81215794889, Vladimira Nazora 20 , 32260 Drenovci</item>
    </derivirana_varijabla>
  </DomainObject.Predmet.ProtuStrankaListFormatedWithAdressOIB>
  <DomainObject.Predmet.ProtuStrankaListNazivFormated>
    <izvorni_sadrzaj>
      <item>VETERINARSKA AMBULANTA SILVA društvo s ograničenom odgovornošću za veterinarske usluge</item>
    </izvorni_sadrzaj>
    <derivirana_varijabla naziv="DomainObject.Predmet.ProtuStrankaListNazivFormated_1">
      <item>VETERINARSKA AMBULANTA SILVA društvo s ograničenom odgovornošću za veterinarske usluge</item>
    </derivirana_varijabla>
  </DomainObject.Predmet.ProtuStrankaListNazivFormated>
  <DomainObject.Predmet.ProtuStrankaListNazivFormatedOIB>
    <izvorni_sadrzaj>
      <item>VETERINARSKA AMBULANTA SILVA društvo s ograničenom odgovornošću za veterinarske usluge, OIB 81215794889</item>
    </izvorni_sadrzaj>
    <derivirana_varijabla naziv="DomainObject.Predmet.ProtuStrankaListNazivFormatedOIB_1">
      <item>VETERINARSKA AMBULANTA SILVA društvo s ograničenom odgovornošću za veterinarske usluge, OIB 81215794889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VETERINARSKA AMBULANTA SILVA društvo s ograničenom odgovornošću za veterinarske usluge</izvorni_sadrzaj>
    <derivirana_varijabla naziv="DomainObject.Predmet.ProtustrankaIDrugi_1">VETERINARSKA AMBULANTA SILVA društvo s ograničenom odgovornošću za veterinarske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VETERINARSKA AMBULANTA SILVA društvo s ograničenom odgovornošću za veterinarske usluge, OIB 81215794889, Vladimira Nazora 20 , 32260 Drenovci</izvorni_sadrzaj>
    <derivirana_varijabla naziv="DomainObject.Predmet.ProtustrankaIDrugiAdressOIB_1">VETERINARSKA AMBULANTA SILVA društvo s ograničenom odgovornošću za veterinarske usluge, OIB 81215794889, Vladimira Nazora 20 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2017.</izvorni_sadrzaj>
    <derivirana_varijabla naziv="DomainObject.Predmet.OdlukaRjesenje.DatumDonosenjaOdluke_1">6. ožujka 2017.</derivirana_varijabla>
  </DomainObject.Predmet.OdlukaRjesenje.DatumDonosenjaOdluke>
  <DomainObject.Predmet.OdlukaRjesenje.DatumPravomocnosti>
    <izvorni_sadrzaj>24. ožujka 2017.</izvorni_sadrzaj>
    <derivirana_varijabla naziv="DomainObject.Predmet.OdlukaRjesenje.DatumPravomocnosti_1">24. ožujka 2017.</derivirana_varijabla>
  </DomainObject.Predmet.OdlukaRjesenje.DatumPravomocnosti>
  <DomainObject.Predmet.OdlukaRjesenje.Oznaka>
    <izvorni_sadrzaj>St-2123/2016-8</izvorni_sadrzaj>
    <derivirana_varijabla naziv="DomainObject.Predmet.OdlukaRjesenje.Oznaka_1">St-2123/2016-8</derivirana_varijabla>
  </DomainObject.Predmet.OdlukaRjesenje.Oznaka>
  <DomainObject.Predmet.SudioniciListNaziv>
    <izvorni_sadrzaj>
      <item>FINA RC OSIJEK</item>
      <item>VETERINARSKA AMBULANTA SILVA društvo s ograničenom odgovornošću za veterinarske usluge</item>
    </izvorni_sadrzaj>
    <derivirana_varijabla naziv="DomainObject.Predmet.SudioniciListNaziv_1">
      <item>FINA RC OSIJEK</item>
      <item>VETERINARSKA AMBULANTA SILVA društvo s ograničenom odgovornošću za veterinarske usluge</item>
    </derivirana_varijabla>
  </DomainObject.Predmet.SudioniciListNaziv>
  <DomainObject.Predmet.SudioniciListAdressOIB>
    <izvorni_sadrzaj>
      <item>FINA RC OSIJEK, OIB 85821130368</item>
      <item>VETERINARSKA AMBULANTA SILVA društvo s ograničenom odgovornošću za veterinarske usluge, OIB 81215794889, Vladimira Nazora 20 ,32260 Drenovci</item>
    </izvorni_sadrzaj>
    <derivirana_varijabla naziv="DomainObject.Predmet.SudioniciListAdressOIB_1">
      <item>FINA RC OSIJEK, OIB 85821130368</item>
      <item>VETERINARSKA AMBULANTA SILVA društvo s ograničenom odgovornošću za veterinarske usluge, OIB 81215794889, Vladimira Nazora 20 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81215794889</item>
    </izvorni_sadrzaj>
    <derivirana_varijabla naziv="DomainObject.Predmet.SudioniciListNazivOIB_1">
      <item>, OIB 85821130368</item>
      <item>, OIB 81215794889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54D5C-3FC1-4CFA-B969-F974C3A9E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3188</properties:Characters>
  <properties:Lines>97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2017-09-01T06:11:00Z</dcterms:created>
  <dc:creator>Korisnik</dc:creator>
  <cp:lastModifiedBy>Žana Bem</cp:lastModifiedBy>
  <cp:lastPrinted>2017-05-11T09:00:00Z</cp:lastPrinted>
  <dcterms:modified xmlns:xsi="http://www.w3.org/2001/XMLSchema-instance" xsi:type="dcterms:W3CDTF">2017-09-01T06:13:00Z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