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f8c1" w14:paraId="abef8c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6660A8">
        <w:rPr>
          <w:rFonts w:hAnsi="Times New Roman" w:ascii="Times New Roman"/>
          <w:szCs w:val="24"/>
          <w:lang w:val="hr-HR"/>
        </w:rPr>
        <w:t>4680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6660A8" w:rsidRPr="006660A8">
        <w:rPr>
          <w:rFonts w:hAnsi="Times New Roman" w:ascii="Times New Roman"/>
          <w:szCs w:val="24"/>
          <w:lang w:val="hr-HR"/>
        </w:rPr>
        <w:t>CEBIOR d.o.o.</w:t>
      </w:r>
      <w:r w:rsidR="006660A8">
        <w:rPr>
          <w:rFonts w:hAnsi="Times New Roman" w:ascii="Times New Roman"/>
          <w:szCs w:val="24"/>
          <w:lang w:val="hr-HR"/>
        </w:rPr>
        <w:t>, Zagreb, (</w:t>
      </w:r>
      <w:r w:rsidR="00FC5E27">
        <w:rPr>
          <w:rFonts w:hAnsi="Times New Roman" w:ascii="Times New Roman"/>
          <w:szCs w:val="24"/>
          <w:lang w:val="hr-HR"/>
        </w:rPr>
        <w:t xml:space="preserve">Grad </w:t>
      </w:r>
      <w:r w:rsidR="006660A8">
        <w:rPr>
          <w:rFonts w:hAnsi="Times New Roman" w:ascii="Times New Roman"/>
          <w:szCs w:val="24"/>
          <w:lang w:val="hr-HR"/>
        </w:rPr>
        <w:t>Zagreb), Prilaz Slave Raškaj 8,</w:t>
      </w:r>
      <w:r w:rsidR="00560D78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2E422F">
        <w:rPr>
          <w:rFonts w:hAnsi="Times New Roman" w:ascii="Times New Roman"/>
          <w:szCs w:val="24"/>
          <w:lang w:val="hr-HR"/>
        </w:rPr>
        <w:t xml:space="preserve"> </w:t>
      </w:r>
      <w:r w:rsidR="006660A8" w:rsidRPr="006660A8">
        <w:rPr>
          <w:rFonts w:hAnsi="Times New Roman" w:ascii="Times New Roman"/>
          <w:szCs w:val="24"/>
          <w:lang w:val="hr-HR"/>
        </w:rPr>
        <w:t>55728378428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6660A8" w:rsidRPr="006660A8">
        <w:rPr>
          <w:rFonts w:hAnsi="Times New Roman" w:ascii="Times New Roman"/>
          <w:szCs w:val="24"/>
          <w:lang w:val="hr-HR"/>
        </w:rPr>
        <w:t>CEBIOR d.o.o.</w:t>
      </w:r>
      <w:r w:rsidR="006660A8">
        <w:rPr>
          <w:rFonts w:hAnsi="Times New Roman" w:ascii="Times New Roman"/>
          <w:szCs w:val="24"/>
          <w:lang w:val="hr-HR"/>
        </w:rPr>
        <w:t xml:space="preserve">, Zagreb, (Grad Zagreb), Prilaz Slave Raškaj 8, </w:t>
      </w:r>
      <w:r w:rsidR="006660A8" w:rsidRPr="004D3A78">
        <w:rPr>
          <w:rFonts w:hAnsi="Times New Roman" w:ascii="Times New Roman"/>
          <w:szCs w:val="24"/>
          <w:lang w:val="hr-HR"/>
        </w:rPr>
        <w:t>OIB:</w:t>
      </w:r>
      <w:r w:rsidR="006660A8">
        <w:rPr>
          <w:rFonts w:hAnsi="Times New Roman" w:ascii="Times New Roman"/>
          <w:szCs w:val="24"/>
          <w:lang w:val="hr-HR"/>
        </w:rPr>
        <w:t xml:space="preserve"> </w:t>
      </w:r>
      <w:r w:rsidR="006660A8" w:rsidRPr="006660A8">
        <w:rPr>
          <w:rFonts w:hAnsi="Times New Roman" w:ascii="Times New Roman"/>
          <w:szCs w:val="24"/>
          <w:lang w:val="hr-HR"/>
        </w:rPr>
        <w:t>55728378428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660A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6660A8" w:rsidRPr="006660A8">
        <w:rPr>
          <w:rFonts w:hAnsi="Times New Roman" w:ascii="Times New Roman"/>
          <w:szCs w:val="24"/>
          <w:lang w:val="hr-HR"/>
        </w:rPr>
        <w:t>CEBIOR d.o.o.</w:t>
      </w:r>
      <w:r w:rsidR="006660A8">
        <w:rPr>
          <w:rFonts w:hAnsi="Times New Roman" w:ascii="Times New Roman"/>
          <w:szCs w:val="24"/>
          <w:lang w:val="hr-HR"/>
        </w:rPr>
        <w:t xml:space="preserve">, Zagreb, (Grad Zagreb), Prilaz Slave Raškaj 8, </w:t>
      </w:r>
      <w:r w:rsidR="006660A8" w:rsidRPr="004D3A78">
        <w:rPr>
          <w:rFonts w:hAnsi="Times New Roman" w:ascii="Times New Roman"/>
          <w:szCs w:val="24"/>
          <w:lang w:val="hr-HR"/>
        </w:rPr>
        <w:t>OIB:</w:t>
      </w:r>
      <w:r w:rsidR="006660A8">
        <w:rPr>
          <w:rFonts w:hAnsi="Times New Roman" w:ascii="Times New Roman"/>
          <w:szCs w:val="24"/>
          <w:lang w:val="hr-HR"/>
        </w:rPr>
        <w:t xml:space="preserve"> </w:t>
      </w:r>
      <w:r w:rsidR="006660A8" w:rsidRPr="006660A8">
        <w:rPr>
          <w:rFonts w:hAnsi="Times New Roman" w:ascii="Times New Roman"/>
          <w:szCs w:val="24"/>
          <w:lang w:val="hr-HR"/>
        </w:rPr>
        <w:t>55728378428</w:t>
      </w:r>
      <w:r w:rsidR="006660A8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2E422F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018DC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18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DC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E422F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D4710"/>
    <w:rsid w:val="006356C5"/>
    <w:rsid w:val="0064774B"/>
    <w:rsid w:val="006660A8"/>
    <w:rsid w:val="006D3846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8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8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8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8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8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8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8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8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4680</izvorni_sadrzaj>
    <derivirana_varijabla naziv="DomainObject.Predmet.Broj_1">4680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St-4680/2015</izvorni_sadrzaj>
    <derivirana_varijabla naziv="DomainObject.Predmet.OznakaBroj_1">St-4680/2015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CEBIOR d.o.o. zastupanog po punomoćniku Marin Ante Dugandžić; Josip Antolović</izvorni_sadrzaj>
    <derivirana_varijabla naziv="DomainObject.Predmet.ProtustrankaFormated_1">  CEBIOR d.o.o. zastupanog po punomoćniku Marin Ante Dugandžić; Josip Antolović</derivirana_varijabla>
  </DomainObject.Predmet.ProtustrankaFormated>
  <DomainObject.Predmet.ProtustrankaFormatedOIB>
    <izvorni_sadrzaj>  CEBIOR d.o.o., OIB 55728378428 zastupanog po punomoćniku Marin Ante Dugandžić; Josip Antolović</izvorni_sadrzaj>
    <derivirana_varijabla naziv="DomainObject.Predmet.ProtustrankaFormatedOIB_1">  CEBIOR d.o.o., OIB 55728378428 zastupanog po punomoćniku Marin Ante Dugandžić; Josip Antolović</derivirana_varijabla>
  </DomainObject.Predmet.ProtustrankaFormatedOIB>
  <DomainObject.Predmet.ProtustrankaFormatedWithAdress>
    <izvorni_sadrzaj> CEBIOR d.o.o., Prilaz Slave Raškaj 8, 10000 Zagreb zastupanog po punomoćniku Marin Ante Dugandžić; Josip Antolović</izvorni_sadrzaj>
    <derivirana_varijabla naziv="DomainObject.Predmet.ProtustrankaFormatedWithAdress_1"> CEBIOR d.o.o., Prilaz Slave Raškaj 8, 10000 Zagreb zastupanog po punomoćniku Marin Ante Dugandžić; Josip Antolović</derivirana_varijabla>
  </DomainObject.Predmet.ProtustrankaFormatedWithAdress>
  <DomainObject.Predmet.ProtustrankaFormatedWithAdressOIB>
    <izvorni_sadrzaj> CEBIOR d.o.o., OIB 55728378428, Prilaz Slave Raškaj 8, 10000 Zagreb zastupanog po punomoćniku Marin Ante Dugandžić; Josip Antolović</izvorni_sadrzaj>
    <derivirana_varijabla naziv="DomainObject.Predmet.ProtustrankaFormatedWithAdressOIB_1"> CEBIOR d.o.o., OIB 55728378428, Prilaz Slave Raškaj 8, 10000 Zagreb zastupanog po punomoćniku Marin Ante Dugandžić; Josip Antolović</derivirana_varijabla>
  </DomainObject.Predmet.ProtustrankaFormatedWithAdressOIB>
  <DomainObject.Predmet.ProtustrankaWithAdress>
    <izvorni_sadrzaj>CEBIOR d.o.o. Prilaz Slave Raškaj 8, 10000 Zagreb</izvorni_sadrzaj>
    <derivirana_varijabla naziv="DomainObject.Predmet.ProtustrankaWithAdress_1">CEBIOR d.o.o. Prilaz Slave Raškaj 8, 10000 Zagreb</derivirana_varijabla>
  </DomainObject.Predmet.ProtustrankaWithAdress>
  <DomainObject.Predmet.ProtustrankaWithAdressOIB>
    <izvorni_sadrzaj>CEBIOR d.o.o., OIB 55728378428, Prilaz Slave Raškaj 8, 10000 Zagreb</izvorni_sadrzaj>
    <derivirana_varijabla naziv="DomainObject.Predmet.ProtustrankaWithAdressOIB_1">CEBIOR d.o.o., OIB 55728378428, Prilaz Slave Raškaj 8, 10000 Zagreb</derivirana_varijabla>
  </DomainObject.Predmet.ProtustrankaWithAdressOIB>
  <DomainObject.Predmet.ProtustrankaNazivFormated>
    <izvorni_sadrzaj>CEBIOR d.o.o.</izvorni_sadrzaj>
    <derivirana_varijabla naziv="DomainObject.Predmet.ProtustrankaNazivFormated_1">CEBIOR d.o.o.</derivirana_varijabla>
  </DomainObject.Predmet.ProtustrankaNazivFormated>
  <DomainObject.Predmet.ProtustrankaNazivFormatedOIB>
    <izvorni_sadrzaj>CEBIOR d.o.o., OIB 55728378428</izvorni_sadrzaj>
    <derivirana_varijabla naziv="DomainObject.Predmet.ProtustrankaNazivFormatedOIB_1">CEBIOR d.o.o., OIB 55728378428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CEBIOR d.o.o. zastupanog po punomoćniku Marin Ante Dugandžić; Josip Antolović</item>
    </izvorni_sadrzaj>
    <derivirana_varijabla naziv="DomainObject.Predmet.ProtuStrankaListFormated_1">
      <item>CEBIOR d.o.o. zastupanog po punomoćniku Marin Ante Dugandžić; Josip Antolović</item>
    </derivirana_varijabla>
  </DomainObject.Predmet.ProtuStrankaListFormated>
  <DomainObject.Predmet.ProtuStrankaListFormatedOIB>
    <izvorni_sadrzaj>
      <item>CEBIOR d.o.o., OIB 55728378428 zastupanog po punomoćniku Marin Ante Dugandžić; Josip Antolović</item>
    </izvorni_sadrzaj>
    <derivirana_varijabla naziv="DomainObject.Predmet.ProtuStrankaListFormatedOIB_1">
      <item>CEBIOR d.o.o., OIB 55728378428 zastupanog po punomoćniku Marin Ante Dugandžić; Josip Antolović</item>
    </derivirana_varijabla>
  </DomainObject.Predmet.ProtuStrankaListFormatedOIB>
  <DomainObject.Predmet.ProtuStrankaListFormatedWithAdress>
    <izvorni_sadrzaj>
      <item>CEBIOR d.o.o., Prilaz Slave Raškaj 8, 10000 Zagreb zastupanog po punomoćniku Marin Ante Dugandžić; Josip Antolović</item>
    </izvorni_sadrzaj>
    <derivirana_varijabla naziv="DomainObject.Predmet.ProtuStrankaListFormatedWithAdress_1">
      <item>CEBIOR d.o.o., Prilaz Slave Raškaj 8, 10000 Zagreb zastupanog po punomoćniku Marin Ante Dugandžić; Josip Antolović</item>
    </derivirana_varijabla>
  </DomainObject.Predmet.ProtuStrankaListFormatedWithAdress>
  <DomainObject.Predmet.ProtuStrankaListFormatedWithAdressOIB>
    <izvorni_sadrzaj>
      <item>CEBIOR d.o.o., OIB 55728378428, Prilaz Slave Raškaj 8, 10000 Zagreb zastupanog po punomoćniku Marin Ante Dugandžić; Josip Antolović</item>
    </izvorni_sadrzaj>
    <derivirana_varijabla naziv="DomainObject.Predmet.ProtuStrankaListFormatedWithAdressOIB_1">
      <item>CEBIOR d.o.o., OIB 55728378428, Prilaz Slave Raškaj 8, 10000 Zagreb zastupanog po punomoćniku Marin Ante Dugandžić; Josip Antolović</item>
    </derivirana_varijabla>
  </DomainObject.Predmet.ProtuStrankaListFormatedWithAdressOIB>
  <DomainObject.Predmet.ProtuStrankaListNazivFormated>
    <izvorni_sadrzaj>
      <item>CEBIOR d.o.o.</item>
    </izvorni_sadrzaj>
    <derivirana_varijabla naziv="DomainObject.Predmet.ProtuStrankaListNazivFormated_1">
      <item>CEBIOR d.o.o.</item>
    </derivirana_varijabla>
  </DomainObject.Predmet.ProtuStrankaListNazivFormated>
  <DomainObject.Predmet.ProtuStrankaListNazivFormatedOIB>
    <izvorni_sadrzaj>
      <item>CEBIOR d.o.o., OIB 55728378428</item>
    </izvorni_sadrzaj>
    <derivirana_varijabla naziv="DomainObject.Predmet.ProtuStrankaListNazivFormatedOIB_1">
      <item>CEBIOR d.o.o., OIB 55728378428</item>
    </derivirana_varijabla>
  </DomainObject.Predmet.ProtuStrankaListNazivFormatedOIB>
  <DomainObject.Predmet.OstaliListFormated>
    <izvorni_sadrzaj>
      <item>Marin Ante Dugandžić punomoćnik sudionika u postupku CEBIOR d.o.o.</item>
      <item>Josip Antolović punomoćnik sudionika u postupku CEBIOR d.o.o.</item>
    </izvorni_sadrzaj>
    <derivirana_varijabla naziv="DomainObject.Predmet.OstaliListFormated_1">
      <item>Marin Ante Dugandžić punomoćnik sudionika u postupku CEBIOR d.o.o.</item>
      <item>Josip Antolović punomoćnik sudionika u postupku CEBIOR d.o.o.</item>
    </derivirana_varijabla>
  </DomainObject.Predmet.OstaliListFormated>
  <DomainObject.Predmet.OstaliListFormatedOIB>
    <izvorni_sadrzaj>
      <item>Marin Ante Dugandžić, OIB 90440153150 punomoćnik sudionika u postupku CEBIOR d.o.o.</item>
      <item>Josip Antolović, OIB 00687323545 punomoćnik sudionika u postupku CEBIOR d.o.o.</item>
    </izvorni_sadrzaj>
    <derivirana_varijabla naziv="DomainObject.Predmet.OstaliListFormatedOIB_1">
      <item>Marin Ante Dugandžić, OIB 90440153150 punomoćnik sudionika u postupku CEBIOR d.o.o.</item>
      <item>Josip Antolović, OIB 00687323545 punomoćnik sudionika u postupku CEBIOR d.o.o.</item>
    </derivirana_varijabla>
  </DomainObject.Predmet.OstaliListFormatedOIB>
  <DomainObject.Predmet.OstaliListFormatedWithAdress>
    <izvorni_sadrzaj>
      <item>Marin Ante Dugandžić, Prilaz Slave Raškaj 8, 10000 Zagreb punomoćnik sudionika u postupku CEBIOR d.o.o.</item>
      <item>Josip Antolović, Stara Kapela 90, 10342 Stara Kapela punomoćnik sudionika u postupku CEBIOR d.o.o.</item>
    </izvorni_sadrzaj>
    <derivirana_varijabla naziv="DomainObject.Predmet.OstaliListFormatedWithAdress_1">
      <item>Marin Ante Dugandžić, Prilaz Slave Raškaj 8, 10000 Zagreb punomoćnik sudionika u postupku CEBIOR d.o.o.</item>
      <item>Josip Antolović, Stara Kapela 90, 10342 Stara Kapela punomoćnik sudionika u postupku CEBIOR d.o.o.</item>
    </derivirana_varijabla>
  </DomainObject.Predmet.OstaliListFormatedWithAdress>
  <DomainObject.Predmet.OstaliListFormatedWithAdressOIB>
    <izvorni_sadrzaj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izvorni_sadrzaj>
    <derivirana_varijabla naziv="DomainObject.Predmet.OstaliListFormatedWithAdressOIB_1">
      <item>Marin Ante Dugandžić, OIB 90440153150, Prilaz Slave Raškaj 8, 10000 Zagreb punomoćnik sudionika u postupku CEBIOR d.o.o.</item>
      <item>Josip Antolović, OIB 00687323545, Stara Kapela 90, 10342 Stara Kapela punomoćnik sudionika u postupku CEBIOR d.o.o.</item>
    </derivirana_varijabla>
  </DomainObject.Predmet.OstaliListFormatedWithAdressOIB>
  <DomainObject.Predmet.OstaliListNazivFormated>
    <izvorni_sadrzaj>
      <item>Marin Ante Dugandžić</item>
      <item>Josip Antolović</item>
    </izvorni_sadrzaj>
    <derivirana_varijabla naziv="DomainObject.Predmet.OstaliListNazivFormated_1">
      <item>Marin Ante Dugandžić</item>
      <item>Josip Antolović</item>
    </derivirana_varijabla>
  </DomainObject.Predmet.OstaliListNazivFormated>
  <DomainObject.Predmet.OstaliListNazivFormatedOIB>
    <izvorni_sadrzaj>
      <item>Marin Ante Dugandžić, OIB 90440153150</item>
      <item>Josip Antolović, OIB 00687323545</item>
    </izvorni_sadrzaj>
    <derivirana_varijabla naziv="DomainObject.Predmet.OstaliListNazivFormatedOIB_1">
      <item>Marin Ante Dugandžić, OIB 90440153150</item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CEBIOR d.o.o.</izvorni_sadrzaj>
    <derivirana_varijabla naziv="DomainObject.Predmet.ProtustrankaIDrugi_1">CEBIOR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CEBIOR d.o.o., OIB 55728378428, Prilaz Slave Raškaj 8, 10000 Zagreb</izvorni_sadrzaj>
    <derivirana_varijabla naziv="DomainObject.Predmet.ProtustrankaIDrugiAdressOIB_1">CEBIOR d.o.o., OIB 55728378428, Prilaz Slave Raškaj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CEBIOR d.o.o.</item>
      <item>Marin Ante Dugandžić</item>
      <item>Josip Antolović</item>
    </izvorni_sadrzaj>
    <derivirana_varijabla naziv="DomainObject.Predmet.SudioniciListNaziv_1">
      <item>FINA Regionalni centar Zagreb</item>
      <item>CEBIOR d.o.o.</item>
      <item>Marin Ante Dugandžić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CEBIOR d.o.o., OIB 55728378428, Prilaz Slave Raškaj 8,10000 Zagreb</item>
      <item>Marin Ante Dugandžić, OIB 90440153150, Prilaz Slave Raškaj 8,10000 Zagreb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55728378428</item>
      <item>, OIB 90440153150</item>
      <item>, OIB 00687323545</item>
    </izvorni_sadrzaj>
    <derivirana_varijabla naziv="DomainObject.Predmet.SudioniciListNazivOIB_1">
      <item>, OIB 85821130368</item>
      <item>, OIB 55728378428</item>
      <item>, OIB 90440153150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9C1F0-CCC5-4099-B870-7F47EBF5C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1749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2015-11-27T12:37:00Z</dcterms:created>
  <dc:creator>Sudsko vijeæe</dc:creator>
  <cp:lastModifiedBy>Katarina Babić</cp:lastModifiedBy>
  <cp:lastPrinted>2015-11-27T12:30:00Z</cp:lastPrinted>
  <dcterms:modified xmlns:xsi="http://www.w3.org/2001/XMLSchema-instance" xsi:type="dcterms:W3CDTF">2015-11-27T12:39:00Z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