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d3fec" w14:paraId="04d3fec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8E7CBE">
        <w:rPr>
          <w:b/>
        </w:rPr>
        <w:t xml:space="preserve"> 977</w:t>
      </w:r>
      <w:r w:rsidR="0064348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BD77F4" w:rsidR="00714900" w:rsidRPr="0097630A">
      <w:pPr>
        <w:ind w:firstLine="708"/>
        <w:jc w:val="both"/>
      </w:pPr>
      <w:r w:rsidRPr="0097630A">
        <w:t xml:space="preserve">Trgovački sud u Splitu, Stalna služba u Dubrovniku, </w:t>
      </w:r>
      <w:r w:rsidR="00714900" w:rsidRPr="0097630A">
        <w:t>po stečajnom sucu Diani Butigan Granić u prethodnom postupku koji se vodi nad dužnikom</w:t>
      </w:r>
      <w:r w:rsidR="00BD77F4">
        <w:t xml:space="preserve"> </w:t>
      </w:r>
      <w:r w:rsidR="00652275">
        <w:t>VRTOVI MEDITERANA  j.d.o.o., Opuzen, Zrinsko-frankopanska 78, OIB: 56945585472</w:t>
      </w:r>
      <w:r w:rsidR="00BD77F4">
        <w:rPr>
          <w:sz w:val="22"/>
          <w:szCs w:val="22"/>
        </w:rPr>
        <w:t>,</w:t>
      </w:r>
      <w:r w:rsidR="00BD77F4">
        <w:t xml:space="preserve"> </w:t>
      </w:r>
      <w:r w:rsidR="00714900" w:rsidRPr="0097630A">
        <w:t xml:space="preserve">dana </w:t>
      </w:r>
      <w:r w:rsidR="00652275">
        <w:t>30</w:t>
      </w:r>
      <w:r w:rsidR="00BD77F4">
        <w:t xml:space="preserve">. svibnja </w:t>
      </w:r>
      <w:r w:rsidR="00D3246E" w:rsidRPr="0097630A">
        <w:t>201</w:t>
      </w:r>
      <w:r w:rsidR="00F31D1A">
        <w:t>6</w:t>
      </w:r>
      <w:r w:rsidR="00466C99" w:rsidRPr="0097630A">
        <w:t>. godine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652275">
        <w:t>VRTOVI MEDITERANA  j.d.o.o., Opuzen, Zrinsko-frankopanska 78, OIB: 56945585472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8E7CBE">
        <w:t>Jelenko Lehki</w:t>
      </w:r>
      <w:r w:rsidR="00E22608" w:rsidRPr="0097630A">
        <w:t>,</w:t>
      </w:r>
      <w:r w:rsidR="00200E7B">
        <w:t xml:space="preserve"> </w:t>
      </w:r>
      <w:r w:rsidR="008E7CBE">
        <w:t>Pavla Hatza 10</w:t>
      </w:r>
      <w:r w:rsidR="00E152F6">
        <w:t>.,</w:t>
      </w:r>
      <w:r w:rsidR="00163350">
        <w:t xml:space="preserve"> </w:t>
      </w:r>
      <w:r w:rsidR="0064348B">
        <w:t>Zagreb</w:t>
      </w:r>
      <w:r w:rsidR="00163350">
        <w:t xml:space="preserve">, OIB: </w:t>
      </w:r>
      <w:r w:rsidR="008E7CBE">
        <w:t>96068307857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652275">
        <w:t>VRTOVI MEDITERANA  j.d.o.o., Opuzen, Zrinsko-frankopanska 78, OIB: 56945585472</w:t>
      </w:r>
      <w:r w:rsidR="00BD77F4">
        <w:rPr>
          <w:sz w:val="22"/>
          <w:szCs w:val="22"/>
        </w:rPr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E7CBE">
        <w:t>29</w:t>
      </w:r>
      <w:r w:rsidR="003E7BC1" w:rsidRPr="0097630A">
        <w:t>.</w:t>
      </w:r>
      <w:r w:rsidR="006108BC" w:rsidRPr="0097630A">
        <w:t xml:space="preserve"> </w:t>
      </w:r>
      <w:r w:rsidR="00E152F6">
        <w:t>travnja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8E7CBE">
        <w:t>400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E371D7" w:rsidP="0085535D" w:rsidR="00714900" w:rsidRPr="0097630A">
      <w:pPr>
        <w:ind w:firstLine="708"/>
        <w:jc w:val="both"/>
      </w:pPr>
      <w:r>
        <w:t xml:space="preserve">Sud je zatražio od </w:t>
      </w:r>
      <w:r w:rsidR="00F31D1A">
        <w:t xml:space="preserve">Republike Hrvatske, Ministarstvo unutarnjih poslova, Policijska uprava Dubrovačko-Neretvanska, Postaja prometne policije; Općinskog suda u Dubrovniku, Zemljišnoknjižni odjel i Republike Hrvatske, Ministarstvo financija, Porezna uprava, Područni ured Dubrovnik, Ispostava Dubrovnik, podatke o imovini dužnika  </w:t>
      </w:r>
      <w:r>
        <w:t xml:space="preserve">podatke o </w:t>
      </w:r>
      <w:r>
        <w:lastRenderedPageBreak/>
        <w:t>imovini dužnika</w:t>
      </w:r>
      <w:r w:rsidR="000E5D0D">
        <w:t>. M</w:t>
      </w:r>
      <w:r w:rsidR="00714900" w:rsidRPr="0097630A">
        <w:t>eđutim</w:t>
      </w:r>
      <w:r w:rsidR="000E5D0D">
        <w:t xml:space="preserve"> iz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8E7CBE">
        <w:t>4</w:t>
      </w:r>
      <w:r w:rsidR="00987A3F" w:rsidRPr="0097630A">
        <w:t xml:space="preserve">. </w:t>
      </w:r>
      <w:r w:rsidR="008E7CBE">
        <w:t>svibnja</w:t>
      </w:r>
      <w:r w:rsidR="005362A0">
        <w:t xml:space="preserve"> 2016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BB08D8">
        <w:t>04</w:t>
      </w:r>
      <w:r w:rsidR="00987A3F" w:rsidRPr="0097630A">
        <w:t>.</w:t>
      </w:r>
      <w:r w:rsidR="005362A0">
        <w:t xml:space="preserve"> </w:t>
      </w:r>
      <w:r w:rsidR="00BB08D8">
        <w:t>svibnha</w:t>
      </w:r>
      <w:r w:rsidR="006108BC" w:rsidRPr="0097630A">
        <w:t xml:space="preserve"> 201</w:t>
      </w:r>
      <w:r w:rsidR="005362A0">
        <w:t>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2216B1">
      <w:pPr>
        <w:jc w:val="center"/>
        <w:rPr>
          <w:b/>
        </w:rPr>
      </w:pPr>
      <w:r>
        <w:rPr>
          <w:b/>
        </w:rPr>
        <w:t>U Dubrovniku, 30</w:t>
      </w:r>
      <w:r w:rsidR="00BD77F4">
        <w:rPr>
          <w:b/>
        </w:rPr>
        <w:t xml:space="preserve">. svibnja </w:t>
      </w:r>
      <w:r w:rsidR="00A86EA4" w:rsidRPr="0097630A">
        <w:rPr>
          <w:b/>
        </w:rPr>
        <w:t>201</w:t>
      </w:r>
      <w:r w:rsidR="00F31D1A">
        <w:rPr>
          <w:b/>
        </w:rPr>
        <w:t>6</w:t>
      </w:r>
      <w:r w:rsidR="00554503" w:rsidRPr="0097630A">
        <w:rPr>
          <w:b/>
        </w:rPr>
        <w:t xml:space="preserve">. godine  </w:t>
      </w:r>
    </w:p>
    <w:p w:rsidRDefault="00E747A9" w:rsidP="00130A4B" w:rsidR="00E747A9" w:rsidRPr="0097630A">
      <w:pPr>
        <w:jc w:val="center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652275">
        <w:rPr>
          <w:b/>
        </w:rPr>
        <w:t xml:space="preserve">, v.r. 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3.) ŽDO Dubrovnik,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793">
          <w:rPr>
            <w:noProof/>
          </w:rPr>
          <w:t>2</w:t>
        </w:r>
        <w:r>
          <w:fldChar w:fldCharType="end"/>
        </w:r>
        <w:r w:rsidR="00652275">
          <w:t xml:space="preserve"> </w:t>
        </w:r>
        <w:r w:rsidR="00652275">
          <w:tab/>
        </w:r>
        <w:r w:rsidR="00652275">
          <w:tab/>
          <w:t xml:space="preserve"> Posl.br.7.St.977</w:t>
        </w:r>
        <w:r w:rsidR="00F31D1A">
          <w:t>/1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63350"/>
    <w:rsid w:val="00165EA1"/>
    <w:rsid w:val="001A206E"/>
    <w:rsid w:val="00200E7B"/>
    <w:rsid w:val="002216B1"/>
    <w:rsid w:val="002C38A7"/>
    <w:rsid w:val="002F2380"/>
    <w:rsid w:val="003D446D"/>
    <w:rsid w:val="003E7BC1"/>
    <w:rsid w:val="00411DA3"/>
    <w:rsid w:val="0041725C"/>
    <w:rsid w:val="00466C99"/>
    <w:rsid w:val="00511383"/>
    <w:rsid w:val="0051349D"/>
    <w:rsid w:val="005362A0"/>
    <w:rsid w:val="00554503"/>
    <w:rsid w:val="0055714E"/>
    <w:rsid w:val="00592793"/>
    <w:rsid w:val="00593887"/>
    <w:rsid w:val="006108BC"/>
    <w:rsid w:val="006142CF"/>
    <w:rsid w:val="0064348B"/>
    <w:rsid w:val="00652275"/>
    <w:rsid w:val="006853B0"/>
    <w:rsid w:val="006B5A25"/>
    <w:rsid w:val="00714900"/>
    <w:rsid w:val="007334B1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A040A9"/>
    <w:rsid w:val="00A21486"/>
    <w:rsid w:val="00A35577"/>
    <w:rsid w:val="00A86EA4"/>
    <w:rsid w:val="00A95917"/>
    <w:rsid w:val="00AB5815"/>
    <w:rsid w:val="00B1663A"/>
    <w:rsid w:val="00B21086"/>
    <w:rsid w:val="00B469E7"/>
    <w:rsid w:val="00B5054E"/>
    <w:rsid w:val="00BB08D8"/>
    <w:rsid w:val="00BD77F4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F3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7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7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7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7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7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7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7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7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7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7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St-977/2016</izvorni_sadrzaj>
    <derivirana_varijabla naziv="DomainObject.Predmet.OznakaBroj_1">St-977/2016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VRTOVI MEDITERANA jednostavno društvo s ograničenom odgovornošću za porizvodnju i trgovinu</izvorni_sadrzaj>
    <derivirana_varijabla naziv="DomainObject.Predmet.ProtustrankaFormated_1">  VRTOVI MEDITERANA jednostavno društvo s ograničenom odgovornošću za porizvodnju i trgovinu</derivirana_varijabla>
  </DomainObject.Predmet.ProtustrankaFormated>
  <DomainObject.Predmet.ProtustrankaFormatedOIB>
    <izvorni_sadrzaj>  VRTOVI MEDITERANA jednostavno društvo s ograničenom odgovornošću za porizvodnju i trgovinu, OIB 56945585472</izvorni_sadrzaj>
    <derivirana_varijabla naziv="DomainObject.Predmet.ProtustrankaFormatedOIB_1">  VRTOVI MEDITERANA jednostavno društvo s ograničenom odgovornošću za porizvodnju i trgovinu, OIB 56945585472</derivirana_varijabla>
  </DomainObject.Predmet.ProtustrankaFormatedOIB>
  <DomainObject.Predmet.ProtustrankaFormatedWithAdress>
    <izvorni_sadrzaj> VRTOVI MEDITERANA jednostavno društvo s ograničenom odgovornošću za porizvodnju i trgovinu, Zrinsko-frankopanska 78, 20355 Opuzen</izvorni_sadrzaj>
    <derivirana_varijabla naziv="DomainObject.Predmet.ProtustrankaFormatedWithAdress_1"> VRTOVI MEDITERANA jednostavno društvo s ograničenom odgovornošću za porizvodnju i trgovinu, Zrinsko-frankopanska 78, 20355 Opuzen</derivirana_varijabla>
  </DomainObject.Predmet.ProtustrankaFormatedWithAdress>
  <DomainObject.Predmet.ProtustrankaFormatedWithAdressOIB>
    <izvorni_sadrzaj> VRTOVI MEDITERANA jednostavno društvo s ograničenom odgovornošću za porizvodnju i trgovinu, OIB 56945585472, Zrinsko-frankopanska 78, 20355 Opuzen</izvorni_sadrzaj>
    <derivirana_varijabla naziv="DomainObject.Predmet.ProtustrankaFormatedWithAdressOIB_1"> VRTOVI MEDITERANA jednostavno društvo s ograničenom odgovornošću za porizvodnju i trgovinu, OIB 56945585472, Zrinsko-frankopanska 78, 20355 Opuzen</derivirana_varijabla>
  </DomainObject.Predmet.ProtustrankaFormatedWithAdressOIB>
  <DomainObject.Predmet.ProtustrankaWithAdress>
    <izvorni_sadrzaj>VRTOVI MEDITERANA jednostavno društvo s ograničenom odgovornošću za porizvodnju i trgovinu Zrinsko-frankopanska 78, 20355 Opuzen</izvorni_sadrzaj>
    <derivirana_varijabla naziv="DomainObject.Predmet.ProtustrankaWithAdress_1">VRTOVI MEDITERANA jednostavno društvo s ograničenom odgovornošću za porizvodnju i trgovinu Zrinsko-frankopanska 78, 20355 Opuzen</derivirana_varijabla>
  </DomainObject.Predmet.ProtustrankaWithAdress>
  <DomainObject.Predmet.ProtustrankaWithAdressOIB>
    <izvorni_sadrzaj>VRTOVI MEDITERANA jednostavno društvo s ograničenom odgovornošću za porizvodnju i trgovinu, OIB 56945585472, Zrinsko-frankopanska 78, 20355 Opuzen</izvorni_sadrzaj>
    <derivirana_varijabla naziv="DomainObject.Predmet.ProtustrankaWithAdressOIB_1">VRTOVI MEDITERANA jednostavno društvo s ograničenom odgovornošću za porizvodnju i trgovinu, OIB 56945585472, Zrinsko-frankopanska 78, 20355 Opuzen</derivirana_varijabla>
  </DomainObject.Predmet.ProtustrankaWithAdressOIB>
  <DomainObject.Predmet.ProtustrankaNazivFormated>
    <izvorni_sadrzaj>VRTOVI MEDITERANA jednostavno društvo s ograničenom odgovornošću za porizvodnju i trgovinu</izvorni_sadrzaj>
    <derivirana_varijabla naziv="DomainObject.Predmet.ProtustrankaNazivFormated_1">VRTOVI MEDITERANA jednostavno društvo s ograničenom odgovornošću za porizvodnju i trgovinu</derivirana_varijabla>
  </DomainObject.Predmet.ProtustrankaNazivFormated>
  <DomainObject.Predmet.ProtustrankaNazivFormatedOIB>
    <izvorni_sadrzaj>VRTOVI MEDITERANA jednostavno društvo s ograničenom odgovornošću za porizvodnju i trgovinu, OIB 56945585472</izvorni_sadrzaj>
    <derivirana_varijabla naziv="DomainObject.Predmet.ProtustrankaNazivFormatedOIB_1">VRTOVI MEDITERANA jednostavno društvo s ograničenom odgovornošću za porizvodnju i trgovinu, OIB 56945585472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54636.28</izvorni_sadrzaj>
    <derivirana_varijabla naziv="DomainObject.Predmet.TrenutnaVrijednost_1">54636.28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VRTOVI MEDITERANA jednostavno društvo s ograničenom odgovornošću za porizvodnju i trgovinu</item>
    </izvorni_sadrzaj>
    <derivirana_varijabla naziv="DomainObject.Predmet.ProtuStrankaListFormated_1">
      <item>VRTOVI MEDITERANA jednostavno društvo s ograničenom odgovornošću za porizvodnju i trgovinu</item>
    </derivirana_varijabla>
  </DomainObject.Predmet.ProtuStrankaListFormated>
  <DomainObject.Predmet.ProtuStrankaListFormatedOIB>
    <izvorni_sadrzaj>
      <item>VRTOVI MEDITERANA jednostavno društvo s ograničenom odgovornošću za porizvodnju i trgovinu, OIB 56945585472</item>
    </izvorni_sadrzaj>
    <derivirana_varijabla naziv="DomainObject.Predmet.ProtuStrankaListFormatedOIB_1">
      <item>VRTOVI MEDITERANA jednostavno društvo s ograničenom odgovornošću za porizvodnju i trgovinu, OIB 56945585472</item>
    </derivirana_varijabla>
  </DomainObject.Predmet.ProtuStrankaListFormatedOIB>
  <DomainObject.Predmet.ProtuStrankaListFormatedWithAdress>
    <izvorni_sadrzaj>
      <item>VRTOVI MEDITERANA jednostavno društvo s ograničenom odgovornošću za porizvodnju i trgovinu, Zrinsko-frankopanska 78, 20355 Opuzen</item>
    </izvorni_sadrzaj>
    <derivirana_varijabla naziv="DomainObject.Predmet.ProtuStrankaListFormatedWithAdress_1">
      <item>VRTOVI MEDITERANA jednostavno društvo s ograničenom odgovornošću za porizvodnju i trgovinu, Zrinsko-frankopanska 78, 20355 Opuzen</item>
    </derivirana_varijabla>
  </DomainObject.Predmet.ProtuStrankaListFormatedWithAdress>
  <DomainObject.Predmet.ProtuStrankaListFormatedWithAdressOIB>
    <izvorni_sadrzaj>
      <item>VRTOVI MEDITERANA jednostavno društvo s ograničenom odgovornošću za porizvodnju i trgovinu, OIB 56945585472, Zrinsko-frankopanska 78, 20355 Opuzen</item>
    </izvorni_sadrzaj>
    <derivirana_varijabla naziv="DomainObject.Predmet.ProtuStrankaListFormatedWithAdressOIB_1">
      <item>VRTOVI MEDITERANA jednostavno društvo s ograničenom odgovornošću za porizvodnju i trgovinu, OIB 56945585472, Zrinsko-frankopanska 78, 20355 Opuzen</item>
    </derivirana_varijabla>
  </DomainObject.Predmet.ProtuStrankaListFormatedWithAdressOIB>
  <DomainObject.Predmet.ProtuStrankaListNazivFormated>
    <izvorni_sadrzaj>
      <item>VRTOVI MEDITERANA jednostavno društvo s ograničenom odgovornošću za porizvodnju i trgovinu</item>
    </izvorni_sadrzaj>
    <derivirana_varijabla naziv="DomainObject.Predmet.ProtuStrankaListNazivFormated_1">
      <item>VRTOVI MEDITERANA jednostavno društvo s ograničenom odgovornošću za porizvodnju i trgovinu</item>
    </derivirana_varijabla>
  </DomainObject.Predmet.ProtuStrankaListNazivFormated>
  <DomainObject.Predmet.ProtuStrankaListNazivFormatedOIB>
    <izvorni_sadrzaj>
      <item>VRTOVI MEDITERANA jednostavno društvo s ograničenom odgovornošću za porizvodnju i trgovinu, OIB 56945585472</item>
    </izvorni_sadrzaj>
    <derivirana_varijabla naziv="DomainObject.Predmet.ProtuStrankaListNazivFormatedOIB_1">
      <item>VRTOVI MEDITERANA jednostavno društvo s ograničenom odgovornošću za porizvodnju i trgovinu, OIB 56945585472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VRTOVI MEDITERANA jednostavno društvo s ograničenom odgovornošću za porizvodnju i trgovinu</izvorni_sadrzaj>
    <derivirana_varijabla naziv="DomainObject.Predmet.ProtustrankaIDrugi_1">VRTOVI MEDITERANA jednostavno društvo s ograničenom odgovornošću za porizvodnju i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VRTOVI MEDITERANA jednostavno društvo s ograničenom odgovornošću za porizvodnju i trgovinu, OIB 56945585472, Zrinsko-frankopanska 78, 20355 Opuzen</izvorni_sadrzaj>
    <derivirana_varijabla naziv="DomainObject.Predmet.ProtustrankaIDrugiAdressOIB_1">VRTOVI MEDITERANA jednostavno društvo s ograničenom odgovornošću za porizvodnju i trgovinu, OIB 56945585472, Zrinsko-frankopanska 78,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VRTOVI MEDITERANA jednostavno društvo s ograničenom odgovornošću za porizvodnju i trgovinu</item>
    </izvorni_sadrzaj>
    <derivirana_varijabla naziv="DomainObject.Predmet.SudioniciListNaziv_1">
      <item>FINA,RC Split,Podružnica Dubrovnik</item>
      <item>VRTOVI MEDITERANA jednostavno društvo s ograničenom odgovornošću za porizvodnju i trgovinu</item>
    </derivirana_varijabla>
  </DomainObject.Predmet.SudioniciListNaziv>
  <DomainObject.Predmet.SudioniciListAdressOIB>
    <izvorni_sadrzaj>
      <item>FINA,RC Split,Podružnica Dubrovnik, OIB 85821130368, Vukovarska 2,20000 Dubrovnik</item>
      <item>VRTOVI MEDITERANA jednostavno društvo s ograničenom odgovornošću za porizvodnju i trgovinu, OIB 56945585472, Zrinsko-frankopanska 78,20355 Opuzen</item>
    </izvorni_sadrzaj>
    <derivirana_varijabla naziv="DomainObject.Predmet.SudioniciListAdressOIB_1">
      <item>FINA,RC Split,Podružnica Dubrovnik, OIB 85821130368, Vukovarska 2,20000 Dubrovnik</item>
      <item>VRTOVI MEDITERANA jednostavno društvo s ograničenom odgovornošću za porizvodnju i trgovinu, OIB 56945585472, Zrinsko-frankopanska 78,20355 Opuzen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56945585472</item>
    </izvorni_sadrzaj>
    <derivirana_varijabla naziv="DomainObject.Predmet.SudioniciListNazivOIB_1">
      <item>, OIB 85821130368</item>
      <item>, OIB 56945585472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3514</properties:Characters>
  <properties:Lines>96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4131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2016-05-30T08:52:00Z</dcterms:created>
  <dc:creator>stanka grcic</dc:creator>
  <cp:lastModifiedBy>Mara Marčinko</cp:lastModifiedBy>
  <cp:lastPrinted>2016-05-30T11:56:00Z</cp:lastPrinted>
  <dcterms:modified xmlns:xsi="http://www.w3.org/2001/XMLSchema-instance" xsi:type="dcterms:W3CDTF">2016-05-30T12:01:00Z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