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8ec1" w14:paraId="9538ec1" w:rsidRDefault="003F53EC" w:rsidP="00A45EAD" w:rsidR="003F53E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3EC" w:rsidP="00210E4E" w:rsidR="003F53EC" w:rsidRPr="00C17B5B">
      <w:r>
        <w:rPr>
          <w:rFonts w:eastAsia="MS Mincho"/>
        </w:rPr>
        <w:t xml:space="preserve">  </w:t>
      </w:r>
      <w:r w:rsidRPr="00C17B5B">
        <w:rPr>
          <w:rFonts w:eastAsia="MS Mincho"/>
        </w:rPr>
        <w:t>REPUBLIKA HRVATSKA</w:t>
      </w:r>
    </w:p>
    <w:p w:rsidRDefault="003F53EC" w:rsidP="00210E4E" w:rsidR="003F53EC" w:rsidRPr="00C17B5B">
      <w:r w:rsidRPr="00C17B5B">
        <w:rPr>
          <w:rFonts w:eastAsia="MS Mincho"/>
        </w:rPr>
        <w:t>TRGOVAČKI SUD U RIJECI</w:t>
      </w:r>
    </w:p>
    <w:p w:rsidRDefault="003F53EC" w:rsidP="003F53EC" w:rsidR="00FF0D4C" w:rsidRPr="00C459C5">
      <w:r w:rsidRPr="00C17B5B">
        <w:rPr>
          <w:rFonts w:eastAsia="MS Mincho"/>
        </w:rPr>
        <w:t xml:space="preserve">      Rijeka, Zadarska 1 i 3</w:t>
      </w:r>
    </w:p>
    <w:p w:rsidRDefault="00847BBD" w:rsidP="00832E83" w:rsidR="00FF0D4C" w:rsidRPr="00C459C5">
      <w:pPr>
        <w:jc w:val="center"/>
      </w:pPr>
      <w:r w:rsidRPr="00C459C5">
        <w:tab/>
      </w:r>
      <w:r w:rsidRPr="00C459C5">
        <w:tab/>
      </w:r>
      <w:r w:rsidRPr="00C459C5">
        <w:tab/>
      </w:r>
      <w:r w:rsidRPr="00C459C5">
        <w:tab/>
      </w:r>
      <w:r w:rsidRPr="00C459C5">
        <w:tab/>
      </w:r>
      <w:r w:rsidRPr="00C459C5">
        <w:tab/>
      </w:r>
      <w:r w:rsidRPr="00C459C5">
        <w:tab/>
      </w:r>
      <w:r w:rsidRPr="00C459C5">
        <w:tab/>
      </w:r>
      <w:r w:rsidRPr="00C459C5">
        <w:tab/>
        <w:t>8 St-</w:t>
      </w:r>
      <w:r w:rsidR="00964FE2" w:rsidRPr="00C459C5">
        <w:t>1257/16</w:t>
      </w:r>
      <w:r w:rsidR="00E540E3" w:rsidRPr="00C459C5">
        <w:t>-74</w:t>
      </w:r>
    </w:p>
    <w:p w:rsidRDefault="00C459C5" w:rsidP="00832E83" w:rsidR="00C459C5">
      <w:pPr>
        <w:jc w:val="center"/>
      </w:pPr>
    </w:p>
    <w:p w:rsidRDefault="00847BBD" w:rsidP="00832E83" w:rsidR="00832E83" w:rsidRPr="00C459C5">
      <w:pPr>
        <w:jc w:val="center"/>
      </w:pPr>
      <w:r w:rsidRPr="00C459C5">
        <w:t>R E P U B L I K A  H R V A T S K A</w:t>
      </w:r>
      <w:r w:rsidR="00FF0D4C" w:rsidRPr="00C459C5">
        <w:t xml:space="preserve"> </w:t>
      </w:r>
    </w:p>
    <w:p w:rsidRDefault="00FF0D4C" w:rsidP="00832E83" w:rsidR="00FF0D4C" w:rsidRPr="00C459C5">
      <w:pPr>
        <w:jc w:val="center"/>
      </w:pPr>
    </w:p>
    <w:p w:rsidRDefault="00832E83" w:rsidP="00832E83" w:rsidR="00832E83" w:rsidRPr="00C459C5">
      <w:pPr>
        <w:jc w:val="center"/>
      </w:pPr>
      <w:r w:rsidRPr="00C459C5">
        <w:t xml:space="preserve">R J E Š E NJ E  </w:t>
      </w:r>
    </w:p>
    <w:p w:rsidRDefault="005E291C" w:rsidP="00832E83" w:rsidR="005E291C" w:rsidRPr="00C459C5">
      <w:pPr>
        <w:jc w:val="center"/>
        <w:rPr>
          <w:b/>
        </w:rPr>
      </w:pPr>
    </w:p>
    <w:p w:rsidRDefault="005E291C" w:rsidP="00832E83" w:rsidR="005E291C" w:rsidRPr="00C459C5">
      <w:pPr>
        <w:jc w:val="center"/>
        <w:rPr>
          <w:b/>
        </w:rPr>
      </w:pPr>
    </w:p>
    <w:p w:rsidRDefault="005E291C" w:rsidP="005E291C" w:rsidR="00DC5FAD" w:rsidRPr="00C459C5">
      <w:pPr>
        <w:ind w:firstLine="720"/>
        <w:jc w:val="both"/>
      </w:pPr>
      <w:r w:rsidRPr="00C459C5">
        <w:t>Trgovački sud u Rijeci po sutkinji Emi Brdovčak, u stečajnom postupku nad dužnikom PRERADA PAPIRA d.o.o. Rijeka, u stečaju, Blažićevo 6/a, OIB:</w:t>
      </w:r>
      <w:r w:rsidR="00E540E3" w:rsidRPr="00C459C5">
        <w:t xml:space="preserve"> 13737791632, MBS: 040037874, 2. listopada 2018</w:t>
      </w:r>
      <w:r w:rsidRPr="00C459C5">
        <w:t>.,</w:t>
      </w:r>
    </w:p>
    <w:p w:rsidRDefault="00DC5FAD" w:rsidP="00832E83" w:rsidR="00DC5FAD" w:rsidRPr="00C459C5">
      <w:pPr>
        <w:jc w:val="center"/>
        <w:rPr>
          <w:b/>
        </w:rPr>
      </w:pPr>
    </w:p>
    <w:p w:rsidRDefault="00E72F63" w:rsidP="00832E83" w:rsidR="00E72F63" w:rsidRPr="00C459C5">
      <w:pPr>
        <w:jc w:val="center"/>
      </w:pPr>
    </w:p>
    <w:p w:rsidRDefault="00832E83" w:rsidP="00832E83" w:rsidR="00832E83" w:rsidRPr="00C459C5">
      <w:pPr>
        <w:jc w:val="center"/>
      </w:pPr>
      <w:r w:rsidRPr="00C459C5">
        <w:t>r i j e š i o    j e</w:t>
      </w:r>
    </w:p>
    <w:p w:rsidRDefault="00832E83" w:rsidP="00832E83" w:rsidR="00832E83" w:rsidRPr="00C459C5">
      <w:pPr>
        <w:jc w:val="both"/>
        <w:rPr>
          <w:b/>
        </w:rPr>
      </w:pPr>
    </w:p>
    <w:p w:rsidRDefault="00832E83" w:rsidP="005E291C" w:rsidR="005E291C" w:rsidRPr="00C459C5">
      <w:pPr>
        <w:numPr>
          <w:ilvl w:val="0"/>
          <w:numId w:val="5"/>
        </w:numPr>
        <w:jc w:val="both"/>
      </w:pPr>
      <w:r w:rsidRPr="00C459C5">
        <w:t>Određuje se prodaja</w:t>
      </w:r>
      <w:r w:rsidR="00670822" w:rsidRPr="00C459C5">
        <w:t xml:space="preserve"> u stečajnom postupku nekretnina</w:t>
      </w:r>
      <w:r w:rsidRPr="00C459C5">
        <w:t xml:space="preserve"> u vlasništvu stečajnog</w:t>
      </w:r>
      <w:r w:rsidR="00BF0C24" w:rsidRPr="00C459C5">
        <w:t xml:space="preserve"> dužnika</w:t>
      </w:r>
      <w:r w:rsidR="005E291C" w:rsidRPr="00C459C5">
        <w:t xml:space="preserve"> PRERADA PAPIRA d.o.o. Rijeka, u stečaju, Blažićevo 6/a, OIB: 13737791632, MBS: 040037874</w:t>
      </w:r>
      <w:r w:rsidR="00FF0D4C" w:rsidRPr="00C459C5">
        <w:t xml:space="preserve">, </w:t>
      </w:r>
      <w:r w:rsidR="005E291C" w:rsidRPr="00C459C5">
        <w:t>upisanih u zemljišnim knjigama Općinskog suda u Rijeci, zemljišnoknjižni odjel Opatija i to:</w:t>
      </w:r>
    </w:p>
    <w:p w:rsidRDefault="005E291C" w:rsidP="005E291C" w:rsidR="005E291C" w:rsidRPr="00C459C5">
      <w:pPr>
        <w:ind w:left="1425"/>
        <w:jc w:val="both"/>
      </w:pPr>
    </w:p>
    <w:p w:rsidRDefault="005E291C" w:rsidP="005E291C" w:rsidR="00E540E3" w:rsidRPr="00C459C5">
      <w:pPr>
        <w:jc w:val="both"/>
      </w:pPr>
      <w:r w:rsidRPr="00C459C5">
        <w:t xml:space="preserve">- </w:t>
      </w:r>
      <w:r w:rsidR="0026603F" w:rsidRPr="00C459C5">
        <w:t xml:space="preserve">47/100 idealnog dijela </w:t>
      </w:r>
      <w:r w:rsidR="00E540E3" w:rsidRPr="00C459C5">
        <w:t>k.č.br. 4589/1</w:t>
      </w:r>
      <w:r w:rsidRPr="00C459C5">
        <w:t xml:space="preserve">, </w:t>
      </w:r>
      <w:r w:rsidR="00E540E3" w:rsidRPr="00C459C5">
        <w:t xml:space="preserve">u naravi </w:t>
      </w:r>
      <w:r w:rsidRPr="00C459C5">
        <w:t>šuma</w:t>
      </w:r>
      <w:r w:rsidR="0026603F" w:rsidRPr="00C459C5">
        <w:t xml:space="preserve">, </w:t>
      </w:r>
      <w:r w:rsidR="00E540E3" w:rsidRPr="00C459C5">
        <w:t>površine 200</w:t>
      </w:r>
      <w:r w:rsidR="0026603F" w:rsidRPr="00C459C5">
        <w:t>4 m2,</w:t>
      </w:r>
      <w:r w:rsidR="00E540E3" w:rsidRPr="00C459C5">
        <w:t xml:space="preserve"> upisana u z.k.ul. 2037, k.o. 320072 Puži,</w:t>
      </w:r>
    </w:p>
    <w:p w:rsidRDefault="0026603F" w:rsidP="005E291C" w:rsidR="00E540E3" w:rsidRPr="00C459C5">
      <w:pPr>
        <w:jc w:val="both"/>
      </w:pPr>
      <w:r w:rsidRPr="00C459C5">
        <w:t>-</w:t>
      </w:r>
      <w:r w:rsidR="00C459C5" w:rsidRPr="00C459C5">
        <w:t xml:space="preserve"> </w:t>
      </w:r>
      <w:r w:rsidRPr="00C459C5">
        <w:t xml:space="preserve">47/100 idealnog dijela k.č.br. </w:t>
      </w:r>
      <w:r w:rsidR="00E540E3" w:rsidRPr="00C459C5">
        <w:t xml:space="preserve">4581/1, u naravi šuma, površine 318 m2, k.č.br. 4590/1, oranica, površine 1076 m2, k.č.br. 4590/2, oranica, površine 89 m2, k.č.br. 4590/3, oranica, 253 m2, k.č.br. 4590/4, oranica, 222 m2, k.č.br. 4590/5, oranica, 11 m2, k.č.br. 4590/6, oranica, 1098 m2, upisane u z.k.ul. br. 2066, k.o. 320072, Puži. </w:t>
      </w:r>
    </w:p>
    <w:p w:rsidRDefault="0082113B" w:rsidP="0082113B" w:rsidR="0082113B" w:rsidRPr="00C459C5">
      <w:pPr>
        <w:jc w:val="both"/>
      </w:pPr>
    </w:p>
    <w:p w:rsidRDefault="00D14D45" w:rsidP="00C459C5" w:rsidR="00DC5FAD" w:rsidRPr="00C459C5">
      <w:pPr>
        <w:ind w:firstLine="705" w:left="720"/>
        <w:jc w:val="both"/>
      </w:pPr>
      <w:r w:rsidRPr="00C459C5">
        <w:t xml:space="preserve">Na </w:t>
      </w:r>
      <w:r w:rsidR="00E72F63" w:rsidRPr="00C459C5">
        <w:t>navedenim</w:t>
      </w:r>
      <w:r w:rsidR="00BF0C24" w:rsidRPr="00C459C5">
        <w:t xml:space="preserve"> </w:t>
      </w:r>
      <w:r w:rsidR="006E4442" w:rsidRPr="00C459C5">
        <w:t>nek</w:t>
      </w:r>
      <w:r w:rsidR="00E72F63" w:rsidRPr="00C459C5">
        <w:t>retninama</w:t>
      </w:r>
      <w:r w:rsidR="0082113B" w:rsidRPr="00C459C5">
        <w:t xml:space="preserve"> </w:t>
      </w:r>
      <w:r w:rsidR="00782BBB" w:rsidRPr="00C459C5">
        <w:t>uknjiženo je pravo zaloga u korist Republike Hrvatske</w:t>
      </w:r>
      <w:r w:rsidR="006B22E5" w:rsidRPr="00C459C5">
        <w:t xml:space="preserve"> i H-ABDUCO d.o.o. Zagreb</w:t>
      </w:r>
      <w:r w:rsidR="00782BBB" w:rsidRPr="00C459C5">
        <w:t xml:space="preserve">. </w:t>
      </w:r>
    </w:p>
    <w:p w:rsidRDefault="00E72F63" w:rsidP="00DC5FAD" w:rsidR="00E72F63" w:rsidRPr="00C459C5">
      <w:pPr>
        <w:jc w:val="both"/>
      </w:pPr>
    </w:p>
    <w:p w:rsidRDefault="00832E83" w:rsidP="00C459C5" w:rsidR="00832E83" w:rsidRPr="00C459C5">
      <w:pPr>
        <w:pStyle w:val="Odlomakpopisa"/>
        <w:numPr>
          <w:ilvl w:val="0"/>
          <w:numId w:val="5"/>
        </w:numPr>
        <w:jc w:val="both"/>
      </w:pPr>
      <w:r w:rsidRPr="00C459C5">
        <w:t xml:space="preserve">Zaključkom o prodaji utvrdit će se </w:t>
      </w:r>
      <w:r w:rsidR="00F43CF2" w:rsidRPr="00C459C5">
        <w:t>vrijednost nekretnine</w:t>
      </w:r>
      <w:r w:rsidR="001131A2" w:rsidRPr="00C459C5">
        <w:t xml:space="preserve"> te</w:t>
      </w:r>
      <w:r w:rsidRPr="00C459C5">
        <w:t xml:space="preserve"> način i uvjeti </w:t>
      </w:r>
    </w:p>
    <w:p w:rsidRDefault="00F43CF2" w:rsidP="00DC5FAD" w:rsidR="00832E83" w:rsidRPr="00C459C5">
      <w:pPr>
        <w:ind w:firstLine="705"/>
        <w:jc w:val="both"/>
      </w:pPr>
      <w:r w:rsidRPr="00C459C5">
        <w:t>prodaje nekretnine</w:t>
      </w:r>
      <w:r w:rsidR="00832E83" w:rsidRPr="00C459C5">
        <w:t xml:space="preserve"> iz točke I</w:t>
      </w:r>
      <w:r w:rsidR="00A925EE" w:rsidRPr="00C459C5">
        <w:t>. izreke</w:t>
      </w:r>
      <w:r w:rsidR="00832E83" w:rsidRPr="00C459C5">
        <w:t xml:space="preserve"> ovog rješenja.</w:t>
      </w:r>
    </w:p>
    <w:p w:rsidRDefault="00832E83" w:rsidP="00832E83" w:rsidR="00832E83" w:rsidRPr="00C459C5">
      <w:pPr>
        <w:jc w:val="both"/>
      </w:pPr>
    </w:p>
    <w:p w:rsidRDefault="00832E83" w:rsidP="00C459C5" w:rsidR="00832E83" w:rsidRPr="00C459C5">
      <w:pPr>
        <w:pStyle w:val="Odlomakpopisa"/>
        <w:numPr>
          <w:ilvl w:val="0"/>
          <w:numId w:val="5"/>
        </w:numPr>
        <w:jc w:val="both"/>
      </w:pPr>
      <w:r w:rsidRPr="00C459C5">
        <w:t>Određuje se upis zabilježbe ov</w:t>
      </w:r>
      <w:r w:rsidR="00E72F63" w:rsidRPr="00C459C5">
        <w:t>og rješenja o prodaji nekretnina</w:t>
      </w:r>
      <w:r w:rsidRPr="00C459C5">
        <w:t xml:space="preserve"> stečajnog</w:t>
      </w:r>
    </w:p>
    <w:p w:rsidRDefault="00832E83" w:rsidP="00DC5FAD" w:rsidR="00E72F63" w:rsidRPr="00C459C5">
      <w:pPr>
        <w:ind w:left="705"/>
        <w:jc w:val="both"/>
      </w:pPr>
      <w:r w:rsidRPr="00C459C5">
        <w:t xml:space="preserve">dužnika </w:t>
      </w:r>
      <w:r w:rsidR="00E72F63" w:rsidRPr="00C459C5">
        <w:t>opisanih</w:t>
      </w:r>
      <w:r w:rsidR="00DC6F2B" w:rsidRPr="00C459C5">
        <w:t xml:space="preserve"> u točki I. izreke ovog</w:t>
      </w:r>
      <w:r w:rsidR="00DC5FAD" w:rsidRPr="00C459C5">
        <w:t xml:space="preserve"> rješenja u zemljišnim </w:t>
      </w:r>
      <w:r w:rsidR="00DC6F2B" w:rsidRPr="00C459C5">
        <w:t xml:space="preserve">knjigama </w:t>
      </w:r>
      <w:r w:rsidR="00DC5FAD" w:rsidRPr="00C459C5">
        <w:t xml:space="preserve">Općinskog suda u Rijeci, zemljišno – knjižni odjel u </w:t>
      </w:r>
      <w:r w:rsidR="006B22E5" w:rsidRPr="00C459C5">
        <w:t xml:space="preserve">Opatiji. </w:t>
      </w:r>
    </w:p>
    <w:p w:rsidRDefault="00DC5FAD" w:rsidP="00DC5FAD" w:rsidR="00DC5FAD" w:rsidRPr="00C459C5">
      <w:pPr>
        <w:ind w:left="705"/>
        <w:jc w:val="both"/>
      </w:pPr>
    </w:p>
    <w:p w:rsidRDefault="00C459C5" w:rsidP="00832E83" w:rsidR="00C459C5">
      <w:pPr>
        <w:jc w:val="center"/>
      </w:pPr>
    </w:p>
    <w:p w:rsidRDefault="00832E83" w:rsidP="00832E83" w:rsidR="00832E83" w:rsidRPr="00C459C5">
      <w:pPr>
        <w:jc w:val="center"/>
      </w:pPr>
      <w:r w:rsidRPr="00C459C5">
        <w:t>Obrazloženje</w:t>
      </w:r>
    </w:p>
    <w:p w:rsidRDefault="00832E83" w:rsidP="00832E83" w:rsidR="00832E83" w:rsidRPr="00C459C5">
      <w:pPr>
        <w:jc w:val="both"/>
      </w:pPr>
    </w:p>
    <w:p w:rsidRDefault="00832E83" w:rsidP="00832E83" w:rsidR="00832E83" w:rsidRPr="00C459C5">
      <w:pPr>
        <w:jc w:val="both"/>
      </w:pPr>
      <w:r w:rsidRPr="00C459C5">
        <w:tab/>
        <w:t>R</w:t>
      </w:r>
      <w:r w:rsidR="003A3AB8" w:rsidRPr="00C459C5">
        <w:t xml:space="preserve">ješenjem ovog suda </w:t>
      </w:r>
      <w:r w:rsidR="00DF3B4A" w:rsidRPr="00C459C5">
        <w:t xml:space="preserve">poslovni </w:t>
      </w:r>
      <w:r w:rsidR="003A3AB8" w:rsidRPr="00C459C5">
        <w:t>broj</w:t>
      </w:r>
      <w:r w:rsidR="006B22E5" w:rsidRPr="00C459C5">
        <w:t xml:space="preserve"> St-1257/16-15</w:t>
      </w:r>
      <w:r w:rsidR="00DF3B4A" w:rsidRPr="00C459C5">
        <w:t xml:space="preserve"> od</w:t>
      </w:r>
      <w:r w:rsidR="00DC6F2B" w:rsidRPr="00C459C5">
        <w:t xml:space="preserve"> </w:t>
      </w:r>
      <w:r w:rsidR="006B22E5" w:rsidRPr="00C459C5">
        <w:t>23. prosinca 2016</w:t>
      </w:r>
      <w:r w:rsidR="006E4442" w:rsidRPr="00C459C5">
        <w:t>.</w:t>
      </w:r>
      <w:r w:rsidR="00DF3B4A" w:rsidRPr="00C459C5">
        <w:t xml:space="preserve"> </w:t>
      </w:r>
      <w:r w:rsidRPr="00C459C5">
        <w:t>otvoren je stečajni postupak nad</w:t>
      </w:r>
      <w:r w:rsidR="00DF3B4A" w:rsidRPr="00C459C5">
        <w:t xml:space="preserve"> uvodno označenim </w:t>
      </w:r>
      <w:r w:rsidR="00E72F63" w:rsidRPr="00C459C5">
        <w:t>dužnikom</w:t>
      </w:r>
      <w:r w:rsidRPr="00C459C5">
        <w:t>.</w:t>
      </w:r>
    </w:p>
    <w:p w:rsidRDefault="00832E83" w:rsidP="00F43CF2" w:rsidR="00F43CF2" w:rsidRPr="00C459C5">
      <w:pPr>
        <w:jc w:val="both"/>
      </w:pPr>
      <w:r w:rsidRPr="00C459C5">
        <w:tab/>
      </w:r>
      <w:r w:rsidR="0082113B" w:rsidRPr="00C459C5">
        <w:t xml:space="preserve">Podneskom </w:t>
      </w:r>
      <w:r w:rsidR="00E540E3" w:rsidRPr="00C459C5">
        <w:t>od 23</w:t>
      </w:r>
      <w:r w:rsidR="00DF3B4A" w:rsidRPr="00C459C5">
        <w:t xml:space="preserve">. </w:t>
      </w:r>
      <w:r w:rsidR="00E540E3" w:rsidRPr="00C459C5">
        <w:t>kolovoza 2018</w:t>
      </w:r>
      <w:r w:rsidR="00DF3B4A" w:rsidRPr="00C459C5">
        <w:t>. s</w:t>
      </w:r>
      <w:r w:rsidR="000A7368" w:rsidRPr="00C459C5">
        <w:t>tečajna</w:t>
      </w:r>
      <w:r w:rsidR="00847BBD" w:rsidRPr="00C459C5">
        <w:t xml:space="preserve"> </w:t>
      </w:r>
      <w:r w:rsidRPr="00C459C5">
        <w:t>upravitelj</w:t>
      </w:r>
      <w:r w:rsidR="000A7368" w:rsidRPr="00C459C5">
        <w:t>ica</w:t>
      </w:r>
      <w:r w:rsidRPr="00C459C5">
        <w:t xml:space="preserve"> </w:t>
      </w:r>
      <w:r w:rsidR="00B93A11" w:rsidRPr="00C459C5">
        <w:t>predložila je prodaju nekretnina na kojima postoji razlučno pravo u stečajnom postupku, a koje su pobliže ozna</w:t>
      </w:r>
      <w:r w:rsidR="00E362B2" w:rsidRPr="00C459C5">
        <w:t>čene u točki I. izreke ovog rješenja.</w:t>
      </w:r>
    </w:p>
    <w:p w:rsidRDefault="009B237E" w:rsidP="00670822" w:rsidR="00D47B2B" w:rsidRPr="00C459C5">
      <w:pPr>
        <w:ind w:firstLine="720"/>
        <w:jc w:val="both"/>
      </w:pPr>
      <w:r w:rsidRPr="00C459C5">
        <w:lastRenderedPageBreak/>
        <w:t xml:space="preserve">S obzirom na </w:t>
      </w:r>
      <w:r w:rsidR="00670822" w:rsidRPr="00C459C5">
        <w:t xml:space="preserve">to da </w:t>
      </w:r>
      <w:r w:rsidR="00E540E3" w:rsidRPr="00C459C5">
        <w:t>je obustavljena ovrha na nekretninama označenim</w:t>
      </w:r>
      <w:r w:rsidR="006B22E5" w:rsidRPr="00C459C5">
        <w:t xml:space="preserve"> u točki I. izreke ovog rješenja </w:t>
      </w:r>
      <w:r w:rsidR="00E540E3" w:rsidRPr="00C459C5">
        <w:t xml:space="preserve">koja se vodila pred Općinskim sudom u Rijeci pod poslovnim brojem Ovr-5120/2017 </w:t>
      </w:r>
      <w:r w:rsidR="00E362B2" w:rsidRPr="00C459C5">
        <w:t>te uvažavajući okolnost da je stečajna upraviteljica predložila da se navedene nekretnine prodaju u stečajnom postupku, primjenom odredbe čl. 169. st. 5., 229. st. 2. i čl. 247. st. 1. i 2.  Stečajnog zakona (</w:t>
      </w:r>
      <w:r w:rsidR="00F7082B" w:rsidRPr="00C459C5">
        <w:t xml:space="preserve">„Narodne novine“ broj 71/15; dalje: SZ) </w:t>
      </w:r>
      <w:r w:rsidR="00672B54" w:rsidRPr="00C459C5">
        <w:t>riješeno je kao u izreci.</w:t>
      </w:r>
    </w:p>
    <w:p w:rsidRDefault="00832E83" w:rsidP="00832E83" w:rsidR="00832E83" w:rsidRPr="00C459C5">
      <w:pPr>
        <w:jc w:val="both"/>
      </w:pPr>
    </w:p>
    <w:p w:rsidRDefault="00832E83" w:rsidP="00832E83" w:rsidR="00832E83" w:rsidRPr="00C459C5">
      <w:pPr>
        <w:jc w:val="both"/>
      </w:pPr>
      <w:r w:rsidRPr="00C459C5">
        <w:tab/>
        <w:t xml:space="preserve">Zaključkom o prodaji odredit </w:t>
      </w:r>
      <w:r w:rsidR="00F43CF2" w:rsidRPr="00C459C5">
        <w:t>će se vrijednost nekretnina te</w:t>
      </w:r>
      <w:r w:rsidRPr="00C459C5">
        <w:t xml:space="preserve"> način i uvjeti  prodaje sukladno </w:t>
      </w:r>
      <w:r w:rsidR="006D658A" w:rsidRPr="00C459C5">
        <w:t xml:space="preserve">odredbi </w:t>
      </w:r>
      <w:r w:rsidR="00672B54" w:rsidRPr="00C459C5">
        <w:t>čl.</w:t>
      </w:r>
      <w:r w:rsidR="00F7082B" w:rsidRPr="00C459C5">
        <w:t xml:space="preserve"> </w:t>
      </w:r>
      <w:r w:rsidR="00672B54" w:rsidRPr="00C459C5">
        <w:t>247.</w:t>
      </w:r>
      <w:r w:rsidR="00F7082B" w:rsidRPr="00C459C5">
        <w:t xml:space="preserve"> </w:t>
      </w:r>
      <w:r w:rsidR="00672B54" w:rsidRPr="00C459C5">
        <w:t>st.</w:t>
      </w:r>
      <w:r w:rsidR="00F7082B" w:rsidRPr="00C459C5">
        <w:t xml:space="preserve"> </w:t>
      </w:r>
      <w:r w:rsidR="00672B54" w:rsidRPr="00C459C5">
        <w:t>3</w:t>
      </w:r>
      <w:r w:rsidRPr="00C459C5">
        <w:t>. SZ.</w:t>
      </w:r>
    </w:p>
    <w:p w:rsidRDefault="00832E83" w:rsidP="00832E83" w:rsidR="00832E83" w:rsidRPr="00C459C5">
      <w:pPr>
        <w:ind w:left="360"/>
        <w:jc w:val="both"/>
      </w:pPr>
    </w:p>
    <w:p w:rsidRDefault="00D14D45" w:rsidP="00832E83" w:rsidR="00832E83" w:rsidRPr="00C459C5">
      <w:pPr>
        <w:jc w:val="center"/>
      </w:pPr>
      <w:r w:rsidRPr="00C459C5">
        <w:t>U Rijeci</w:t>
      </w:r>
      <w:r w:rsidR="00832E83" w:rsidRPr="00C459C5">
        <w:rPr>
          <w:b/>
        </w:rPr>
        <w:t xml:space="preserve"> </w:t>
      </w:r>
      <w:r w:rsidR="00E540E3" w:rsidRPr="00C459C5">
        <w:t>2. listopada 2018</w:t>
      </w:r>
      <w:r w:rsidR="003A3AB8" w:rsidRPr="00C459C5">
        <w:t>.</w:t>
      </w:r>
    </w:p>
    <w:p w:rsidRDefault="00832E83" w:rsidP="00670822" w:rsidR="00832E83" w:rsidRPr="00C459C5">
      <w:pPr>
        <w:jc w:val="both"/>
      </w:pPr>
      <w:r w:rsidRPr="00C459C5">
        <w:t xml:space="preserve"> </w:t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70822" w:rsidRPr="00C459C5">
        <w:tab/>
      </w:r>
      <w:r w:rsidR="006D658A" w:rsidRPr="00C459C5">
        <w:t>S</w:t>
      </w:r>
      <w:r w:rsidR="00C459C5" w:rsidRPr="00C459C5">
        <w:t>utkinja</w:t>
      </w:r>
    </w:p>
    <w:p w:rsidRDefault="003A3AB8" w:rsidP="00832E83" w:rsidR="003A3AB8" w:rsidRPr="00C459C5">
      <w:pPr>
        <w:jc w:val="both"/>
      </w:pPr>
      <w:r w:rsidRPr="00C459C5">
        <w:t xml:space="preserve">                                                                                           </w:t>
      </w:r>
      <w:r w:rsidR="006D658A" w:rsidRPr="00C459C5">
        <w:t>Ema Brdovčak</w:t>
      </w:r>
    </w:p>
    <w:p w:rsidRDefault="00832E83" w:rsidP="00832E83" w:rsidR="00832E83" w:rsidRPr="00C459C5">
      <w:pPr>
        <w:jc w:val="both"/>
      </w:pPr>
      <w:r w:rsidRPr="00C459C5">
        <w:t xml:space="preserve">                                                                                                       </w:t>
      </w:r>
      <w:r w:rsidR="003A3AB8" w:rsidRPr="00C459C5">
        <w:tab/>
        <w:t xml:space="preserve"> </w:t>
      </w:r>
    </w:p>
    <w:p w:rsidRDefault="00832E83" w:rsidP="00832E83" w:rsidR="00832E83" w:rsidRPr="00C459C5">
      <w:pPr>
        <w:jc w:val="both"/>
      </w:pPr>
    </w:p>
    <w:p w:rsidRDefault="00832E83" w:rsidP="00832E83" w:rsidR="00832E83" w:rsidRPr="00C459C5">
      <w:pPr>
        <w:jc w:val="both"/>
      </w:pPr>
    </w:p>
    <w:p w:rsidRDefault="00832E83" w:rsidP="00832E83" w:rsidR="00832E83" w:rsidRPr="00C459C5">
      <w:pPr>
        <w:jc w:val="both"/>
        <w:rPr>
          <w:b/>
        </w:rPr>
      </w:pPr>
    </w:p>
    <w:p w:rsidRDefault="00832E83" w:rsidP="00832E83" w:rsidR="00832E83" w:rsidRPr="00C459C5">
      <w:pPr>
        <w:jc w:val="both"/>
      </w:pPr>
      <w:r w:rsidRPr="00C459C5">
        <w:t>UPUTA O PRAVNOM LIJEKU:</w:t>
      </w:r>
    </w:p>
    <w:p w:rsidRDefault="00832E83" w:rsidP="00453386" w:rsidR="00832E83" w:rsidRPr="00C459C5">
      <w:pPr>
        <w:ind w:firstLine="720"/>
        <w:jc w:val="both"/>
      </w:pPr>
      <w:r w:rsidRPr="00C459C5">
        <w:t xml:space="preserve">Protiv ovog rješenja </w:t>
      </w:r>
      <w:r w:rsidR="00847BBD" w:rsidRPr="00C459C5">
        <w:t>žalbu</w:t>
      </w:r>
      <w:r w:rsidR="00F7082B" w:rsidRPr="00C459C5">
        <w:t xml:space="preserve"> mogu podnijeti stečajni upravitelj i razlučni vjerovnici</w:t>
      </w:r>
      <w:r w:rsidR="00847BBD" w:rsidRPr="00C459C5">
        <w:t xml:space="preserve">. </w:t>
      </w:r>
      <w:r w:rsidRPr="00C459C5">
        <w:t xml:space="preserve">Žalba se podnosi ovom sudu u 3 primjerka roku od 8 dana od </w:t>
      </w:r>
      <w:r w:rsidR="00F7082B" w:rsidRPr="00C459C5">
        <w:t xml:space="preserve">isteka osmog dana od dana objave pismena na mrežnoj stranici e-oglasna ploča sudova, </w:t>
      </w:r>
      <w:r w:rsidR="00847BBD" w:rsidRPr="00C459C5">
        <w:t>a o žalbi odlučuje Visoki trgovački sud Republike Hrvatske</w:t>
      </w:r>
      <w:r w:rsidRPr="00C459C5">
        <w:t xml:space="preserve">.  </w:t>
      </w:r>
    </w:p>
    <w:p w:rsidRDefault="00832E83" w:rsidP="00832E83" w:rsidR="00832E83" w:rsidRPr="00C459C5">
      <w:pPr>
        <w:jc w:val="both"/>
      </w:pPr>
    </w:p>
    <w:p w:rsidRDefault="002D2B66" w:rsidP="00832E83" w:rsidR="002D2B66" w:rsidRPr="00C459C5">
      <w:pPr>
        <w:jc w:val="both"/>
      </w:pPr>
    </w:p>
    <w:p w:rsidRDefault="002D2B66" w:rsidP="00832E83" w:rsidR="002D2B66" w:rsidRPr="00C459C5">
      <w:pPr>
        <w:jc w:val="both"/>
      </w:pPr>
    </w:p>
    <w:p w:rsidRDefault="00B639DE" w:rsidR="00B639DE" w:rsidRPr="00C459C5"/>
    <w:sectPr w:rsidSect="00C459C5" w:rsidR="00B639DE" w:rsidRPr="00C459C5">
      <w:headerReference w:type="even" r:id="rId10"/>
      <w:headerReference w:type="default" r:id="rId11"/>
      <w:foot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992" w:rsidR="00B04992">
      <w:r>
        <w:separator/>
      </w:r>
    </w:p>
  </w:endnote>
  <w:endnote w:id="0" w:type="continuationSeparator">
    <w:p w:rsidRDefault="00B04992" w:rsidR="00B0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682210"/>
      <w:docPartObj>
        <w:docPartGallery w:val="Page Numbers (Bottom of Page)"/>
        <w:docPartUnique/>
      </w:docPartObj>
    </w:sdtPr>
    <w:sdtEndPr/>
    <w:sdtContent>
      <w:p w:rsidRDefault="00453386" w:rsidR="0045338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3EC">
          <w:rPr>
            <w:noProof/>
          </w:rPr>
          <w:t>2</w:t>
        </w:r>
        <w:r>
          <w:fldChar w:fldCharType="end"/>
        </w:r>
      </w:p>
    </w:sdtContent>
  </w:sdt>
  <w:p w:rsidRDefault="00453386" w:rsidR="004533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992" w:rsidR="00B04992">
      <w:r>
        <w:separator/>
      </w:r>
    </w:p>
  </w:footnote>
  <w:footnote w:id="0" w:type="continuationSeparator">
    <w:p w:rsidRDefault="00B04992" w:rsidR="00B04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386" w:rsidP="00453386" w:rsidR="006D658A">
    <w:pPr>
      <w:jc w:val="right"/>
    </w:pPr>
    <w:r w:rsidRPr="00C459C5">
      <w:t>8 St-1257/16-74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877A5"/>
    <w:multiLevelType w:val="hybridMultilevel"/>
    <w:tmpl w:val="9D10F4FE"/>
    <w:lvl w:tplc="3FC288E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6D41C7"/>
    <w:multiLevelType w:val="hybridMultilevel"/>
    <w:tmpl w:val="68B41DFA"/>
    <w:lvl w:tplc="A634A6EE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1131A2"/>
    <w:rsid w:val="001740B6"/>
    <w:rsid w:val="001F1413"/>
    <w:rsid w:val="00214973"/>
    <w:rsid w:val="0026603F"/>
    <w:rsid w:val="002710A0"/>
    <w:rsid w:val="002D2B66"/>
    <w:rsid w:val="00385D76"/>
    <w:rsid w:val="003A3AB8"/>
    <w:rsid w:val="003F53EC"/>
    <w:rsid w:val="00453386"/>
    <w:rsid w:val="004B7F3F"/>
    <w:rsid w:val="004E5469"/>
    <w:rsid w:val="004F022B"/>
    <w:rsid w:val="005136E3"/>
    <w:rsid w:val="0053589E"/>
    <w:rsid w:val="005E291C"/>
    <w:rsid w:val="00630E9A"/>
    <w:rsid w:val="00662508"/>
    <w:rsid w:val="00670822"/>
    <w:rsid w:val="00672B54"/>
    <w:rsid w:val="006B22E5"/>
    <w:rsid w:val="006D658A"/>
    <w:rsid w:val="006E1A5B"/>
    <w:rsid w:val="006E4442"/>
    <w:rsid w:val="00730999"/>
    <w:rsid w:val="00756168"/>
    <w:rsid w:val="00782BBB"/>
    <w:rsid w:val="007A6843"/>
    <w:rsid w:val="007B3F07"/>
    <w:rsid w:val="007F2CB4"/>
    <w:rsid w:val="0082113B"/>
    <w:rsid w:val="00832E83"/>
    <w:rsid w:val="00834E54"/>
    <w:rsid w:val="00847BBD"/>
    <w:rsid w:val="00864EBC"/>
    <w:rsid w:val="008B05F8"/>
    <w:rsid w:val="008E37B9"/>
    <w:rsid w:val="00930E2A"/>
    <w:rsid w:val="00944383"/>
    <w:rsid w:val="009645D9"/>
    <w:rsid w:val="00964FE2"/>
    <w:rsid w:val="0099727D"/>
    <w:rsid w:val="009B237E"/>
    <w:rsid w:val="009B2485"/>
    <w:rsid w:val="00A925EE"/>
    <w:rsid w:val="00AD2CA9"/>
    <w:rsid w:val="00B04992"/>
    <w:rsid w:val="00B3321F"/>
    <w:rsid w:val="00B54845"/>
    <w:rsid w:val="00B639DE"/>
    <w:rsid w:val="00B93A11"/>
    <w:rsid w:val="00BD6F4D"/>
    <w:rsid w:val="00BF0C24"/>
    <w:rsid w:val="00C30A09"/>
    <w:rsid w:val="00C459C5"/>
    <w:rsid w:val="00C70DA6"/>
    <w:rsid w:val="00CD20BA"/>
    <w:rsid w:val="00D14D45"/>
    <w:rsid w:val="00D47B2B"/>
    <w:rsid w:val="00D72A18"/>
    <w:rsid w:val="00D753DD"/>
    <w:rsid w:val="00DB06B8"/>
    <w:rsid w:val="00DC5FAD"/>
    <w:rsid w:val="00DC6F2B"/>
    <w:rsid w:val="00DE76BA"/>
    <w:rsid w:val="00DF3B4A"/>
    <w:rsid w:val="00E11B30"/>
    <w:rsid w:val="00E362B2"/>
    <w:rsid w:val="00E540E3"/>
    <w:rsid w:val="00E557A7"/>
    <w:rsid w:val="00E72F63"/>
    <w:rsid w:val="00F27FC7"/>
    <w:rsid w:val="00F366B4"/>
    <w:rsid w:val="00F43CF2"/>
    <w:rsid w:val="00F7082B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453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33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3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3EC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3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3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F53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53E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453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33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5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3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3EC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3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3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F53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53E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2342</properties:Characters>
  <properties:Lines>73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2018-10-03T05:58:00Z</dcterms:created>
  <dc:creator>nmarkovic</dc:creator>
  <cp:lastModifiedBy>Dajana Jurković</cp:lastModifiedBy>
  <dcterms:modified xmlns:xsi="http://www.w3.org/2001/XMLSchema-instance" xsi:type="dcterms:W3CDTF">2018-10-03T06:06:00Z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(1257-16  rješenje o prodaji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