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84efd" w14:paraId="1084efd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EB74D8">
      <w:r w:rsidRPr="00EB74D8">
        <w:t>REPUBLIKA HRVATSKA</w:t>
      </w:r>
    </w:p>
    <w:p w:rsidRDefault="001D7C1D" w:rsidP="001D7C1D" w:rsidR="001D7C1D" w:rsidRPr="00EB74D8">
      <w:r w:rsidRPr="00EB74D8">
        <w:t>TRGOVAČKI SUD U ZAGREBU</w:t>
      </w:r>
    </w:p>
    <w:p w:rsidRDefault="001D7C1D" w:rsidP="001D7C1D" w:rsidR="001C6A50">
      <w:r w:rsidRPr="00EB74D8"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A0396E" w:rsidP="00A0396E" w:rsidR="00A0396E">
      <w:pPr>
        <w:jc w:val="right"/>
      </w:pPr>
      <w:r w:rsidRPr="004D3D14">
        <w:t>40</w:t>
      </w:r>
      <w:r>
        <w:rPr>
          <w:b/>
        </w:rPr>
        <w:t xml:space="preserve">. </w:t>
      </w:r>
      <w:r>
        <w:t>St-2353/2017</w:t>
      </w:r>
    </w:p>
    <w:p w:rsidRDefault="00A0396E" w:rsidP="00A0396E" w:rsidR="00A0396E"/>
    <w:p w:rsidRDefault="00A0396E" w:rsidP="00A0396E" w:rsidR="00A0396E" w:rsidRPr="0063308C">
      <w:pPr>
        <w:jc w:val="center"/>
      </w:pPr>
      <w:r>
        <w:t>R E P U B L I K A   H R V A T S K A</w:t>
      </w:r>
    </w:p>
    <w:p w:rsidRDefault="00A0396E" w:rsidP="00A0396E" w:rsidR="00A0396E" w:rsidRPr="0063308C">
      <w:pPr>
        <w:jc w:val="center"/>
      </w:pPr>
      <w:r w:rsidRPr="0063308C">
        <w:t>R J E Š E NJ E</w:t>
      </w:r>
    </w:p>
    <w:p w:rsidRDefault="00A0396E" w:rsidP="00A0396E" w:rsidR="00A0396E" w:rsidRPr="0063308C">
      <w:pPr>
        <w:jc w:val="both"/>
      </w:pPr>
    </w:p>
    <w:p w:rsidRDefault="00A0396E" w:rsidP="00A0396E" w:rsidR="00A0396E">
      <w:pPr>
        <w:ind w:firstLine="708"/>
        <w:jc w:val="both"/>
      </w:pPr>
      <w:r w:rsidRPr="00565C4F">
        <w:t xml:space="preserve">Trgovački sud u Zagrebu, po sucu </w:t>
      </w:r>
      <w:r>
        <w:t>tog suda Anti Galiću, kao sucu pojedincu</w:t>
      </w:r>
      <w:r w:rsidRPr="00565C4F">
        <w:t xml:space="preserve">, u </w:t>
      </w:r>
      <w:r>
        <w:t xml:space="preserve">predstečajnom postupku nad dužnikom PET-PROM  d.o.o., Zagreb, Vrtni put 5., OIB 67247311476, dana </w:t>
      </w:r>
      <w:r w:rsidR="00856344">
        <w:t>29</w:t>
      </w:r>
      <w:r>
        <w:t>.</w:t>
      </w:r>
      <w:r w:rsidR="00AF4D65">
        <w:t xml:space="preserve">studenog </w:t>
      </w:r>
      <w:r>
        <w:t>201</w:t>
      </w:r>
      <w:r w:rsidR="00AF4D65">
        <w:t>7</w:t>
      </w:r>
      <w:r>
        <w:t xml:space="preserve">. godine, </w:t>
      </w:r>
    </w:p>
    <w:p w:rsidRDefault="009D30D2" w:rsidP="0042407B" w:rsidR="009D30D2">
      <w:pPr>
        <w:jc w:val="center"/>
        <w:rPr>
          <w:b/>
        </w:rPr>
      </w:pPr>
    </w:p>
    <w:p w:rsidRDefault="001D7C1D" w:rsidP="0042407B" w:rsidR="00E3002E" w:rsidRPr="0055111B">
      <w:pPr>
        <w:jc w:val="center"/>
        <w:rPr>
          <w:b/>
        </w:rPr>
      </w:pPr>
      <w:r w:rsidRPr="0055111B">
        <w:rPr>
          <w:b/>
        </w:rPr>
        <w:t>r i j e š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7042D2" w:rsidP="009D30D2" w:rsidR="00303D94">
      <w:pPr>
        <w:ind w:firstLine="720"/>
        <w:jc w:val="both"/>
      </w:pPr>
      <w:r w:rsidRPr="009A2892">
        <w:t>Odbacuje se prijava tražbine vjerovnika</w:t>
      </w:r>
      <w:r w:rsidR="00F54281">
        <w:t xml:space="preserve"> </w:t>
      </w:r>
      <w:r w:rsidR="00856344">
        <w:t>EUROKOD PISAČ</w:t>
      </w:r>
      <w:r w:rsidR="0086311F">
        <w:t xml:space="preserve"> d.o.o., </w:t>
      </w:r>
      <w:r w:rsidR="00856344">
        <w:t>Zagreb, Rudeška cesta 16.</w:t>
      </w:r>
      <w:r w:rsidR="00A0396E">
        <w:t xml:space="preserve">, </w:t>
      </w:r>
      <w:r w:rsidR="000F0FE6">
        <w:t xml:space="preserve"> </w:t>
      </w:r>
      <w:r w:rsidRPr="009A2892">
        <w:t xml:space="preserve">u iznosu </w:t>
      </w:r>
      <w:r w:rsidR="00AF4D65">
        <w:t>20.</w:t>
      </w:r>
      <w:r w:rsidR="00DA72C1">
        <w:t>312,50</w:t>
      </w:r>
      <w:r w:rsidR="00804268">
        <w:t xml:space="preserve"> kn</w:t>
      </w:r>
      <w:r w:rsidR="00135666">
        <w:t>,</w:t>
      </w:r>
      <w:r>
        <w:t xml:space="preserve"> </w:t>
      </w:r>
      <w:r w:rsidRPr="009A2892">
        <w:t xml:space="preserve">podnesena </w:t>
      </w:r>
      <w:r>
        <w:t xml:space="preserve">Financijskoj agenciji dana </w:t>
      </w:r>
      <w:r w:rsidR="00DA72C1">
        <w:t>15.studenog</w:t>
      </w:r>
      <w:r w:rsidR="00341FC1">
        <w:t xml:space="preserve"> </w:t>
      </w:r>
      <w:r w:rsidR="00804268">
        <w:t xml:space="preserve"> 2017</w:t>
      </w:r>
      <w:r>
        <w:t>.</w:t>
      </w:r>
      <w:r w:rsidRPr="009A2892">
        <w:t>, kao nepravovremena</w:t>
      </w:r>
      <w:r w:rsidR="009D30D2">
        <w:t>.</w:t>
      </w:r>
    </w:p>
    <w:p w:rsidRDefault="007042D2" w:rsidP="007042D2" w:rsidR="007042D2" w:rsidRPr="009A2892">
      <w:pPr>
        <w:ind w:left="720"/>
        <w:jc w:val="both"/>
      </w:pPr>
      <w:r w:rsidRPr="009A2892">
        <w:t xml:space="preserve"> </w:t>
      </w:r>
    </w:p>
    <w:p w:rsidRDefault="007042D2" w:rsidP="007042D2" w:rsidR="007042D2" w:rsidRPr="009A2892">
      <w:pPr>
        <w:jc w:val="center"/>
      </w:pPr>
      <w:r w:rsidRPr="009A2892">
        <w:t>Obrazloženje</w:t>
      </w:r>
    </w:p>
    <w:p w:rsidRDefault="007042D2" w:rsidP="007042D2" w:rsidR="007042D2" w:rsidRPr="009A2892">
      <w:pPr>
        <w:jc w:val="right"/>
      </w:pPr>
    </w:p>
    <w:p w:rsidRDefault="007042D2" w:rsidP="007042D2" w:rsidR="007042D2" w:rsidRPr="009A2892">
      <w:pPr>
        <w:ind w:firstLine="720"/>
        <w:jc w:val="both"/>
      </w:pPr>
      <w:r w:rsidRPr="009A2892">
        <w:t xml:space="preserve">U </w:t>
      </w:r>
      <w:r w:rsidR="001423CB">
        <w:t xml:space="preserve">predstečajnom </w:t>
      </w:r>
      <w:r w:rsidRPr="009A2892">
        <w:t xml:space="preserve"> postupku nad dužnikom </w:t>
      </w:r>
      <w:r w:rsidR="00EE020E">
        <w:t>PET-PROM  d.o.o., Zagreb, Vrtni put 5., OIB 67247311476,</w:t>
      </w:r>
      <w:r w:rsidRPr="009A2892">
        <w:t xml:space="preserve"> </w:t>
      </w:r>
      <w:r w:rsidR="00EA24FC">
        <w:t>rješenje o otvaranju predstečajnog postupka objavljeno je na e-Oglasn</w:t>
      </w:r>
      <w:r w:rsidR="00135666">
        <w:t>a</w:t>
      </w:r>
      <w:r w:rsidR="00EA24FC">
        <w:t xml:space="preserve"> </w:t>
      </w:r>
      <w:r w:rsidR="001B1090">
        <w:t xml:space="preserve">ploči suda dana </w:t>
      </w:r>
      <w:r w:rsidR="00EE020E">
        <w:t>7.rujna</w:t>
      </w:r>
      <w:r w:rsidR="001B1090">
        <w:t xml:space="preserve"> 2017. </w:t>
      </w:r>
    </w:p>
    <w:p w:rsidRDefault="007042D2" w:rsidP="007042D2" w:rsidR="007042D2" w:rsidRPr="009A2892">
      <w:pPr>
        <w:ind w:firstLine="720"/>
        <w:jc w:val="both"/>
      </w:pPr>
    </w:p>
    <w:p w:rsidRDefault="007042D2" w:rsidP="001B1090" w:rsidR="007042D2" w:rsidRPr="009A2892">
      <w:pPr>
        <w:ind w:firstLine="720"/>
        <w:jc w:val="both"/>
      </w:pPr>
      <w:r w:rsidRPr="009A2892">
        <w:t>Vjerovnik</w:t>
      </w:r>
      <w:r w:rsidR="00804268">
        <w:t xml:space="preserve"> </w:t>
      </w:r>
      <w:r w:rsidR="00DA72C1">
        <w:t>EUROKOD PISAČ d.o.o., Zagreb, Rudeška cesta 16</w:t>
      </w:r>
      <w:r w:rsidR="001B1090" w:rsidRPr="009A2892">
        <w:t xml:space="preserve">, </w:t>
      </w:r>
      <w:r w:rsidR="001B1090">
        <w:t>podnio je</w:t>
      </w:r>
      <w:r w:rsidR="001B1090" w:rsidRPr="001B1090">
        <w:t xml:space="preserve"> </w:t>
      </w:r>
      <w:r w:rsidR="001B1090">
        <w:t xml:space="preserve">Financijskoj agenciji prijavu tražbine </w:t>
      </w:r>
      <w:r w:rsidR="001B1090" w:rsidRPr="009A2892">
        <w:t xml:space="preserve">u iznosu </w:t>
      </w:r>
      <w:r w:rsidR="004A7644">
        <w:t>20.</w:t>
      </w:r>
      <w:r w:rsidR="00DA72C1">
        <w:t>312,50</w:t>
      </w:r>
      <w:r w:rsidR="004A7644">
        <w:t xml:space="preserve"> kn</w:t>
      </w:r>
      <w:r w:rsidR="00CE29F2">
        <w:t>.</w:t>
      </w:r>
      <w:r w:rsidR="001B1090">
        <w:t xml:space="preserve"> </w:t>
      </w:r>
      <w:r w:rsidR="004230A4">
        <w:t>P</w:t>
      </w:r>
      <w:r w:rsidR="00456295">
        <w:t>rijava tražbine je</w:t>
      </w:r>
      <w:r w:rsidR="00804268">
        <w:t xml:space="preserve"> dostavljena Financijskoj agenciji </w:t>
      </w:r>
      <w:r w:rsidR="00E23F05">
        <w:t>neposredno,</w:t>
      </w:r>
      <w:r w:rsidR="00586060">
        <w:t xml:space="preserve"> </w:t>
      </w:r>
      <w:r w:rsidR="004230A4">
        <w:t xml:space="preserve">dana </w:t>
      </w:r>
      <w:r w:rsidR="00DA72C1">
        <w:t xml:space="preserve">15.listopada </w:t>
      </w:r>
      <w:r w:rsidR="00EE020E">
        <w:t xml:space="preserve"> </w:t>
      </w:r>
      <w:r w:rsidR="00804268">
        <w:t xml:space="preserve">2017., a što je vidljivo iz otiska prijemnog </w:t>
      </w:r>
      <w:r w:rsidR="004A7644">
        <w:t xml:space="preserve">žiga </w:t>
      </w:r>
      <w:r w:rsidR="00E23F05">
        <w:t>Financijske agencije</w:t>
      </w:r>
      <w:r w:rsidR="00804268">
        <w:t>.</w:t>
      </w:r>
    </w:p>
    <w:p w:rsidRDefault="007042D2" w:rsidP="007042D2" w:rsidR="007042D2">
      <w:pPr>
        <w:ind w:firstLine="720"/>
        <w:jc w:val="both"/>
      </w:pPr>
    </w:p>
    <w:p w:rsidRDefault="00CE29F2" w:rsidP="007042D2" w:rsidR="00135666">
      <w:pPr>
        <w:ind w:firstLine="720"/>
        <w:jc w:val="both"/>
      </w:pPr>
      <w:r>
        <w:t xml:space="preserve">Prema odredbi članka </w:t>
      </w:r>
      <w:r w:rsidR="00EC6C38">
        <w:t>34. stavak 1.</w:t>
      </w:r>
      <w:r w:rsidR="00695406">
        <w:t xml:space="preserve"> podstavak drugi  Stečajnog zakona (N.N.br.71/15</w:t>
      </w:r>
      <w:r w:rsidR="0018680C">
        <w:t>.</w:t>
      </w:r>
      <w:r w:rsidR="00E23F05">
        <w:t xml:space="preserve"> </w:t>
      </w:r>
      <w:r w:rsidR="00695406">
        <w:t>dalje: SZ)</w:t>
      </w:r>
      <w:r w:rsidR="0018680C">
        <w:t xml:space="preserve"> u vezi članka 37. stavak 1. Zakona o izmjenama i dopunama stečajnog zakona (N.N.br.104/17)</w:t>
      </w:r>
      <w:r w:rsidR="00EC6C38">
        <w:t xml:space="preserve">, rješenje o otvaranju predstečajnog postupka osobito mora sadržavati  poziv vjerovnicima da nadležnoj Financijskoj agenciji, </w:t>
      </w:r>
      <w:r w:rsidR="00EC6C38" w:rsidRPr="00135666">
        <w:rPr>
          <w:u w:val="single"/>
        </w:rPr>
        <w:t xml:space="preserve">u roku od 15 dana od dana objave </w:t>
      </w:r>
      <w:r w:rsidR="00A65A28" w:rsidRPr="00135666">
        <w:rPr>
          <w:u w:val="single"/>
        </w:rPr>
        <w:t>tog rješenja</w:t>
      </w:r>
      <w:r w:rsidR="00A65A28">
        <w:t>, prijave svoje tražbine</w:t>
      </w:r>
      <w:r w:rsidR="00695406">
        <w:t>, a prema</w:t>
      </w:r>
      <w:r w:rsidR="00135666">
        <w:t xml:space="preserve"> odredbi stav</w:t>
      </w:r>
      <w:r w:rsidR="001C6A50">
        <w:t>a</w:t>
      </w:r>
      <w:r w:rsidR="00135666">
        <w:t xml:space="preserve">k 4. istog članka SZ-a rješenje o otvaranju predstečajnog postupka i plan restrukturiranja objaviti će se na mrežnoj stranici  </w:t>
      </w:r>
      <w:r w:rsidR="001C6A50">
        <w:t>e-Oglasna ploča sudova.</w:t>
      </w:r>
      <w:r w:rsidR="00695406">
        <w:t xml:space="preserve"> </w:t>
      </w:r>
    </w:p>
    <w:p w:rsidRDefault="001C6A50" w:rsidP="007042D2" w:rsidR="00695406">
      <w:pPr>
        <w:ind w:firstLine="720"/>
        <w:jc w:val="both"/>
      </w:pPr>
      <w:r>
        <w:t xml:space="preserve">Člankom </w:t>
      </w:r>
      <w:r w:rsidR="00695406">
        <w:t xml:space="preserve">36. stavak 6. SZ-a </w:t>
      </w:r>
      <w:r>
        <w:t xml:space="preserve">propisano je kako će sud </w:t>
      </w:r>
      <w:r w:rsidR="00695406">
        <w:t>prijave tražbine podnesene nakon isteka roka za prijavljivanje  odbaciti rješenjem.</w:t>
      </w:r>
    </w:p>
    <w:p w:rsidRDefault="00695406" w:rsidP="007042D2" w:rsidR="00695406">
      <w:pPr>
        <w:ind w:firstLine="720"/>
        <w:jc w:val="both"/>
      </w:pPr>
    </w:p>
    <w:p w:rsidRDefault="009D30D2" w:rsidP="007042D2" w:rsidR="009D30D2">
      <w:pPr>
        <w:ind w:firstLine="720"/>
        <w:jc w:val="both"/>
      </w:pPr>
    </w:p>
    <w:p w:rsidRDefault="009D30D2" w:rsidP="007042D2" w:rsidR="009D30D2">
      <w:pPr>
        <w:ind w:firstLine="720"/>
        <w:jc w:val="both"/>
      </w:pPr>
    </w:p>
    <w:p w:rsidRDefault="009D30D2" w:rsidP="007042D2" w:rsidR="009D30D2">
      <w:pPr>
        <w:ind w:firstLine="720"/>
        <w:jc w:val="both"/>
      </w:pPr>
    </w:p>
    <w:p w:rsidRDefault="009D30D2" w:rsidP="007042D2" w:rsidR="009D30D2">
      <w:pPr>
        <w:ind w:firstLine="720"/>
        <w:jc w:val="both"/>
      </w:pPr>
    </w:p>
    <w:p w:rsidRDefault="009D30D2" w:rsidP="007042D2" w:rsidR="009D30D2">
      <w:pPr>
        <w:ind w:firstLine="720"/>
        <w:jc w:val="both"/>
      </w:pPr>
    </w:p>
    <w:p w:rsidRDefault="007042D2" w:rsidP="007042D2" w:rsidR="007042D2" w:rsidRPr="009A2892">
      <w:pPr>
        <w:ind w:firstLine="720"/>
        <w:jc w:val="both"/>
      </w:pPr>
      <w:r w:rsidRPr="009A2892">
        <w:lastRenderedPageBreak/>
        <w:t>Kako je, dakle, na</w:t>
      </w:r>
      <w:r w:rsidR="00B14486">
        <w:t xml:space="preserve">prijed navedena prijava tražbine podnesena Financijskoj agenciji izvan roka od 15 dana računajući od  objave rješenja o otvaranje predstečajnog postupka  na </w:t>
      </w:r>
      <w:r w:rsidR="007F3ABC">
        <w:t xml:space="preserve">e-Oglasna ploča sudova </w:t>
      </w:r>
      <w:r w:rsidR="00B14486">
        <w:t>(članak  34. stavak 1. podstavak drugi</w:t>
      </w:r>
      <w:r w:rsidR="001C6A50">
        <w:t xml:space="preserve"> </w:t>
      </w:r>
      <w:r w:rsidR="007F3ABC">
        <w:t xml:space="preserve"> i stavak 4</w:t>
      </w:r>
      <w:r w:rsidR="001C6A50">
        <w:t>. istog članka</w:t>
      </w:r>
      <w:r w:rsidR="007F3ABC">
        <w:t xml:space="preserve"> </w:t>
      </w:r>
      <w:r w:rsidR="00B14486">
        <w:t>SZ-a</w:t>
      </w:r>
      <w:r w:rsidR="007F3ABC">
        <w:t xml:space="preserve">), to je istu prijavu tražbine </w:t>
      </w:r>
      <w:r w:rsidRPr="009A2892">
        <w:t xml:space="preserve">temeljem odredbi članka </w:t>
      </w:r>
      <w:r w:rsidR="007F3ABC">
        <w:t xml:space="preserve">36. stavak 6. </w:t>
      </w:r>
      <w:r w:rsidRPr="009A2892">
        <w:t>SZ-a, valjalo odbaciti kao nepravovremenu.</w:t>
      </w:r>
    </w:p>
    <w:p w:rsidRDefault="007042D2" w:rsidP="007042D2" w:rsidR="007042D2" w:rsidRPr="009A2892">
      <w:pPr>
        <w:jc w:val="both"/>
      </w:pPr>
      <w:r w:rsidRPr="009A2892">
        <w:tab/>
      </w:r>
    </w:p>
    <w:p w:rsidRDefault="007042D2" w:rsidP="007042D2" w:rsidR="007042D2" w:rsidRPr="009A2892">
      <w:pPr>
        <w:jc w:val="center"/>
      </w:pPr>
      <w:r w:rsidRPr="009A2892">
        <w:t xml:space="preserve">U Zagrebu, </w:t>
      </w:r>
      <w:r w:rsidR="00E23F05">
        <w:t>29</w:t>
      </w:r>
      <w:r w:rsidR="00B131F0">
        <w:t>.studenog</w:t>
      </w:r>
      <w:r w:rsidRPr="009A2892">
        <w:t xml:space="preserve"> 2017.</w:t>
      </w:r>
    </w:p>
    <w:p w:rsidRDefault="007042D2" w:rsidP="007042D2" w:rsidR="007042D2" w:rsidRPr="009A2892">
      <w:pPr>
        <w:ind w:firstLine="720" w:left="5040"/>
        <w:jc w:val="both"/>
      </w:pPr>
      <w:r w:rsidRPr="009A2892">
        <w:tab/>
      </w:r>
    </w:p>
    <w:p w:rsidRDefault="007042D2" w:rsidP="007042D2" w:rsidR="007042D2" w:rsidRPr="009A2892">
      <w:pPr>
        <w:ind w:firstLine="720" w:left="5040"/>
        <w:jc w:val="both"/>
      </w:pPr>
      <w:r w:rsidRPr="009A2892">
        <w:t xml:space="preserve">sudac </w:t>
      </w:r>
    </w:p>
    <w:p w:rsidRDefault="009D30D2" w:rsidP="007042D2" w:rsidR="007042D2" w:rsidRPr="009A289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Ante Galić </w:t>
      </w:r>
      <w:r w:rsidR="00D662B2">
        <w:t>v.r.</w:t>
      </w:r>
      <w:r w:rsidR="007042D2" w:rsidRPr="009A2892">
        <w:tab/>
      </w:r>
      <w:r w:rsidR="007042D2" w:rsidRPr="009A2892">
        <w:tab/>
      </w:r>
      <w:r w:rsidR="007042D2" w:rsidRPr="009A2892">
        <w:tab/>
      </w:r>
      <w:r w:rsidR="007042D2" w:rsidRPr="009A2892">
        <w:tab/>
      </w:r>
      <w:r w:rsidR="007042D2" w:rsidRPr="009A2892">
        <w:tab/>
      </w:r>
      <w:r w:rsidR="007042D2" w:rsidRPr="009A2892">
        <w:tab/>
      </w:r>
      <w:r w:rsidR="007042D2" w:rsidRPr="009A2892">
        <w:tab/>
      </w:r>
      <w:r w:rsidR="007042D2" w:rsidRPr="009A2892">
        <w:tab/>
      </w:r>
      <w:r w:rsidR="007042D2" w:rsidRPr="009A2892">
        <w:tab/>
      </w:r>
      <w:r w:rsidR="007042D2" w:rsidRPr="009A2892">
        <w:tab/>
      </w:r>
    </w:p>
    <w:p w:rsidRDefault="007042D2" w:rsidP="007042D2" w:rsidR="007042D2" w:rsidRPr="009A2892">
      <w:pPr>
        <w:jc w:val="both"/>
      </w:pPr>
      <w:r w:rsidRPr="009A2892">
        <w:t>UPUTA O PRAVNOM LIJEKU :</w:t>
      </w:r>
    </w:p>
    <w:p w:rsidRDefault="007042D2" w:rsidP="007042D2" w:rsidR="007042D2" w:rsidRPr="00C72788">
      <w:pPr>
        <w:jc w:val="both"/>
      </w:pPr>
      <w:r w:rsidRPr="009A2892">
        <w:t xml:space="preserve">Protiv ovog rješenja, nezadovoljna stranka može uložiti žalbu Visokom trgovačkom sudu Republike Hrvatske u roku od 8 dana po primitku rješenja, a ulaže se putem </w:t>
      </w:r>
      <w:r w:rsidRPr="00C72788">
        <w:t>ovog suda u 2 primjerka.</w:t>
      </w:r>
    </w:p>
    <w:p w:rsidRDefault="007042D2" w:rsidP="007042D2" w:rsidR="007042D2" w:rsidRPr="00C72788">
      <w:pPr>
        <w:jc w:val="both"/>
        <w:rPr>
          <w:b/>
        </w:rPr>
      </w:pPr>
    </w:p>
    <w:p w:rsidRDefault="00D662B2" w:rsidP="00D662B2" w:rsidR="00D662B2">
      <w:pPr>
        <w:ind w:firstLine="708" w:left="3540"/>
        <w:jc w:val="both"/>
      </w:pPr>
      <w:r>
        <w:t>Za točnost otpravka, ovlašteni službenik:</w:t>
      </w:r>
    </w:p>
    <w:p w:rsidRDefault="00D662B2" w:rsidP="00422EE0" w:rsidR="00D662B2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ab/>
        <w:t>Valentina Delač</w:t>
      </w:r>
    </w:p>
    <w:p w:rsidRDefault="007042D2" w:rsidP="007042D2" w:rsidR="007042D2" w:rsidRPr="00C72788">
      <w:pPr>
        <w:jc w:val="both"/>
      </w:pPr>
    </w:p>
    <w:p w:rsidRDefault="007042D2" w:rsidP="007042D2" w:rsidR="007042D2" w:rsidRPr="00C72788">
      <w:pPr>
        <w:jc w:val="both"/>
      </w:pPr>
    </w:p>
    <w:sectPr w:rsidSect="00585191" w:rsidR="007042D2" w:rsidRPr="00C72788">
      <w:headerReference w:type="even" r:id="rId11"/>
      <w:headerReference w:type="default" r:id="rId12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62B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40. St -</w:t>
    </w:r>
    <w:r w:rsidR="00B131F0">
      <w:t>2353</w:t>
    </w:r>
    <w:r>
      <w:t>/201</w:t>
    </w:r>
    <w:r w:rsidR="00F34043">
      <w:t>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65FA4"/>
    <w:rsid w:val="00073D97"/>
    <w:rsid w:val="000810CE"/>
    <w:rsid w:val="00082D64"/>
    <w:rsid w:val="000846DF"/>
    <w:rsid w:val="000A7D42"/>
    <w:rsid w:val="000D7DD4"/>
    <w:rsid w:val="000F0FE6"/>
    <w:rsid w:val="00135666"/>
    <w:rsid w:val="001423CB"/>
    <w:rsid w:val="00142CB2"/>
    <w:rsid w:val="00153D80"/>
    <w:rsid w:val="00183C92"/>
    <w:rsid w:val="0018613F"/>
    <w:rsid w:val="0018680C"/>
    <w:rsid w:val="001B1090"/>
    <w:rsid w:val="001B2AD1"/>
    <w:rsid w:val="001C6A50"/>
    <w:rsid w:val="001D7C1D"/>
    <w:rsid w:val="00201F56"/>
    <w:rsid w:val="00220063"/>
    <w:rsid w:val="002841E8"/>
    <w:rsid w:val="002C1B18"/>
    <w:rsid w:val="002C4A56"/>
    <w:rsid w:val="00303D94"/>
    <w:rsid w:val="00311D3C"/>
    <w:rsid w:val="00314E71"/>
    <w:rsid w:val="00320F5B"/>
    <w:rsid w:val="003211C0"/>
    <w:rsid w:val="00323651"/>
    <w:rsid w:val="00341FC1"/>
    <w:rsid w:val="00366CB2"/>
    <w:rsid w:val="003B213D"/>
    <w:rsid w:val="003C7F9B"/>
    <w:rsid w:val="0040153A"/>
    <w:rsid w:val="00413E00"/>
    <w:rsid w:val="004230A4"/>
    <w:rsid w:val="0042407B"/>
    <w:rsid w:val="00456295"/>
    <w:rsid w:val="0046103E"/>
    <w:rsid w:val="00471BD2"/>
    <w:rsid w:val="00494008"/>
    <w:rsid w:val="004A7644"/>
    <w:rsid w:val="004B5A8C"/>
    <w:rsid w:val="004C6111"/>
    <w:rsid w:val="004C6263"/>
    <w:rsid w:val="004D51BB"/>
    <w:rsid w:val="004D5370"/>
    <w:rsid w:val="004F10C0"/>
    <w:rsid w:val="004F440D"/>
    <w:rsid w:val="004F6361"/>
    <w:rsid w:val="00503716"/>
    <w:rsid w:val="00525A5B"/>
    <w:rsid w:val="00535AB3"/>
    <w:rsid w:val="0055111B"/>
    <w:rsid w:val="00552AAE"/>
    <w:rsid w:val="00554285"/>
    <w:rsid w:val="005641BE"/>
    <w:rsid w:val="00585191"/>
    <w:rsid w:val="00586060"/>
    <w:rsid w:val="005A14BE"/>
    <w:rsid w:val="005A26E1"/>
    <w:rsid w:val="005A3656"/>
    <w:rsid w:val="005B4DE4"/>
    <w:rsid w:val="005B5614"/>
    <w:rsid w:val="005C5DB0"/>
    <w:rsid w:val="005E482A"/>
    <w:rsid w:val="00623AF3"/>
    <w:rsid w:val="00656AB1"/>
    <w:rsid w:val="006852CE"/>
    <w:rsid w:val="00695406"/>
    <w:rsid w:val="00696016"/>
    <w:rsid w:val="006C17E9"/>
    <w:rsid w:val="006C6D31"/>
    <w:rsid w:val="006C7720"/>
    <w:rsid w:val="006D38E8"/>
    <w:rsid w:val="006E5229"/>
    <w:rsid w:val="006E62F6"/>
    <w:rsid w:val="006E7FA0"/>
    <w:rsid w:val="006F2E2D"/>
    <w:rsid w:val="007042D2"/>
    <w:rsid w:val="00754E3C"/>
    <w:rsid w:val="00782D08"/>
    <w:rsid w:val="00787AFA"/>
    <w:rsid w:val="007B7CA2"/>
    <w:rsid w:val="007D1229"/>
    <w:rsid w:val="007F3ABC"/>
    <w:rsid w:val="007F5CBE"/>
    <w:rsid w:val="007F6016"/>
    <w:rsid w:val="008028AB"/>
    <w:rsid w:val="00804268"/>
    <w:rsid w:val="00806934"/>
    <w:rsid w:val="00833454"/>
    <w:rsid w:val="00836780"/>
    <w:rsid w:val="00850167"/>
    <w:rsid w:val="0085489D"/>
    <w:rsid w:val="00856344"/>
    <w:rsid w:val="0086311F"/>
    <w:rsid w:val="00865F7D"/>
    <w:rsid w:val="00873338"/>
    <w:rsid w:val="00873C16"/>
    <w:rsid w:val="00894787"/>
    <w:rsid w:val="008A55DD"/>
    <w:rsid w:val="008E29C7"/>
    <w:rsid w:val="008F4ADF"/>
    <w:rsid w:val="00906F71"/>
    <w:rsid w:val="00915334"/>
    <w:rsid w:val="009376C9"/>
    <w:rsid w:val="009903DB"/>
    <w:rsid w:val="009C3707"/>
    <w:rsid w:val="009C66AF"/>
    <w:rsid w:val="009D30D2"/>
    <w:rsid w:val="009E15D8"/>
    <w:rsid w:val="00A00231"/>
    <w:rsid w:val="00A0286F"/>
    <w:rsid w:val="00A0396E"/>
    <w:rsid w:val="00A22919"/>
    <w:rsid w:val="00A545CD"/>
    <w:rsid w:val="00A65A28"/>
    <w:rsid w:val="00A73B0F"/>
    <w:rsid w:val="00A817BE"/>
    <w:rsid w:val="00A97C8F"/>
    <w:rsid w:val="00AB58E3"/>
    <w:rsid w:val="00AB7096"/>
    <w:rsid w:val="00AD6820"/>
    <w:rsid w:val="00AF4D65"/>
    <w:rsid w:val="00B131F0"/>
    <w:rsid w:val="00B13F51"/>
    <w:rsid w:val="00B14486"/>
    <w:rsid w:val="00B15BF0"/>
    <w:rsid w:val="00B42369"/>
    <w:rsid w:val="00B445DF"/>
    <w:rsid w:val="00B47C1D"/>
    <w:rsid w:val="00B86AA5"/>
    <w:rsid w:val="00BC21E9"/>
    <w:rsid w:val="00BC72A8"/>
    <w:rsid w:val="00BE1970"/>
    <w:rsid w:val="00BE210E"/>
    <w:rsid w:val="00BE7FFA"/>
    <w:rsid w:val="00BF15A9"/>
    <w:rsid w:val="00BF7B20"/>
    <w:rsid w:val="00C22FB5"/>
    <w:rsid w:val="00C25555"/>
    <w:rsid w:val="00C558DE"/>
    <w:rsid w:val="00C73C08"/>
    <w:rsid w:val="00C838B1"/>
    <w:rsid w:val="00CA7873"/>
    <w:rsid w:val="00CA7CFE"/>
    <w:rsid w:val="00CD09E2"/>
    <w:rsid w:val="00CE29F2"/>
    <w:rsid w:val="00CE75B7"/>
    <w:rsid w:val="00CF28C5"/>
    <w:rsid w:val="00D03905"/>
    <w:rsid w:val="00D1401A"/>
    <w:rsid w:val="00D33ACA"/>
    <w:rsid w:val="00D42964"/>
    <w:rsid w:val="00D452A3"/>
    <w:rsid w:val="00D53EC5"/>
    <w:rsid w:val="00D662B2"/>
    <w:rsid w:val="00D91CEA"/>
    <w:rsid w:val="00DA72C1"/>
    <w:rsid w:val="00DB6251"/>
    <w:rsid w:val="00E02326"/>
    <w:rsid w:val="00E23F05"/>
    <w:rsid w:val="00E3002E"/>
    <w:rsid w:val="00E33446"/>
    <w:rsid w:val="00E371BF"/>
    <w:rsid w:val="00E914F3"/>
    <w:rsid w:val="00E960BB"/>
    <w:rsid w:val="00EA24FC"/>
    <w:rsid w:val="00EA751C"/>
    <w:rsid w:val="00EB0FA7"/>
    <w:rsid w:val="00EB74D8"/>
    <w:rsid w:val="00EC4EE8"/>
    <w:rsid w:val="00EC6C38"/>
    <w:rsid w:val="00ED3B98"/>
    <w:rsid w:val="00EE020E"/>
    <w:rsid w:val="00F24F8F"/>
    <w:rsid w:val="00F34043"/>
    <w:rsid w:val="00F54281"/>
    <w:rsid w:val="00F70A23"/>
    <w:rsid w:val="00F753F1"/>
    <w:rsid w:val="00F84501"/>
    <w:rsid w:val="00F906F5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62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62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62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62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62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62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62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62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62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62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6619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2353</izvorni_sadrzaj>
    <derivirana_varijabla naziv="DomainObject.Predmet.Broj_1">2353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spisa na VTS - original u referadi</izvorni_sadrzaj>
    <derivirana_varijabla naziv="DomainObject.Predmet.Opis_1">preslika spisa na VTS -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St-2353/2017</izvorni_sadrzaj>
    <derivirana_varijabla naziv="DomainObject.Predmet.OznakaBroj_1">St-2353/2017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 u referadi</izvorni_sadrzaj>
    <derivirana_varijabla naziv="DomainObject.Predmet.PrimjedbaSuca_1">original spis u referadi</derivirana_varijabla>
  </DomainObject.Predmet.PrimjedbaSuca>
  <DomainObject.Predmet.ProtustrankaFormated>
    <izvorni_sadrzaj>  PET-PROM d.o.o. zastupanog po punomoćniku Zvonko Jugović; Ivan Presečan</izvorni_sadrzaj>
    <derivirana_varijabla naziv="DomainObject.Predmet.ProtustrankaFormated_1">  PET-PROM d.o.o. zastupanog po punomoćniku Zvonko Jugović; Ivan Presečan</derivirana_varijabla>
  </DomainObject.Predmet.ProtustrankaFormated>
  <DomainObject.Predmet.ProtustrankaFormatedOIB>
    <izvorni_sadrzaj>  PET-PROM d.o.o., OIB 67247311476 zastupanog po punomoćniku Zvonko Jugović; Ivan Presečan</izvorni_sadrzaj>
    <derivirana_varijabla naziv="DomainObject.Predmet.ProtustrankaFormatedOIB_1">  PET-PROM d.o.o., OIB 67247311476 zastupanog po punomoćniku Zvonko Jugović; Ivan Presečan</derivirana_varijabla>
  </DomainObject.Predmet.ProtustrankaFormatedOIB>
  <DomainObject.Predmet.ProtustrankaFormatedWithAdress>
    <izvorni_sadrzaj> PET-PROM d.o.o., Vrtni put 5, 10000 Zagreb zastupanog po punomoćniku Zvonko Jugović; Ivan Presečan</izvorni_sadrzaj>
    <derivirana_varijabla naziv="DomainObject.Predmet.ProtustrankaFormatedWithAdress_1"> PET-PROM d.o.o., Vrtni put 5, 10000 Zagreb zastupanog po punomoćniku Zvonko Jugović; Ivan Presečan</derivirana_varijabla>
  </DomainObject.Predmet.ProtustrankaFormatedWithAdress>
  <DomainObject.Predmet.ProtustrankaFormatedWithAdressOIB>
    <izvorni_sadrzaj> PET-PROM d.o.o., OIB 67247311476, Vrtni put 5, 10000 Zagreb zastupanog po punomoćniku Zvonko Jugović; Ivan Presečan</izvorni_sadrzaj>
    <derivirana_varijabla naziv="DomainObject.Predmet.ProtustrankaFormatedWithAdressOIB_1"> PET-PROM d.o.o., OIB 67247311476, Vrtni put 5, 10000 Zagreb zastupanog po punomoćniku Zvonko Jugović; Ivan Presečan</derivirana_varijabla>
  </DomainObject.Predmet.ProtustrankaFormatedWithAdressOIB>
  <DomainObject.Predmet.ProtustrankaWithAdress>
    <izvorni_sadrzaj>PET-PROM d.o.o. Vrtni put 5, 10000 Zagreb</izvorni_sadrzaj>
    <derivirana_varijabla naziv="DomainObject.Predmet.ProtustrankaWithAdress_1">PET-PROM d.o.o. Vrtni put 5, 10000 Zagreb</derivirana_varijabla>
  </DomainObject.Predmet.ProtustrankaWithAdress>
  <DomainObject.Predmet.ProtustrankaWithAdressOIB>
    <izvorni_sadrzaj>PET-PROM d.o.o., OIB 67247311476, Vrtni put 5, 10000 Zagreb</izvorni_sadrzaj>
    <derivirana_varijabla naziv="DomainObject.Predmet.ProtustrankaWithAdressOIB_1">PET-PROM d.o.o., OIB 67247311476, Vrtni put 5, 10000 Zagreb</derivirana_varijabla>
  </DomainObject.Predmet.ProtustrankaWithAdressOIB>
  <DomainObject.Predmet.ProtustrankaNazivFormated>
    <izvorni_sadrzaj>PET-PROM d.o.o.</izvorni_sadrzaj>
    <derivirana_varijabla naziv="DomainObject.Predmet.ProtustrankaNazivFormated_1">PET-PROM d.o.o.</derivirana_varijabla>
  </DomainObject.Predmet.ProtustrankaNazivFormated>
  <DomainObject.Predmet.ProtustrankaNazivFormatedOIB>
    <izvorni_sadrzaj>PET-PROM d.o.o., OIB 67247311476</izvorni_sadrzaj>
    <derivirana_varijabla naziv="DomainObject.Predmet.ProtustrankaNazivFormatedOIB_1">PET-PROM d.o.o., OIB 67247311476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studenog 2017.</izvorni_sadrzaj>
    <derivirana_varijabla naziv="DomainObject.Predmet.SpisIzvanSuda.DatumIzlazaSpisa_1">21. studenog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PET-PROM d.o.o.</izvorni_sadrzaj>
    <derivirana_varijabla naziv="DomainObject.Predmet.StrankaFormated_1">  PET-PROM d.o.o.</derivirana_varijabla>
  </DomainObject.Predmet.StrankaFormated>
  <DomainObject.Predmet.StrankaFormatedOIB>
    <izvorni_sadrzaj>  PET-PROM d.o.o., OIB 67247311476</izvorni_sadrzaj>
    <derivirana_varijabla naziv="DomainObject.Predmet.StrankaFormatedOIB_1">  PET-PROM d.o.o., OIB 67247311476</derivirana_varijabla>
  </DomainObject.Predmet.StrankaFormatedOIB>
  <DomainObject.Predmet.StrankaFormatedWithAdress>
    <izvorni_sadrzaj> PET-PROM d.o.o., Vrtni put 5, 10000 Zagreb</izvorni_sadrzaj>
    <derivirana_varijabla naziv="DomainObject.Predmet.StrankaFormatedWithAdress_1"> PET-PROM d.o.o., Vrtni put 5, 10000 Zagreb</derivirana_varijabla>
  </DomainObject.Predmet.StrankaFormatedWithAdress>
  <DomainObject.Predmet.StrankaFormatedWithAdressOIB>
    <izvorni_sadrzaj> PET-PROM d.o.o., OIB 67247311476, Vrtni put 5, 10000 Zagreb</izvorni_sadrzaj>
    <derivirana_varijabla naziv="DomainObject.Predmet.StrankaFormatedWithAdressOIB_1"> PET-PROM d.o.o., OIB 67247311476, Vrtni put 5, 10000 Zagreb</derivirana_varijabla>
  </DomainObject.Predmet.StrankaFormatedWithAdressOIB>
  <DomainObject.Predmet.StrankaWithAdress>
    <izvorni_sadrzaj>PET-PROM d.o.o. Vrtni put 5,10000 Zagreb</izvorni_sadrzaj>
    <derivirana_varijabla naziv="DomainObject.Predmet.StrankaWithAdress_1">PET-PROM d.o.o. Vrtni put 5,10000 Zagreb</derivirana_varijabla>
  </DomainObject.Predmet.StrankaWithAdress>
  <DomainObject.Predmet.StrankaWithAdressOIB>
    <izvorni_sadrzaj>PET-PROM d.o.o., OIB 67247311476, Vrtni put 5,10000 Zagreb</izvorni_sadrzaj>
    <derivirana_varijabla naziv="DomainObject.Predmet.StrankaWithAdressOIB_1">PET-PROM d.o.o., OIB 67247311476, Vrtni put 5,10000 Zagreb</derivirana_varijabla>
  </DomainObject.Predmet.StrankaWithAdressOIB>
  <DomainObject.Predmet.StrankaNazivFormated>
    <izvorni_sadrzaj>PET-PROM d.o.o.</izvorni_sadrzaj>
    <derivirana_varijabla naziv="DomainObject.Predmet.StrankaNazivFormated_1">PET-PROM d.o.o.</derivirana_varijabla>
  </DomainObject.Predmet.StrankaNazivFormated>
  <DomainObject.Predmet.StrankaNazivFormatedOIB>
    <izvorni_sadrzaj>PET-PROM d.o.o., OIB 67247311476</izvorni_sadrzaj>
    <derivirana_varijabla naziv="DomainObject.Predmet.StrankaNazivFormatedOIB_1">PET-PROM d.o.o., OIB 67247311476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PET-PROM d.o.o.</item>
    </izvorni_sadrzaj>
    <derivirana_varijabla naziv="DomainObject.Predmet.StrankaListFormated_1">
      <item>PET-PROM d.o.o.</item>
    </derivirana_varijabla>
  </DomainObject.Predmet.StrankaListFormated>
  <DomainObject.Predmet.StrankaListFormatedOIB>
    <izvorni_sadrzaj>
      <item>PET-PROM d.o.o., OIB 67247311476</item>
    </izvorni_sadrzaj>
    <derivirana_varijabla naziv="DomainObject.Predmet.StrankaListFormatedOIB_1">
      <item>PET-PROM d.o.o., OIB 67247311476</item>
    </derivirana_varijabla>
  </DomainObject.Predmet.StrankaListFormatedOIB>
  <DomainObject.Predmet.StrankaListFormatedWithAdress>
    <izvorni_sadrzaj>
      <item>PET-PROM d.o.o., Vrtni put 5, 10000 Zagreb</item>
    </izvorni_sadrzaj>
    <derivirana_varijabla naziv="DomainObject.Predmet.StrankaListFormatedWithAdress_1">
      <item>PET-PROM d.o.o., Vrtni put 5, 10000 Zagreb</item>
    </derivirana_varijabla>
  </DomainObject.Predmet.StrankaListFormatedWithAdress>
  <DomainObject.Predmet.StrankaListFormatedWithAdressOIB>
    <izvorni_sadrzaj>
      <item>PET-PROM d.o.o., OIB 67247311476, Vrtni put 5, 10000 Zagreb</item>
    </izvorni_sadrzaj>
    <derivirana_varijabla naziv="DomainObject.Predmet.StrankaListFormatedWithAdressOIB_1">
      <item>PET-PROM d.o.o., OIB 67247311476, Vrtni put 5, 10000 Zagreb</item>
    </derivirana_varijabla>
  </DomainObject.Predmet.StrankaListFormatedWithAdressOIB>
  <DomainObject.Predmet.StrankaListNazivFormated>
    <izvorni_sadrzaj>
      <item>PET-PROM d.o.o.</item>
    </izvorni_sadrzaj>
    <derivirana_varijabla naziv="DomainObject.Predmet.StrankaListNazivFormated_1">
      <item>PET-PROM d.o.o.</item>
    </derivirana_varijabla>
  </DomainObject.Predmet.StrankaListNazivFormated>
  <DomainObject.Predmet.StrankaListNazivFormatedOIB>
    <izvorni_sadrzaj>
      <item>PET-PROM d.o.o., OIB 67247311476</item>
    </izvorni_sadrzaj>
    <derivirana_varijabla naziv="DomainObject.Predmet.StrankaListNazivFormatedOIB_1">
      <item>PET-PROM d.o.o., OIB 67247311476</item>
    </derivirana_varijabla>
  </DomainObject.Predmet.StrankaListNazivFormatedOIB>
  <DomainObject.Predmet.ProtuStrankaListFormated>
    <izvorni_sadrzaj>
      <item>PET-PROM d.o.o. zastupanog po punomoćniku Zvonko Jugović; Ivan Presečan</item>
    </izvorni_sadrzaj>
    <derivirana_varijabla naziv="DomainObject.Predmet.ProtuStrankaListFormated_1">
      <item>PET-PROM d.o.o. zastupanog po punomoćniku Zvonko Jugović; Ivan Presečan</item>
    </derivirana_varijabla>
  </DomainObject.Predmet.ProtuStrankaListFormated>
  <DomainObject.Predmet.ProtuStrankaListFormatedOIB>
    <izvorni_sadrzaj>
      <item>PET-PROM d.o.o., OIB 67247311476 zastupanog po punomoćniku Zvonko Jugović; Ivan Presečan</item>
    </izvorni_sadrzaj>
    <derivirana_varijabla naziv="DomainObject.Predmet.ProtuStrankaListFormatedOIB_1">
      <item>PET-PROM d.o.o., OIB 67247311476 zastupanog po punomoćniku Zvonko Jugović; Ivan Presečan</item>
    </derivirana_varijabla>
  </DomainObject.Predmet.ProtuStrankaListFormatedOIB>
  <DomainObject.Predmet.ProtuStrankaListFormatedWithAdress>
    <izvorni_sadrzaj>
      <item>PET-PROM d.o.o., Vrtni put 5, 10000 Zagreb zastupanog po punomoćniku Zvonko Jugović; Ivan Presečan</item>
    </izvorni_sadrzaj>
    <derivirana_varijabla naziv="DomainObject.Predmet.ProtuStrankaListFormatedWithAdress_1">
      <item>PET-PROM d.o.o., Vrtni put 5, 10000 Zagreb zastupanog po punomoćniku Zvonko Jugović; Ivan Presečan</item>
    </derivirana_varijabla>
  </DomainObject.Predmet.ProtuStrankaListFormatedWithAdress>
  <DomainObject.Predmet.ProtuStrankaListFormatedWithAdressOIB>
    <izvorni_sadrzaj>
      <item>PET-PROM d.o.o., OIB 67247311476, Vrtni put 5, 10000 Zagreb zastupanog po punomoćniku Zvonko Jugović; Ivan Presečan</item>
    </izvorni_sadrzaj>
    <derivirana_varijabla naziv="DomainObject.Predmet.ProtuStrankaListFormatedWithAdressOIB_1">
      <item>PET-PROM d.o.o., OIB 67247311476, Vrtni put 5, 10000 Zagreb zastupanog po punomoćniku Zvonko Jugović; Ivan Presečan</item>
    </derivirana_varijabla>
  </DomainObject.Predmet.ProtuStrankaListFormatedWithAdressOIB>
  <DomainObject.Predmet.ProtuStrankaListNazivFormated>
    <izvorni_sadrzaj>
      <item>PET-PROM d.o.o.</item>
    </izvorni_sadrzaj>
    <derivirana_varijabla naziv="DomainObject.Predmet.ProtuStrankaListNazivFormated_1">
      <item>PET-PROM d.o.o.</item>
    </derivirana_varijabla>
  </DomainObject.Predmet.ProtuStrankaListNazivFormated>
  <DomainObject.Predmet.ProtuStrankaListNazivFormatedOIB>
    <izvorni_sadrzaj>
      <item>PET-PROM d.o.o., OIB 67247311476</item>
    </izvorni_sadrzaj>
    <derivirana_varijabla naziv="DomainObject.Predmet.ProtuStrankaListNazivFormatedOIB_1">
      <item>PET-PROM d.o.o., OIB 67247311476</item>
    </derivirana_varijabla>
  </DomainObject.Predmet.ProtuStrankaListNazivFormatedOIB>
  <DomainObject.Predmet.OstaliListFormated>
    <izvorni_sadrzaj>
      <item>Ivan Presečan punomoćnik sudionika u postupku PET-PROM d.o.o.</item>
      <item>Zvonko Jugović punomoćnik sudionika u postupku PET-PROM d.o.o.</item>
      <item>ODVJETNIČKO DRUŠTVO ČERIN, MAR I PARTNERI d.o.o.</item>
      <item>HRVOJE ČIPČIĆ-BRAGADIN</item>
    </izvorni_sadrzaj>
    <derivirana_varijabla naziv="DomainObject.Predmet.OstaliListFormated_1">
      <item>Ivan Presečan punomoćnik sudionika u postupku PET-PROM d.o.o.</item>
      <item>Zvonko Jugović punomoćnik sudionika u postupku PET-PROM d.o.o.</item>
      <item>ODVJETNIČKO DRUŠTVO ČERIN, MAR I PARTNERI d.o.o.</item>
      <item>HRVOJE ČIPČIĆ-BRAGADIN</item>
    </derivirana_varijabla>
  </DomainObject.Predmet.OstaliListFormated>
  <DomainObject.Predmet.OstaliListFormatedOIB>
    <izvorni_sadrzaj>
      <item>Ivan Presečan punomoćnik sudionika u postupku PET-PROM d.o.o.</item>
      <item>Zvonko Jugović punomoćnik sudionika u postupku PET-PROM d.o.o.</item>
      <item>ODVJETNIČKO DRUŠTVO ČERIN, MAR I PARTNERI d.o.o., OIB 65986891408</item>
      <item>HRVOJE ČIPČIĆ-BRAGADIN</item>
    </izvorni_sadrzaj>
    <derivirana_varijabla naziv="DomainObject.Predmet.OstaliListFormatedOIB_1">
      <item>Ivan Presečan punomoćnik sudionika u postupku PET-PROM d.o.o.</item>
      <item>Zvonko Jugović punomoćnik sudionika u postupku PET-PROM d.o.o.</item>
      <item>ODVJETNIČKO DRUŠTVO ČERIN, MAR I PARTNERI d.o.o., OIB 65986891408</item>
      <item>HRVOJE ČIPČIĆ-BRAGADIN</item>
    </derivirana_varijabla>
  </DomainObject.Predmet.OstaliListFormatedOIB>
  <DomainObject.Predmet.OstaliListFormatedWithAdress>
    <izvorni_sadrzaj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Jurišićeva 9, 10000 Zagreb</item>
      <item>HRVOJE ČIPČIĆ-BRAGADIN, Masarykova 15, 10000 Zagreb</item>
    </izvorni_sadrzaj>
    <derivirana_varijabla naziv="DomainObject.Predmet.OstaliListFormatedWithAdress_1"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Jurišićeva 9, 10000 Zagreb</item>
      <item>HRVOJE ČIPČIĆ-BRAGADIN, Masarykova 15, 10000 Zagreb</item>
    </derivirana_varijabla>
  </DomainObject.Predmet.OstaliListFormatedWithAdress>
  <DomainObject.Predmet.OstaliListFormatedWithAdressOIB>
    <izvorni_sadrzaj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OIB 65986891408, Jurišićeva 9, 10000 Zagreb</item>
      <item>HRVOJE ČIPČIĆ-BRAGADIN, Masarykova 15, 10000 Zagreb</item>
    </izvorni_sadrzaj>
    <derivirana_varijabla naziv="DomainObject.Predmet.OstaliListFormatedWithAdressOIB_1"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OIB 65986891408, Jurišićeva 9, 10000 Zagreb</item>
      <item>HRVOJE ČIPČIĆ-BRAGADIN, Masarykova 15, 10000 Zagreb</item>
    </derivirana_varijabla>
  </DomainObject.Predmet.OstaliListFormatedWithAdressOIB>
  <DomainObject.Predmet.OstaliListNazivFormated>
    <izvorni_sadrzaj>
      <item>Ivan Presečan</item>
      <item>Zvonko Jugović</item>
      <item>ODVJETNIČKO DRUŠTVO ČERIN, MAR I PARTNERI d.o.o.</item>
      <item>HRVOJE ČIPČIĆ-BRAGADIN</item>
    </izvorni_sadrzaj>
    <derivirana_varijabla naziv="DomainObject.Predmet.OstaliListNazivFormated_1">
      <item>Ivan Presečan</item>
      <item>Zvonko Jugović</item>
      <item>ODVJETNIČKO DRUŠTVO ČERIN, MAR I PARTNERI d.o.o.</item>
      <item>HRVOJE ČIPČIĆ-BRAGADIN</item>
    </derivirana_varijabla>
  </DomainObject.Predmet.OstaliListNazivFormated>
  <DomainObject.Predmet.OstaliListNazivFormatedOIB>
    <izvorni_sadrzaj>
      <item>Ivan Presečan</item>
      <item>Zvonko Jugović</item>
      <item>ODVJETNIČKO DRUŠTVO ČERIN, MAR I PARTNERI d.o.o., OIB 65986891408</item>
      <item>HRVOJE ČIPČIĆ-BRAGADIN</item>
    </izvorni_sadrzaj>
    <derivirana_varijabla naziv="DomainObject.Predmet.OstaliListNazivFormatedOIB_1">
      <item>Ivan Presečan</item>
      <item>Zvonko Jugović</item>
      <item>ODVJETNIČKO DRUŠTVO ČERIN, MAR I PARTNERI d.o.o., OIB 65986891408</item>
      <item>HRVOJE ČIPČIĆ-BRAGADIN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PET-PROM d.o.o.</izvorni_sadrzaj>
    <derivirana_varijabla naziv="DomainObject.Predmet.StrankaIDrugi_1">PET-PROM d.o.o.</derivirana_varijabla>
  </DomainObject.Predmet.StrankaIDrugi>
  <DomainObject.Predmet.ProtustrankaIDrugi>
    <izvorni_sadrzaj>PET-PROM d.o.o.</izvorni_sadrzaj>
    <derivirana_varijabla naziv="DomainObject.Predmet.ProtustrankaIDrugi_1">PET-PROM d.o.o.</derivirana_varijabla>
  </DomainObject.Predmet.ProtustrankaIDrugi>
  <DomainObject.Predmet.StrankaIDrugiAdressOIB>
    <izvorni_sadrzaj>PET-PROM d.o.o., OIB 67247311476, Vrtni put 5, 10000 Zagreb</izvorni_sadrzaj>
    <derivirana_varijabla naziv="DomainObject.Predmet.StrankaIDrugiAdressOIB_1">PET-PROM d.o.o., OIB 67247311476, Vrtni put 5, 10000 Zagreb</derivirana_varijabla>
  </DomainObject.Predmet.StrankaIDrugiAdressOIB>
  <DomainObject.Predmet.ProtustrankaIDrugiAdressOIB>
    <izvorni_sadrzaj>PET-PROM d.o.o., OIB 67247311476, Vrtni put 5, 10000 Zagreb</izvorni_sadrzaj>
    <derivirana_varijabla naziv="DomainObject.Predmet.ProtustrankaIDrugiAdressOIB_1">PET-PROM d.o.o., OIB 67247311476, Vrtni put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PET-PROM d.o.o.</item>
      <item>PET-PROM d.o.o.</item>
      <item>Ivan Presečan</item>
      <item>Zvonko Jugović</item>
      <item>ODVJETNIČKO DRUŠTVO ČERIN, MAR I PARTNERI d.o.o.</item>
      <item>HRVOJE ČIPČIĆ-BRAGADIN</item>
    </izvorni_sadrzaj>
    <derivirana_varijabla naziv="DomainObject.Predmet.SudioniciListNaziv_1">
      <item>PET-PROM d.o.o.</item>
      <item>PET-PROM d.o.o.</item>
      <item>Ivan Presečan</item>
      <item>Zvonko Jugović</item>
      <item>ODVJETNIČKO DRUŠTVO ČERIN, MAR I PARTNERI d.o.o.</item>
      <item>HRVOJE ČIPČIĆ-BRAGADIN</item>
    </derivirana_varijabla>
  </DomainObject.Predmet.SudioniciListNaziv>
  <DomainObject.Predmet.SudioniciListAdressOIB>
    <izvorni_sadrzaj>
      <item>PET-PROM d.o.o., OIB 67247311476, Vrtni put 5,10000 Zagreb</item>
      <item>PET-PROM d.o.o., OIB 67247311476, Vrtni put 5,10000 Zagreb</item>
      <item>Ivan Presečan, Udbinje 56,47000 Karlovac</item>
      <item>Zvonko Jugović, Borčec 89,10000 Zagreb</item>
      <item>ODVJETNIČKO DRUŠTVO ČERIN, MAR I PARTNERI d.o.o., OIB 65986891408, Jurišićeva 9,10000 Zagreb</item>
      <item>HRVOJE ČIPČIĆ-BRAGADIN, Masarykova 15,10000 Zagreb</item>
    </izvorni_sadrzaj>
    <derivirana_varijabla naziv="DomainObject.Predmet.SudioniciListAdressOIB_1">
      <item>PET-PROM d.o.o., OIB 67247311476, Vrtni put 5,10000 Zagreb</item>
      <item>PET-PROM d.o.o., OIB 67247311476, Vrtni put 5,10000 Zagreb</item>
      <item>Ivan Presečan, Udbinje 56,47000 Karlovac</item>
      <item>Zvonko Jugović, Borčec 89,10000 Zagreb</item>
      <item>ODVJETNIČKO DRUŠTVO ČERIN, MAR I PARTNERI d.o.o., OIB 65986891408, Jurišićeva 9,10000 Zagreb</item>
      <item>HRVOJE ČIPČIĆ-BRAGADIN, Masarykova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67247311476</item>
      <item>, OIB 67247311476</item>
      <item>, OIB null</item>
      <item>, OIB null</item>
      <item>, OIB 65986891408</item>
      <item>, OIB null</item>
    </izvorni_sadrzaj>
    <derivirana_varijabla naziv="DomainObject.Predmet.SudioniciListNazivOIB_1">
      <item>, OIB 67247311476</item>
      <item>, OIB 67247311476</item>
      <item>, OIB null</item>
      <item>, OIB null</item>
      <item>, OIB 65986891408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243A7D-986A-4285-9C15-8954165AE3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368</properties:Words>
  <properties:Characters>2044</properties:Characters>
  <properties:Lines>64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2017-12-01T09:58:00Z</dcterms:created>
  <dc:creator>nribaric</dc:creator>
  <cp:lastModifiedBy>Valentina Delač</cp:lastModifiedBy>
  <cp:lastPrinted>2017-12-01T09:59:00Z</cp:lastPrinted>
  <dcterms:modified xmlns:xsi="http://www.w3.org/2001/XMLSchema-instance" xsi:type="dcterms:W3CDTF">2017-12-01T10:00:00Z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