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8690" w14:paraId="1d3869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A943B2">
        <w:t>PAŠNJAK</w:t>
      </w:r>
      <w:r w:rsidR="00216AAC">
        <w:t>,</w:t>
      </w:r>
      <w:r w:rsidR="00A943B2">
        <w:t xml:space="preserve"> </w:t>
      </w:r>
      <w:proofErr w:type="spellStart"/>
      <w:r w:rsidR="00A943B2">
        <w:t>d.o.o</w:t>
      </w:r>
      <w:proofErr w:type="spellEnd"/>
      <w:r w:rsidR="00A943B2">
        <w:t xml:space="preserve">., </w:t>
      </w:r>
      <w:proofErr w:type="spellStart"/>
      <w:r w:rsidR="00A943B2">
        <w:t>Smiljanića</w:t>
      </w:r>
      <w:proofErr w:type="spellEnd"/>
      <w:r w:rsidR="00A943B2">
        <w:t xml:space="preserve"> 2, Split, OIB: 39786466397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943B2">
        <w:t>PAŠNJAK</w:t>
      </w:r>
      <w:r w:rsidR="00216AAC">
        <w:t>,</w:t>
      </w:r>
      <w:r w:rsidR="00A943B2">
        <w:t xml:space="preserve"> </w:t>
      </w:r>
      <w:proofErr w:type="spellStart"/>
      <w:r w:rsidR="00A943B2">
        <w:t>d.o.o</w:t>
      </w:r>
      <w:proofErr w:type="spellEnd"/>
      <w:r w:rsidR="00A943B2">
        <w:t xml:space="preserve">., </w:t>
      </w:r>
      <w:proofErr w:type="spellStart"/>
      <w:r w:rsidR="00A943B2">
        <w:t>Smiljanića</w:t>
      </w:r>
      <w:proofErr w:type="spellEnd"/>
      <w:r w:rsidR="00A943B2">
        <w:t xml:space="preserve"> 2, Split, OIB: 39786466397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A943B2">
        <w:rPr>
          <w:lang w:val="hr-HR"/>
        </w:rPr>
        <w:t>11.997.207,54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608ED" w:rsidR="00473132">
    <w:pPr>
      <w:pStyle w:val="Zaglavlje"/>
      <w:jc w:val="center"/>
    </w:pPr>
  </w:p>
  <w:p w:rsidRDefault="002608E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A943B2">
      <w:t>843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1357C4"/>
    <w:rsid w:val="00216AAC"/>
    <w:rsid w:val="002608ED"/>
    <w:rsid w:val="00291D1D"/>
    <w:rsid w:val="002E06E3"/>
    <w:rsid w:val="003059DD"/>
    <w:rsid w:val="00335C91"/>
    <w:rsid w:val="003652A6"/>
    <w:rsid w:val="0037706A"/>
    <w:rsid w:val="00394F80"/>
    <w:rsid w:val="003C2F22"/>
    <w:rsid w:val="00417EA6"/>
    <w:rsid w:val="00420E5B"/>
    <w:rsid w:val="00431459"/>
    <w:rsid w:val="004D4338"/>
    <w:rsid w:val="00511ED2"/>
    <w:rsid w:val="005A61D0"/>
    <w:rsid w:val="00601A06"/>
    <w:rsid w:val="00656D2D"/>
    <w:rsid w:val="00661BF5"/>
    <w:rsid w:val="00667B63"/>
    <w:rsid w:val="00684A08"/>
    <w:rsid w:val="00693AB7"/>
    <w:rsid w:val="006D7768"/>
    <w:rsid w:val="0071519E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A943B2"/>
    <w:rsid w:val="00B7506F"/>
    <w:rsid w:val="00C553FA"/>
    <w:rsid w:val="00D170AD"/>
    <w:rsid w:val="00D54741"/>
    <w:rsid w:val="00DD0D50"/>
    <w:rsid w:val="00DF7CBB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60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60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St-843/2015</izvorni_sadrzaj>
    <derivirana_varijabla naziv="DomainObject.Predmet.OznakaBroj_1">St-843/2015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PAŠNJAK, d.o.o. za međunarodni pomorski prijevoz, posredovanje i špediciju</izvorni_sadrzaj>
    <derivirana_varijabla naziv="DomainObject.Predmet.ProtustrankaFormated_1">  PAŠNJAK, d.o.o. za međunarodni pomorski prijevoz, posredovanje i špediciju</derivirana_varijabla>
  </DomainObject.Predmet.ProtustrankaFormated>
  <DomainObject.Predmet.ProtustrankaFormatedOIB>
    <izvorni_sadrzaj>  PAŠNJAK, d.o.o. za međunarodni pomorski prijevoz, posredovanje i špediciju, OIB 39786466397</izvorni_sadrzaj>
    <derivirana_varijabla naziv="DomainObject.Predmet.ProtustrankaFormatedOIB_1">  PAŠNJAK, d.o.o. za međunarodni pomorski prijevoz, posredovanje i špediciju, OIB 39786466397</derivirana_varijabla>
  </DomainObject.Predmet.ProtustrankaFormatedOIB>
  <DomainObject.Predmet.ProtustrankaFormatedWithAdress>
    <izvorni_sadrzaj> PAŠNJAK, d.o.o. za međunarodni pomorski prijevoz, posredovanje i špediciju, Smiljanića 2, 21000 Split</izvorni_sadrzaj>
    <derivirana_varijabla naziv="DomainObject.Predmet.ProtustrankaFormatedWithAdress_1"> PAŠNJAK, d.o.o. za međunarodni pomorski prijevoz, posredovanje i špediciju, Smiljanića 2, 21000 Split</derivirana_varijabla>
  </DomainObject.Predmet.ProtustrankaFormatedWithAdress>
  <DomainObject.Predmet.ProtustrankaFormatedWithAdressOIB>
    <izvorni_sadrzaj> PAŠNJAK, d.o.o. za međunarodni pomorski prijevoz, posredovanje i špediciju, OIB 39786466397, Smiljanića 2, 21000 Split</izvorni_sadrzaj>
    <derivirana_varijabla naziv="DomainObject.Predmet.ProtustrankaFormatedWithAdressOIB_1"> PAŠNJAK, d.o.o. za međunarodni pomorski prijevoz, posredovanje i špediciju, OIB 39786466397, Smiljanića 2, 21000 Split</derivirana_varijabla>
  </DomainObject.Predmet.ProtustrankaFormatedWithAdressOIB>
  <DomainObject.Predmet.ProtustrankaWithAdress>
    <izvorni_sadrzaj>PAŠNJAK, d.o.o. za međunarodni pomorski prijevoz, posredovanje i špediciju Smiljanića 2, 21000 Split</izvorni_sadrzaj>
    <derivirana_varijabla naziv="DomainObject.Predmet.ProtustrankaWithAdress_1">PAŠNJAK, d.o.o. za međunarodni pomorski prijevoz, posredovanje i špediciju Smiljanića 2, 21000 Split</derivirana_varijabla>
  </DomainObject.Predmet.ProtustrankaWithAdress>
  <DomainObject.Predmet.ProtustrankaWithAdressOIB>
    <izvorni_sadrzaj>PAŠNJAK, d.o.o. za međunarodni pomorski prijevoz, posredovanje i špediciju, OIB 39786466397, Smiljanića 2, 21000 Split</izvorni_sadrzaj>
    <derivirana_varijabla naziv="DomainObject.Predmet.ProtustrankaWithAdressOIB_1">PAŠNJAK, d.o.o. za međunarodni pomorski prijevoz, posredovanje i špediciju, OIB 39786466397, Smiljanića 2, 21000 Split</derivirana_varijabla>
  </DomainObject.Predmet.ProtustrankaWithAdressOIB>
  <DomainObject.Predmet.ProtustrankaNazivFormated>
    <izvorni_sadrzaj>PAŠNJAK, d.o.o. za međunarodni pomorski prijevoz, posredovanje i špediciju</izvorni_sadrzaj>
    <derivirana_varijabla naziv="DomainObject.Predmet.ProtustrankaNazivFormated_1">PAŠNJAK, d.o.o. za međunarodni pomorski prijevoz, posredovanje i špediciju</derivirana_varijabla>
  </DomainObject.Predmet.ProtustrankaNazivFormated>
  <DomainObject.Predmet.ProtustrankaNazivFormatedOIB>
    <izvorni_sadrzaj>PAŠNJAK, d.o.o. za međunarodni pomorski prijevoz, posredovanje i špediciju, OIB 39786466397</izvorni_sadrzaj>
    <derivirana_varijabla naziv="DomainObject.Predmet.ProtustrankaNazivFormatedOIB_1">PAŠNJAK, d.o.o. za međunarodni pomorski prijevoz, posredovanje i špediciju, OIB 39786466397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11997207.54</izvorni_sadrzaj>
    <derivirana_varijabla naziv="DomainObject.Predmet.TrenutnaVrijednost_1">11997207.54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PAŠNJAK, d.o.o. za međunarodni pomorski prijevoz, posredovanje i špediciju</item>
    </izvorni_sadrzaj>
    <derivirana_varijabla naziv="DomainObject.Predmet.ProtuStrankaListFormated_1">
      <item>PAŠNJAK, d.o.o. za međunarodni pomorski prijevoz, posredovanje i špediciju</item>
    </derivirana_varijabla>
  </DomainObject.Predmet.ProtuStrankaListFormated>
  <DomainObject.Predmet.ProtuStrankaListFormatedOIB>
    <izvorni_sadrzaj>
      <item>PAŠNJAK, d.o.o. za međunarodni pomorski prijevoz, posredovanje i špediciju, OIB 39786466397</item>
    </izvorni_sadrzaj>
    <derivirana_varijabla naziv="DomainObject.Predmet.ProtuStrankaListFormatedOIB_1">
      <item>PAŠNJAK, d.o.o. za međunarodni pomorski prijevoz, posredovanje i špediciju, OIB 39786466397</item>
    </derivirana_varijabla>
  </DomainObject.Predmet.ProtuStrankaListFormatedOIB>
  <DomainObject.Predmet.ProtuStrankaListFormatedWithAdress>
    <izvorni_sadrzaj>
      <item>PAŠNJAK, d.o.o. za međunarodni pomorski prijevoz, posredovanje i špediciju, Smiljanića 2, 21000 Split</item>
    </izvorni_sadrzaj>
    <derivirana_varijabla naziv="DomainObject.Predmet.ProtuStrankaListFormatedWithAdress_1">
      <item>PAŠNJAK, d.o.o. za međunarodni pomorski prijevoz, posredovanje i špediciju, Smiljanića 2, 21000 Split</item>
    </derivirana_varijabla>
  </DomainObject.Predmet.ProtuStrankaListFormatedWithAdress>
  <DomainObject.Predmet.ProtuStrankaListFormatedWithAdressOIB>
    <izvorni_sadrzaj>
      <item>PAŠNJAK, d.o.o. za međunarodni pomorski prijevoz, posredovanje i špediciju, OIB 39786466397, Smiljanića 2, 21000 Split</item>
    </izvorni_sadrzaj>
    <derivirana_varijabla naziv="DomainObject.Predmet.ProtuStrankaListFormatedWithAdressOIB_1">
      <item>PAŠNJAK, d.o.o. za međunarodni pomorski prijevoz, posredovanje i špediciju, OIB 39786466397, Smiljanića 2, 21000 Split</item>
    </derivirana_varijabla>
  </DomainObject.Predmet.ProtuStrankaListFormatedWithAdressOIB>
  <DomainObject.Predmet.ProtuStrankaListNazivFormated>
    <izvorni_sadrzaj>
      <item>PAŠNJAK, d.o.o. za međunarodni pomorski prijevoz, posredovanje i špediciju</item>
    </izvorni_sadrzaj>
    <derivirana_varijabla naziv="DomainObject.Predmet.ProtuStrankaListNazivFormated_1">
      <item>PAŠNJAK, d.o.o. za međunarodni pomorski prijevoz, posredovanje i špediciju</item>
    </derivirana_varijabla>
  </DomainObject.Predmet.ProtuStrankaListNazivFormated>
  <DomainObject.Predmet.ProtuStrankaListNazivFormatedOIB>
    <izvorni_sadrzaj>
      <item>PAŠNJAK, d.o.o. za međunarodni pomorski prijevoz, posredovanje i špediciju, OIB 39786466397</item>
    </izvorni_sadrzaj>
    <derivirana_varijabla naziv="DomainObject.Predmet.ProtuStrankaListNazivFormatedOIB_1">
      <item>PAŠNJAK, d.o.o. za međunarodni pomorski prijevoz, posredovanje i špediciju, OIB 39786466397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PAŠNJAK, d.o.o. za međunarodni pomorski prijevoz, posredovanje i špediciju</izvorni_sadrzaj>
    <derivirana_varijabla naziv="DomainObject.Predmet.ProtustrankaIDrugi_1">PAŠNJAK, d.o.o. za međunarodni pomorski prijevoz, posredovanje i špediciju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PAŠNJAK, d.o.o. za međunarodni pomorski prijevoz, posredovanje i špediciju, OIB 39786466397, Smiljanića 2, 21000 Split</izvorni_sadrzaj>
    <derivirana_varijabla naziv="DomainObject.Predmet.ProtustrankaIDrugiAdressOIB_1">PAŠNJAK, d.o.o. za međunarodni pomorski prijevoz, posredovanje i špediciju, OIB 39786466397, Smiljanića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PAŠNJAK, d.o.o. za međunarodni pomorski prijevoz, posredovanje i špediciju</item>
      <item>FINANCIJSKA AGENCIJA, RC SPLIT</item>
    </izvorni_sadrzaj>
    <derivirana_varijabla naziv="DomainObject.Predmet.SudioniciListNaziv_1">
      <item>PAŠNJAK, d.o.o. za međunarodni pomorski prijevoz, posredovanje i špediciju</item>
      <item>FINANCIJSKA AGENCIJA, RC SPLIT</item>
    </derivirana_varijabla>
  </DomainObject.Predmet.SudioniciListNaziv>
  <DomainObject.Predmet.SudioniciListAdressOIB>
    <izvorni_sadrzaj>
      <item>PAŠNJAK, d.o.o. za međunarodni pomorski prijevoz, posredovanje i špediciju, OIB 39786466397, Smiljanića 2,21000 Split</item>
      <item>FINANCIJSKA AGENCIJA, RC SPLIT, OIB 85821130368, Mažuranićevo šetalište 24 b,21000 Split</item>
    </izvorni_sadrzaj>
    <derivirana_varijabla naziv="DomainObject.Predmet.SudioniciListAdressOIB_1">
      <item>PAŠNJAK, d.o.o. za međunarodni pomorski prijevoz, posredovanje i špediciju, OIB 39786466397, Smiljanića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39786466397</item>
      <item>, OIB 85821130368</item>
    </izvorni_sadrzaj>
    <derivirana_varijabla naziv="DomainObject.Predmet.SudioniciListNazivOIB_1">
      <item>, OIB 39786466397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1724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2016-03-18T09:03:00Z</cp:lastPrinted>
  <dcterms:modified xmlns:xsi="http://www.w3.org/2001/XMLSchema-instance" xsi:type="dcterms:W3CDTF">2016-03-21T08:29:00Z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