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6a29" w14:paraId="6056a29" w:rsidRDefault="006B31AA" w:rsidP="006B31AA" w:rsidR="006B31A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1AA" w:rsidP="006B31AA" w:rsidR="006B31A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B31AA" w:rsidP="006B31AA" w:rsidR="006B31A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B31AA" w:rsidP="006B31AA" w:rsidR="006B31A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B31AA" w:rsidP="006B31AA" w:rsidR="006B31A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B31AA" w:rsidP="006B31AA" w:rsidR="006B31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B31AA" w:rsidP="006B31AA" w:rsidR="006B31AA">
      <w:pPr>
        <w:jc w:val="center"/>
        <w:rPr>
          <w:rFonts w:cs="Times New Roman" w:eastAsia="Times New Roman"/>
          <w:szCs w:val="24"/>
        </w:rPr>
      </w:pPr>
    </w:p>
    <w:p w:rsidRDefault="006B31AA" w:rsidP="006B31AA" w:rsidR="006B31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R. G. INTERNATIONAL d. o. o. u likvidaciji, Novigrad, Rotonda 1, OIB </w:t>
      </w:r>
      <w:r w:rsidRPr="006B31AA">
        <w:rPr>
          <w:rFonts w:cs="Times New Roman" w:eastAsia="Times New Roman"/>
          <w:szCs w:val="24"/>
        </w:rPr>
        <w:t>10700846808</w:t>
      </w:r>
      <w:r>
        <w:rPr>
          <w:rFonts w:cs="Times New Roman" w:eastAsia="Times New Roman"/>
          <w:szCs w:val="24"/>
        </w:rPr>
        <w:t xml:space="preserve">, MBS </w:t>
      </w:r>
      <w:r w:rsidRPr="006B31AA">
        <w:rPr>
          <w:rFonts w:cs="Times New Roman" w:eastAsia="Times New Roman"/>
          <w:szCs w:val="24"/>
        </w:rPr>
        <w:t>130065214</w:t>
      </w:r>
      <w:r>
        <w:rPr>
          <w:rFonts w:cs="Times New Roman" w:eastAsia="Times New Roman"/>
          <w:szCs w:val="24"/>
        </w:rPr>
        <w:t>, 30. srpnja 2018.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R. G. INTERNATIONAL d. o. o. u likvidaciji, Novigrad, Rotonda 1, OIB </w:t>
      </w:r>
      <w:r w:rsidRPr="006B31AA">
        <w:rPr>
          <w:rFonts w:cs="Times New Roman" w:eastAsia="Times New Roman"/>
          <w:szCs w:val="24"/>
        </w:rPr>
        <w:t>10700846808</w:t>
      </w:r>
      <w:r>
        <w:rPr>
          <w:rFonts w:cs="Times New Roman" w:eastAsia="Times New Roman"/>
          <w:szCs w:val="24"/>
        </w:rPr>
        <w:t xml:space="preserve">, MBS </w:t>
      </w:r>
      <w:r w:rsidRPr="006B31AA">
        <w:rPr>
          <w:rFonts w:cs="Times New Roman" w:eastAsia="Times New Roman"/>
          <w:szCs w:val="24"/>
        </w:rPr>
        <w:t>130065214</w:t>
      </w:r>
      <w:r>
        <w:rPr>
          <w:rFonts w:cs="Times New Roman" w:eastAsia="Times New Roman"/>
          <w:szCs w:val="24"/>
        </w:rPr>
        <w:t>.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6B31AA" w:rsidP="006B31AA" w:rsidR="006B31AA">
      <w:pPr>
        <w:rPr>
          <w:rFonts w:cs="Times New Roman" w:eastAsia="Times New Roman"/>
          <w:szCs w:val="20"/>
        </w:rPr>
      </w:pPr>
    </w:p>
    <w:p w:rsidRDefault="006B31AA" w:rsidP="006B31AA" w:rsidR="006B31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R. G. INTERNATIONAL d. o. o. u likvidaciji, Novigrad, Rotonda 1, OIB </w:t>
      </w:r>
      <w:r w:rsidRPr="006B31AA">
        <w:rPr>
          <w:rFonts w:cs="Times New Roman" w:eastAsia="Times New Roman"/>
          <w:szCs w:val="24"/>
        </w:rPr>
        <w:t>10700846808</w:t>
      </w:r>
      <w:r>
        <w:rPr>
          <w:rFonts w:cs="Times New Roman" w:eastAsia="Times New Roman"/>
          <w:szCs w:val="24"/>
        </w:rPr>
        <w:t xml:space="preserve">, MBS </w:t>
      </w:r>
      <w:r w:rsidRPr="006B31AA">
        <w:rPr>
          <w:rFonts w:cs="Times New Roman" w:eastAsia="Times New Roman"/>
          <w:szCs w:val="24"/>
        </w:rPr>
        <w:t>130065214</w:t>
      </w:r>
      <w:r>
        <w:rPr>
          <w:rFonts w:cs="Times New Roman" w:eastAsia="Times New Roman"/>
          <w:szCs w:val="24"/>
        </w:rPr>
        <w:t>.</w:t>
      </w:r>
    </w:p>
    <w:p w:rsidRDefault="006B31AA" w:rsidP="006B31AA" w:rsidR="006B31AA">
      <w:pPr>
        <w:ind w:firstLine="709"/>
        <w:rPr>
          <w:rFonts w:cs="Times New Roman" w:eastAsia="Times New Roman"/>
          <w:szCs w:val="24"/>
        </w:rPr>
      </w:pPr>
    </w:p>
    <w:p w:rsidRDefault="006B31AA" w:rsidP="006B31AA" w:rsidR="006B31AA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R. G. INTERNATIONAL d. o. o. u likvidaciji, Novigrad, Rotonda 1, OIB </w:t>
      </w:r>
      <w:r w:rsidRPr="006B31AA">
        <w:rPr>
          <w:rFonts w:cs="Times New Roman" w:eastAsia="Times New Roman"/>
          <w:szCs w:val="24"/>
        </w:rPr>
        <w:t>10700846808</w:t>
      </w:r>
      <w:r>
        <w:rPr>
          <w:rFonts w:cs="Times New Roman" w:eastAsia="Times New Roman"/>
          <w:szCs w:val="24"/>
        </w:rPr>
        <w:t xml:space="preserve">, MBS </w:t>
      </w:r>
      <w:r w:rsidRPr="006B31AA">
        <w:rPr>
          <w:rFonts w:cs="Times New Roman" w:eastAsia="Times New Roman"/>
          <w:szCs w:val="24"/>
        </w:rPr>
        <w:t>130065214</w:t>
      </w:r>
      <w:r>
        <w:rPr>
          <w:rFonts w:cs="Times New Roman" w:eastAsia="Times New Roman"/>
        </w:rPr>
        <w:t>.</w:t>
      </w:r>
    </w:p>
    <w:p w:rsidRDefault="006B31AA" w:rsidP="006B31AA" w:rsidR="006B31AA">
      <w:pPr>
        <w:ind w:firstLine="709"/>
        <w:rPr>
          <w:rFonts w:cs="Times New Roman" w:eastAsia="Times New Roman"/>
          <w:szCs w:val="24"/>
        </w:rPr>
      </w:pPr>
    </w:p>
    <w:p w:rsidRDefault="006B31AA" w:rsidP="006B31AA" w:rsidR="006B31A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B31AA" w:rsidP="006B31AA" w:rsidR="006B31AA">
      <w:pPr>
        <w:ind w:firstLine="708"/>
        <w:rPr>
          <w:rFonts w:cs="Times New Roman" w:eastAsia="Times New Roman"/>
          <w:szCs w:val="24"/>
        </w:rPr>
      </w:pPr>
    </w:p>
    <w:p w:rsidRDefault="006B31AA" w:rsidP="006B31AA" w:rsidR="006B31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15. svibnja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R. G. INTERNATIONAL d. o. o. u likvidaciji, Novigrad.</w:t>
      </w:r>
    </w:p>
    <w:p w:rsidRDefault="006B31AA" w:rsidP="006B31AA" w:rsidR="006B31A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10. svibnja 2018. imao neizvršene osnove za plaćanje u neprekinutom razdoblju od 120 dana u ukupnom iznosu 78.812,17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svibnja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St-153/2018-3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B31AA" w:rsidP="006B31AA" w:rsidR="006B31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B31AA" w:rsidP="006B31AA" w:rsidR="006B31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srpnja 2018. 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B31AA" w:rsidP="006B31AA" w:rsidR="006B31A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73361">
        <w:rPr>
          <w:rFonts w:cs="Times New Roman" w:eastAsia="Times New Roman"/>
          <w:szCs w:val="24"/>
        </w:rPr>
        <w:t xml:space="preserve">, v. r. </w:t>
      </w:r>
    </w:p>
    <w:p w:rsidRDefault="006B31AA" w:rsidP="006B31AA" w:rsidR="006B31AA">
      <w:pPr>
        <w:jc w:val="left"/>
        <w:rPr>
          <w:rFonts w:cs="Times New Roman" w:eastAsia="Times New Roman"/>
          <w:szCs w:val="24"/>
        </w:rPr>
      </w:pPr>
    </w:p>
    <w:p w:rsidRDefault="006B31AA" w:rsidP="006B31AA" w:rsidR="006B31AA">
      <w:pPr>
        <w:jc w:val="left"/>
        <w:rPr>
          <w:rFonts w:cs="Times New Roman" w:eastAsia="Times New Roman"/>
          <w:szCs w:val="24"/>
        </w:rPr>
      </w:pPr>
    </w:p>
    <w:p w:rsidRDefault="006B31AA" w:rsidP="006B31AA" w:rsidR="006B31A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B31AA" w:rsidP="006B31AA" w:rsidR="006B31A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B31AA" w:rsidP="006B31AA" w:rsidR="006B31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rPr>
          <w:rFonts w:cs="Times New Roman" w:eastAsia="Times New Roman"/>
          <w:szCs w:val="24"/>
        </w:rPr>
      </w:pPr>
    </w:p>
    <w:p w:rsidRDefault="006B31AA" w:rsidP="006B31AA" w:rsidR="006B31A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B31AA" w:rsidP="006B31AA" w:rsidR="006B31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B31AA" w:rsidP="006B31AA" w:rsidR="006B31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R. G. INTERNATIONAL d. o. o. u likvidaciji, Novigrad, Rotonda 1,</w:t>
      </w:r>
    </w:p>
    <w:p w:rsidRDefault="006B31AA" w:rsidP="006B31AA" w:rsidR="006B31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6B31AA" w:rsidP="006B31AA" w:rsidR="006B31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B31AA" w:rsidP="006B31AA" w:rsidR="006B31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6B31AA" w:rsidP="006B31AA" w:rsidR="006B31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B31AA" w:rsidP="006B31AA" w:rsidR="006B31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B31AA" w:rsidP="006B31AA" w:rsidR="006B31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B31AA" w:rsidP="006B31AA" w:rsidR="006B31AA"/>
    <w:p w:rsidRDefault="006B31AA" w:rsidP="006B31AA" w:rsidR="006B31AA"/>
    <w:sectPr w:rsidSect="00176F5B" w:rsidR="006B31A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1AA" w:rsidP="006B31AA" w:rsidR="006B31AA">
      <w:r>
        <w:separator/>
      </w:r>
    </w:p>
  </w:endnote>
  <w:endnote w:id="0" w:type="continuationSeparator">
    <w:p w:rsidRDefault="006B31AA" w:rsidP="006B31AA" w:rsidR="006B3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1AA" w:rsidP="006B31AA" w:rsidR="006B31AA">
      <w:r>
        <w:separator/>
      </w:r>
    </w:p>
  </w:footnote>
  <w:footnote w:id="0" w:type="continuationSeparator">
    <w:p w:rsidRDefault="006B31AA" w:rsidP="006B31AA" w:rsidR="006B3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1AA" w:rsidR="00176F5B">
    <w:pPr>
      <w:pStyle w:val="Zaglavlje"/>
    </w:pPr>
    <w:r>
      <w:tab/>
      <w:t>2</w:t>
    </w:r>
    <w:r>
      <w:tab/>
      <w:t>11 St-153/2018-4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1AA" w:rsidR="00176F5B">
    <w:pPr>
      <w:pStyle w:val="Zaglavlje"/>
    </w:pPr>
    <w:r>
      <w:tab/>
    </w:r>
    <w:r>
      <w:tab/>
      <w:t>11 St-153/2018-4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C98"/>
    <w:rsid w:val="0004674C"/>
    <w:rsid w:val="000C1B8E"/>
    <w:rsid w:val="000E5C98"/>
    <w:rsid w:val="001F5509"/>
    <w:rsid w:val="002A0151"/>
    <w:rsid w:val="0047136B"/>
    <w:rsid w:val="00473361"/>
    <w:rsid w:val="00561B59"/>
    <w:rsid w:val="006B31AA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31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31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31A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3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1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1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31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36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336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33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33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31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31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31A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3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1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31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31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3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36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336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33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33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R.G. INTERNATIONAL d.o.o. u likvidaciji NOVIGRAD</izvorni_sadrzaj>
    <derivirana_varijabla naziv="DomainObject.Predmet.ProtustrankaFormated_1">  R.G. INTERNATIONAL d.o.o. u likvidaciji NOVIGRAD</derivirana_varijabla>
  </DomainObject.Predmet.ProtustrankaFormated>
  <DomainObject.Predmet.ProtustrankaFormatedOIB>
    <izvorni_sadrzaj>  R.G. INTERNATIONAL d.o.o. u likvidaciji NOVIGRAD, OIB 10700846808</izvorni_sadrzaj>
    <derivirana_varijabla naziv="DomainObject.Predmet.ProtustrankaFormatedOIB_1">  R.G. INTERNATIONAL d.o.o. u likvidaciji NOVIGRAD, OIB 10700846808</derivirana_varijabla>
  </DomainObject.Predmet.ProtustrankaFormatedOIB>
  <DomainObject.Predmet.ProtustrankaFormatedWithAdress>
    <izvorni_sadrzaj> R.G. INTERNATIONAL d.o.o. u likvidaciji NOVIGRAD, Rotonda 1, 52466 Novigrad</izvorni_sadrzaj>
    <derivirana_varijabla naziv="DomainObject.Predmet.ProtustrankaFormatedWithAdress_1"> R.G. INTERNATIONAL d.o.o. u likvidaciji NOVIGRAD, Rotonda 1, 52466 Novigrad</derivirana_varijabla>
  </DomainObject.Predmet.ProtustrankaFormatedWithAdress>
  <DomainObject.Predmet.ProtustrankaFormatedWithAdressOIB>
    <izvorni_sadrzaj> R.G. INTERNATIONAL d.o.o. u likvidaciji NOVIGRAD, OIB 10700846808, Rotonda 1, 52466 Novigrad</izvorni_sadrzaj>
    <derivirana_varijabla naziv="DomainObject.Predmet.ProtustrankaFormatedWithAdressOIB_1"> R.G. INTERNATIONAL d.o.o. u likvidaciji NOVIGRAD, OIB 10700846808, Rotonda 1, 52466 Novigrad</derivirana_varijabla>
  </DomainObject.Predmet.ProtustrankaFormatedWithAdressOIB>
  <DomainObject.Predmet.ProtustrankaWithAdress>
    <izvorni_sadrzaj>R.G. INTERNATIONAL d.o.o. u likvidaciji NOVIGRAD Rotonda 1, 52466 Novigrad</izvorni_sadrzaj>
    <derivirana_varijabla naziv="DomainObject.Predmet.ProtustrankaWithAdress_1">R.G. INTERNATIONAL d.o.o. u likvidaciji NOVIGRAD Rotonda 1, 52466 Novigrad</derivirana_varijabla>
  </DomainObject.Predmet.ProtustrankaWithAdress>
  <DomainObject.Predmet.ProtustrankaWithAdressOIB>
    <izvorni_sadrzaj>R.G. INTERNATIONAL d.o.o. u likvidaciji NOVIGRAD, OIB 10700846808, Rotonda 1, 52466 Novigrad</izvorni_sadrzaj>
    <derivirana_varijabla naziv="DomainObject.Predmet.ProtustrankaWithAdressOIB_1">R.G. INTERNATIONAL d.o.o. u likvidaciji NOVIGRAD, OIB 10700846808, Rotonda 1, 52466 Novigrad</derivirana_varijabla>
  </DomainObject.Predmet.ProtustrankaWithAdressOIB>
  <DomainObject.Predmet.ProtustrankaNazivFormated>
    <izvorni_sadrzaj>R.G. INTERNATIONAL d.o.o. u likvidaciji NOVIGRAD</izvorni_sadrzaj>
    <derivirana_varijabla naziv="DomainObject.Predmet.ProtustrankaNazivFormated_1">R.G. INTERNATIONAL d.o.o. u likvidaciji NOVIGRAD</derivirana_varijabla>
  </DomainObject.Predmet.ProtustrankaNazivFormated>
  <DomainObject.Predmet.ProtustrankaNazivFormatedOIB>
    <izvorni_sadrzaj>R.G. INTERNATIONAL d.o.o. u likvidaciji NOVIGRAD, OIB 10700846808</izvorni_sadrzaj>
    <derivirana_varijabla naziv="DomainObject.Predmet.ProtustrankaNazivFormatedOIB_1">R.G. INTERNATIONAL d.o.o. u likvidaciji NOVIGRAD, OIB 10700846808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78812.17</izvorni_sadrzaj>
    <derivirana_varijabla naziv="DomainObject.Predmet.TrenutnaVrijednost_1">78812.17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R.G. INTERNATIONAL d.o.o. u likvidaciji NOVIGRAD</item>
    </izvorni_sadrzaj>
    <derivirana_varijabla naziv="DomainObject.Predmet.ProtuStrankaListFormated_1">
      <item>R.G. INTERNATIONAL d.o.o. u likvidaciji NOVIGRAD</item>
    </derivirana_varijabla>
  </DomainObject.Predmet.ProtuStrankaListFormated>
  <DomainObject.Predmet.ProtuStrankaListFormatedOIB>
    <izvorni_sadrzaj>
      <item>R.G. INTERNATIONAL d.o.o. u likvidaciji NOVIGRAD, OIB 10700846808</item>
    </izvorni_sadrzaj>
    <derivirana_varijabla naziv="DomainObject.Predmet.ProtuStrankaListFormatedOIB_1">
      <item>R.G. INTERNATIONAL d.o.o. u likvidaciji NOVIGRAD, OIB 10700846808</item>
    </derivirana_varijabla>
  </DomainObject.Predmet.ProtuStrankaListFormatedOIB>
  <DomainObject.Predmet.ProtuStrankaListFormatedWithAdress>
    <izvorni_sadrzaj>
      <item>R.G. INTERNATIONAL d.o.o. u likvidaciji NOVIGRAD, Rotonda 1, 52466 Novigrad</item>
    </izvorni_sadrzaj>
    <derivirana_varijabla naziv="DomainObject.Predmet.ProtuStrankaListFormatedWithAdress_1">
      <item>R.G. INTERNATIONAL d.o.o. u likvidaciji NOVIGRAD, Rotonda 1, 52466 Novigrad</item>
    </derivirana_varijabla>
  </DomainObject.Predmet.ProtuStrankaListFormatedWithAdress>
  <DomainObject.Predmet.ProtuStrankaListFormatedWithAdressOIB>
    <izvorni_sadrzaj>
      <item>R.G. INTERNATIONAL d.o.o. u likvidaciji NOVIGRAD, OIB 10700846808, Rotonda 1, 52466 Novigrad</item>
    </izvorni_sadrzaj>
    <derivirana_varijabla naziv="DomainObject.Predmet.ProtuStrankaListFormatedWithAdressOIB_1">
      <item>R.G. INTERNATIONAL d.o.o. u likvidaciji NOVIGRAD, OIB 10700846808, Rotonda 1, 52466 Novigrad</item>
    </derivirana_varijabla>
  </DomainObject.Predmet.ProtuStrankaListFormatedWithAdressOIB>
  <DomainObject.Predmet.ProtuStrankaListNazivFormated>
    <izvorni_sadrzaj>
      <item>R.G. INTERNATIONAL d.o.o. u likvidaciji NOVIGRAD</item>
    </izvorni_sadrzaj>
    <derivirana_varijabla naziv="DomainObject.Predmet.ProtuStrankaListNazivFormated_1">
      <item>R.G. INTERNATIONAL d.o.o. u likvidaciji NOVIGRAD</item>
    </derivirana_varijabla>
  </DomainObject.Predmet.ProtuStrankaListNazivFormated>
  <DomainObject.Predmet.ProtuStrankaListNazivFormatedOIB>
    <izvorni_sadrzaj>
      <item>R.G. INTERNATIONAL d.o.o. u likvidaciji NOVIGRAD, OIB 10700846808</item>
    </izvorni_sadrzaj>
    <derivirana_varijabla naziv="DomainObject.Predmet.ProtuStrankaListNazivFormatedOIB_1">
      <item>R.G. INTERNATIONAL d.o.o. u likvidaciji NOVIGRAD, OIB 10700846808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R.G. INTERNATIONAL d.o.o. u likvidaciji NOVIGRAD</izvorni_sadrzaj>
    <derivirana_varijabla naziv="DomainObject.Predmet.ProtustrankaIDrugi_1">R.G. INTERNATIONAL d.o.o. u likvidaciji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R.G. INTERNATIONAL d.o.o. u likvidaciji NOVIGRAD, OIB 10700846808, Rotonda 1, 52466 Novigrad</izvorni_sadrzaj>
    <derivirana_varijabla naziv="DomainObject.Predmet.ProtustrankaIDrugiAdressOIB_1">R.G. INTERNATIONAL d.o.o. u likvidaciji NOVIGRAD, OIB 10700846808,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R.G. INTERNATIONAL d.o.o. u likvidaciji NOVIGRAD</item>
    </izvorni_sadrzaj>
    <derivirana_varijabla naziv="DomainObject.Predmet.SudioniciListNaziv_1">
      <item>FINANCIJSKA AGENCIJA, RC RIJEKA, PODRUŽNICA PULA, PULA</item>
      <item>R.G. INTERNATIONAL d.o.o. u likvidaciji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R.G. INTERNATIONAL d.o.o. u likvidaciji NOVIGRAD, OIB 10700846808, Rotonda 1,52466 Novigrad</item>
    </izvorni_sadrzaj>
    <derivirana_varijabla naziv="DomainObject.Predmet.SudioniciListAdressOIB_1">
      <item>FINANCIJSKA AGENCIJA, RC RIJEKA, PODRUŽNICA PULA, PULA, OIB 85821130368, F. Kurelca 8,51000 Rijeka</item>
      <item>R.G. INTERNATIONAL d.o.o. u likvidaciji NOVIGRAD, OIB 10700846808,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10700846808</item>
    </izvorni_sadrzaj>
    <derivirana_varijabla naziv="DomainObject.Predmet.SudioniciListNazivOIB_1">
      <item>, OIB 85821130368</item>
      <item>, OIB 10700846808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3718</properties:Characters>
  <properties:Lines>86</properties:Lines>
  <properties:Paragraphs>31</properties:Paragraphs>
  <properties:TotalTime>8</properties:TotalTime>
  <properties:ScaleCrop>false</properties:ScaleCrop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2018-07-27T07:41:00Z</dcterms:created>
  <dc:creator>Morena Brajuha</dc:creator>
  <dc:description/>
  <cp:keywords/>
  <cp:lastModifiedBy>Morena Brajuha</cp:lastModifiedBy>
  <cp:lastPrinted>2018-07-30T07:10:00Z</cp:lastPrinted>
  <dcterms:modified xmlns:xsi="http://www.w3.org/2001/XMLSchema-instance" xsi:type="dcterms:W3CDTF">2018-07-30T07:10:00Z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(St-153-18 R. G. International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