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7536" w14:paraId="484753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650DC7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50DC7">
        <w:t>6960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33C86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650DC7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650DC7">
        <w:t>WEIR d.o.o., Vrbovec, Trg Petra Zrinskog 1, MBS: 080743006, OIB: 39975807590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650DC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650DC7">
        <w:t>1.890,46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333C8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333C86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211F"/>
    <w:rsid w:val="0006643D"/>
    <w:rsid w:val="000A2B28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D4E42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33C86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018C3"/>
    <w:rsid w:val="00413F4C"/>
    <w:rsid w:val="004513AF"/>
    <w:rsid w:val="00473A34"/>
    <w:rsid w:val="00477D73"/>
    <w:rsid w:val="004B337A"/>
    <w:rsid w:val="004B3E44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E7ADC"/>
    <w:rsid w:val="005F0073"/>
    <w:rsid w:val="005F4627"/>
    <w:rsid w:val="00610AC3"/>
    <w:rsid w:val="00612621"/>
    <w:rsid w:val="00627F6A"/>
    <w:rsid w:val="00650DC7"/>
    <w:rsid w:val="00657B8E"/>
    <w:rsid w:val="00662773"/>
    <w:rsid w:val="00725CF8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447B2"/>
    <w:rsid w:val="00851A5E"/>
    <w:rsid w:val="008613BD"/>
    <w:rsid w:val="00863025"/>
    <w:rsid w:val="00871F01"/>
    <w:rsid w:val="008A3D4F"/>
    <w:rsid w:val="008B6F66"/>
    <w:rsid w:val="008F00BC"/>
    <w:rsid w:val="0091261F"/>
    <w:rsid w:val="00920CA0"/>
    <w:rsid w:val="009411B0"/>
    <w:rsid w:val="009419D8"/>
    <w:rsid w:val="00952F35"/>
    <w:rsid w:val="009D1A39"/>
    <w:rsid w:val="009D4B40"/>
    <w:rsid w:val="00A05FFB"/>
    <w:rsid w:val="00A54508"/>
    <w:rsid w:val="00A612A9"/>
    <w:rsid w:val="00A649BD"/>
    <w:rsid w:val="00A70D0D"/>
    <w:rsid w:val="00A71431"/>
    <w:rsid w:val="00A7415E"/>
    <w:rsid w:val="00A74331"/>
    <w:rsid w:val="00AA686F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D38AB"/>
    <w:rsid w:val="00BE7A68"/>
    <w:rsid w:val="00C45C2A"/>
    <w:rsid w:val="00C73FC0"/>
    <w:rsid w:val="00C8291C"/>
    <w:rsid w:val="00C836B9"/>
    <w:rsid w:val="00C958E9"/>
    <w:rsid w:val="00CE7362"/>
    <w:rsid w:val="00CE7AB2"/>
    <w:rsid w:val="00D01B78"/>
    <w:rsid w:val="00D07F1B"/>
    <w:rsid w:val="00D45827"/>
    <w:rsid w:val="00D620E5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11ACA"/>
    <w:rsid w:val="00F2231F"/>
    <w:rsid w:val="00F31ACC"/>
    <w:rsid w:val="00F64384"/>
    <w:rsid w:val="00F74F79"/>
    <w:rsid w:val="00F80C32"/>
    <w:rsid w:val="00F84195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5C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C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C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C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C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5C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C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C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C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C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6960</izvorni_sadrzaj>
    <derivirana_varijabla naziv="DomainObject.Predmet.Broj_1">6960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St-6960/2015</izvorni_sadrzaj>
    <derivirana_varijabla naziv="DomainObject.Predmet.OznakaBroj_1">St-6960/2015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WEIR d.o.o.</izvorni_sadrzaj>
    <derivirana_varijabla naziv="DomainObject.Predmet.ProtustrankaFormated_1">  WEIR d.o.o.</derivirana_varijabla>
  </DomainObject.Predmet.ProtustrankaFormated>
  <DomainObject.Predmet.ProtustrankaFormatedOIB>
    <izvorni_sadrzaj>  WEIR d.o.o., OIB 39975807590</izvorni_sadrzaj>
    <derivirana_varijabla naziv="DomainObject.Predmet.ProtustrankaFormatedOIB_1">  WEIR d.o.o., OIB 39975807590</derivirana_varijabla>
  </DomainObject.Predmet.ProtustrankaFormatedOIB>
  <DomainObject.Predmet.ProtustrankaFormatedWithAdress>
    <izvorni_sadrzaj> WEIR d.o.o., Trg Petra Zrinskog 1, 10340 Vrbovec</izvorni_sadrzaj>
    <derivirana_varijabla naziv="DomainObject.Predmet.ProtustrankaFormatedWithAdress_1"> WEIR d.o.o., Trg Petra Zrinskog 1, 10340 Vrbovec</derivirana_varijabla>
  </DomainObject.Predmet.ProtustrankaFormatedWithAdress>
  <DomainObject.Predmet.ProtustrankaFormatedWithAdressOIB>
    <izvorni_sadrzaj> WEIR d.o.o., OIB 39975807590, Trg Petra Zrinskog 1, 10340 Vrbovec</izvorni_sadrzaj>
    <derivirana_varijabla naziv="DomainObject.Predmet.ProtustrankaFormatedWithAdressOIB_1"> WEIR d.o.o., OIB 39975807590, Trg Petra Zrinskog 1, 10340 Vrbovec</derivirana_varijabla>
  </DomainObject.Predmet.ProtustrankaFormatedWithAdressOIB>
  <DomainObject.Predmet.ProtustrankaWithAdress>
    <izvorni_sadrzaj>WEIR d.o.o. Trg Petra Zrinskog 1, 10340 Vrbovec</izvorni_sadrzaj>
    <derivirana_varijabla naziv="DomainObject.Predmet.ProtustrankaWithAdress_1">WEIR d.o.o. Trg Petra Zrinskog 1, 10340 Vrbovec</derivirana_varijabla>
  </DomainObject.Predmet.ProtustrankaWithAdress>
  <DomainObject.Predmet.ProtustrankaWithAdressOIB>
    <izvorni_sadrzaj>WEIR d.o.o., OIB 39975807590, Trg Petra Zrinskog 1, 10340 Vrbovec</izvorni_sadrzaj>
    <derivirana_varijabla naziv="DomainObject.Predmet.ProtustrankaWithAdressOIB_1">WEIR d.o.o., OIB 39975807590, Trg Petra Zrinskog 1, 10340 Vrbovec</derivirana_varijabla>
  </DomainObject.Predmet.ProtustrankaWithAdressOIB>
  <DomainObject.Predmet.ProtustrankaNazivFormated>
    <izvorni_sadrzaj>WEIR d.o.o.</izvorni_sadrzaj>
    <derivirana_varijabla naziv="DomainObject.Predmet.ProtustrankaNazivFormated_1">WEIR d.o.o.</derivirana_varijabla>
  </DomainObject.Predmet.ProtustrankaNazivFormated>
  <DomainObject.Predmet.ProtustrankaNazivFormatedOIB>
    <izvorni_sadrzaj>WEIR d.o.o., OIB 39975807590</izvorni_sadrzaj>
    <derivirana_varijabla naziv="DomainObject.Predmet.ProtustrankaNazivFormatedOIB_1">WEIR d.o.o., OIB 39975807590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WEIR d.o.o.</item>
    </izvorni_sadrzaj>
    <derivirana_varijabla naziv="DomainObject.Predmet.ProtuStrankaListFormated_1">
      <item>WEIR d.o.o.</item>
    </derivirana_varijabla>
  </DomainObject.Predmet.ProtuStrankaListFormated>
  <DomainObject.Predmet.ProtuStrankaListFormatedOIB>
    <izvorni_sadrzaj>
      <item>WEIR d.o.o., OIB 39975807590</item>
    </izvorni_sadrzaj>
    <derivirana_varijabla naziv="DomainObject.Predmet.ProtuStrankaListFormatedOIB_1">
      <item>WEIR d.o.o., OIB 39975807590</item>
    </derivirana_varijabla>
  </DomainObject.Predmet.ProtuStrankaListFormatedOIB>
  <DomainObject.Predmet.ProtuStrankaListFormatedWithAdress>
    <izvorni_sadrzaj>
      <item>WEIR d.o.o., Trg Petra Zrinskog 1, 10340 Vrbovec</item>
    </izvorni_sadrzaj>
    <derivirana_varijabla naziv="DomainObject.Predmet.ProtuStrankaListFormatedWithAdress_1">
      <item>WEIR d.o.o., Trg Petra Zrinskog 1, 10340 Vrbovec</item>
    </derivirana_varijabla>
  </DomainObject.Predmet.ProtuStrankaListFormatedWithAdress>
  <DomainObject.Predmet.ProtuStrankaListFormatedWithAdressOIB>
    <izvorni_sadrzaj>
      <item>WEIR d.o.o., OIB 39975807590, Trg Petra Zrinskog 1, 10340 Vrbovec</item>
    </izvorni_sadrzaj>
    <derivirana_varijabla naziv="DomainObject.Predmet.ProtuStrankaListFormatedWithAdressOIB_1">
      <item>WEIR d.o.o., OIB 39975807590, Trg Petra Zrinskog 1, 10340 Vrbovec</item>
    </derivirana_varijabla>
  </DomainObject.Predmet.ProtuStrankaListFormatedWithAdressOIB>
  <DomainObject.Predmet.ProtuStrankaListNazivFormated>
    <izvorni_sadrzaj>
      <item>WEIR d.o.o.</item>
    </izvorni_sadrzaj>
    <derivirana_varijabla naziv="DomainObject.Predmet.ProtuStrankaListNazivFormated_1">
      <item>WEIR d.o.o.</item>
    </derivirana_varijabla>
  </DomainObject.Predmet.ProtuStrankaListNazivFormated>
  <DomainObject.Predmet.ProtuStrankaListNazivFormatedOIB>
    <izvorni_sadrzaj>
      <item>WEIR d.o.o., OIB 39975807590</item>
    </izvorni_sadrzaj>
    <derivirana_varijabla naziv="DomainObject.Predmet.ProtuStrankaListNazivFormatedOIB_1">
      <item>WEIR d.o.o., OIB 39975807590</item>
    </derivirana_varijabla>
  </DomainObject.Predmet.ProtuStrankaListNazivFormatedOIB>
  <DomainObject.Predmet.OstaliListFormated>
    <izvorni_sadrzaj>
      <item>Kevin James Wilson Weir</item>
    </izvorni_sadrzaj>
    <derivirana_varijabla naziv="DomainObject.Predmet.OstaliListFormated_1">
      <item>Kevin James Wilson Weir</item>
    </derivirana_varijabla>
  </DomainObject.Predmet.OstaliListFormated>
  <DomainObject.Predmet.OstaliListFormatedOIB>
    <izvorni_sadrzaj>
      <item>Kevin James Wilson Weir, OIB 09808578717</item>
    </izvorni_sadrzaj>
    <derivirana_varijabla naziv="DomainObject.Predmet.OstaliListFormatedOIB_1">
      <item>Kevin James Wilson Weir, OIB 09808578717</item>
    </derivirana_varijabla>
  </DomainObject.Predmet.OstaliListFormatedOIB>
  <DomainObject.Predmet.OstaliListFormatedWithAdress>
    <izvorni_sadrzaj>
      <item>Kevin James Wilson Weir</item>
    </izvorni_sadrzaj>
    <derivirana_varijabla naziv="DomainObject.Predmet.OstaliListFormatedWithAdress_1">
      <item>Kevin James Wilson Weir</item>
    </derivirana_varijabla>
  </DomainObject.Predmet.OstaliListFormatedWithAdress>
  <DomainObject.Predmet.OstaliListFormatedWithAdressOIB>
    <izvorni_sadrzaj>
      <item>Kevin James Wilson Weir, OIB 09808578717</item>
    </izvorni_sadrzaj>
    <derivirana_varijabla naziv="DomainObject.Predmet.OstaliListFormatedWithAdressOIB_1">
      <item>Kevin James Wilson Weir, OIB 09808578717</item>
    </derivirana_varijabla>
  </DomainObject.Predmet.OstaliListFormatedWithAdressOIB>
  <DomainObject.Predmet.OstaliListNazivFormated>
    <izvorni_sadrzaj>
      <item>Kevin James Wilson Weir</item>
    </izvorni_sadrzaj>
    <derivirana_varijabla naziv="DomainObject.Predmet.OstaliListNazivFormated_1">
      <item>Kevin James Wilson Weir</item>
    </derivirana_varijabla>
  </DomainObject.Predmet.OstaliListNazivFormated>
  <DomainObject.Predmet.OstaliListNazivFormatedOIB>
    <izvorni_sadrzaj>
      <item>Kevin James Wilson Weir, OIB 09808578717</item>
    </izvorni_sadrzaj>
    <derivirana_varijabla naziv="DomainObject.Predmet.OstaliListNazivFormatedOIB_1">
      <item>Kevin James Wilson Weir, OIB 09808578717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WEIR d.o.o.</izvorni_sadrzaj>
    <derivirana_varijabla naziv="DomainObject.Predmet.ProtustrankaIDrugi_1">WEIR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WEIR d.o.o., OIB 39975807590, Trg Petra Zrinskog 1, 10340 Vrbovec</izvorni_sadrzaj>
    <derivirana_varijabla naziv="DomainObject.Predmet.ProtustrankaIDrugiAdressOIB_1">WEIR d.o.o., OIB 39975807590, Trg Petra Zrinskog 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WEIR d.o.o.</item>
      <item>Kevin James Wilson Weir</item>
    </izvorni_sadrzaj>
    <derivirana_varijabla naziv="DomainObject.Predmet.SudioniciListNaziv_1">
      <item>FINA Regionalni centar Zagreb</item>
      <item>WEIR d.o.o.</item>
      <item>Kevin James Wilson Weir</item>
    </derivirana_varijabla>
  </DomainObject.Predmet.SudioniciListNaziv>
  <DomainObject.Predmet.SudioniciListAdressOIB>
    <izvorni_sadrzaj>
      <item>FINA Regionalni centar Zagreb, OIB 85821130368, Trg svibanjskih žrtava 1995. 1,10000 Zagreb</item>
      <item>WEIR d.o.o., OIB 39975807590, Trg Petra Zrinskog 1,10340 Vrbovec</item>
      <item>Kevin James Wilson Weir, OIB 09808578717</item>
    </izvorni_sadrzaj>
    <derivirana_varijabla naziv="DomainObject.Predmet.SudioniciListAdressOIB_1">
      <item>FINA Regionalni centar Zagreb, OIB 85821130368, Trg svibanjskih žrtava 1995. 1,10000 Zagreb</item>
      <item>WEIR d.o.o., OIB 39975807590, Trg Petra Zrinskog 1,10340 Vrbovec</item>
      <item>Kevin James Wilson Weir, OIB 09808578717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39975807590</item>
      <item>, OIB 09808578717</item>
    </izvorni_sadrzaj>
    <derivirana_varijabla naziv="DomainObject.Predmet.SudioniciListNazivOIB_1">
      <item>, OIB 85821130368</item>
      <item>, OIB 39975807590</item>
      <item>, OIB 09808578717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1284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2015-12-28T10:31:00Z</dcterms:created>
  <dc:creator>ilukac</dc:creator>
  <cp:lastModifiedBy>Maja Hilje</cp:lastModifiedBy>
  <cp:lastPrinted>2015-12-28T10:31:00Z</cp:lastPrinted>
  <dcterms:modified xmlns:xsi="http://www.w3.org/2001/XMLSchema-instance" xsi:type="dcterms:W3CDTF">2016-01-07T08:12:00Z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