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dc26" w14:paraId="f30dc26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AA1BC0">
        <w:t>2382</w:t>
      </w:r>
      <w:proofErr w:type="spellEnd"/>
      <w:r w:rsidR="008902B9">
        <w:t>/</w:t>
      </w:r>
      <w:proofErr w:type="spellStart"/>
      <w:r w:rsidRPr="00B60270">
        <w:t>2017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proofErr w:type="spellStart"/>
      <w:r w:rsidR="00AA1BC0">
        <w:t>ZABLAĆE</w:t>
      </w:r>
      <w:proofErr w:type="spellEnd"/>
      <w:r w:rsidR="00AA1BC0">
        <w:t xml:space="preserve"> d.o.o., Zagreb, Roberta Frangeša Mihanovića 9, </w:t>
      </w:r>
      <w:proofErr w:type="spellStart"/>
      <w:r w:rsidR="00AA1BC0">
        <w:t>OIB</w:t>
      </w:r>
      <w:proofErr w:type="spellEnd"/>
      <w:r w:rsidR="00AA1BC0">
        <w:t xml:space="preserve">: </w:t>
      </w:r>
      <w:proofErr w:type="spellStart"/>
      <w:r w:rsidR="00AA1BC0">
        <w:t>45070209899</w:t>
      </w:r>
      <w:proofErr w:type="spellEnd"/>
      <w:r w:rsidRPr="00B60270">
        <w:t xml:space="preserve">, dana </w:t>
      </w:r>
      <w:proofErr w:type="spellStart"/>
      <w:r w:rsidR="00AA1BC0">
        <w:t>10</w:t>
      </w:r>
      <w:proofErr w:type="spellEnd"/>
      <w:r w:rsidR="00AA1BC0">
        <w:t>. studenog</w:t>
      </w:r>
      <w:r w:rsidR="00974AC0">
        <w:t xml:space="preserve"> </w:t>
      </w:r>
      <w:proofErr w:type="spellStart"/>
      <w:r w:rsidR="00974AC0">
        <w:t>2017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B60270" w:rsidR="003D091C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AA1BC0">
        <w:t>ZABLAĆE</w:t>
      </w:r>
      <w:proofErr w:type="spellEnd"/>
      <w:r w:rsidR="00AA1BC0">
        <w:t xml:space="preserve"> d.o.o., Zagreb, Roberta Frangeša Mihanovića 9, </w:t>
      </w:r>
      <w:proofErr w:type="spellStart"/>
      <w:r w:rsidR="00AA1BC0">
        <w:t>OIB</w:t>
      </w:r>
      <w:proofErr w:type="spellEnd"/>
      <w:r w:rsidR="00AA1BC0">
        <w:t xml:space="preserve">: </w:t>
      </w:r>
      <w:proofErr w:type="spellStart"/>
      <w:r w:rsidR="00AA1BC0">
        <w:t>45070209899</w:t>
      </w:r>
      <w:proofErr w:type="spellEnd"/>
      <w:r w:rsidR="00AA1BC0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D091C" w:rsidP="003D091C" w:rsidR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="00B60270" w:rsidRPr="00B60270">
        <w:t xml:space="preserve">Financijska agencija </w:t>
      </w:r>
      <w:r>
        <w:t xml:space="preserve">dana </w:t>
      </w:r>
      <w:proofErr w:type="spellStart"/>
      <w:r w:rsidR="00AA1BC0">
        <w:t>29</w:t>
      </w:r>
      <w:proofErr w:type="spellEnd"/>
      <w:r w:rsidR="00AA1BC0">
        <w:t>. kolovoza</w:t>
      </w:r>
      <w:r>
        <w:t xml:space="preserve"> </w:t>
      </w:r>
      <w:proofErr w:type="spellStart"/>
      <w:r>
        <w:t>2017</w:t>
      </w:r>
      <w:proofErr w:type="spellEnd"/>
      <w:r>
        <w:t xml:space="preserve">. godine, ovaj sud je donio Zaključak </w:t>
      </w:r>
      <w:r w:rsidR="00AA1BC0">
        <w:t>6</w:t>
      </w:r>
      <w:r>
        <w:t xml:space="preserve">. listopada </w:t>
      </w:r>
      <w:proofErr w:type="spellStart"/>
      <w:r>
        <w:t>2017</w:t>
      </w:r>
      <w:proofErr w:type="spellEnd"/>
      <w:r>
        <w:t xml:space="preserve">. kojim je pozvao HZMO očitovati se ima li naznačeni dužnik zaposlenika, dana </w:t>
      </w:r>
      <w:proofErr w:type="spellStart"/>
      <w:r>
        <w:t>2</w:t>
      </w:r>
      <w:r w:rsidR="00AA1BC0">
        <w:t>6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Sud je Zaključkom od </w:t>
      </w:r>
      <w:proofErr w:type="spellStart"/>
      <w:r>
        <w:t>2</w:t>
      </w:r>
      <w:r w:rsidR="00AA1BC0">
        <w:t>6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Default="003D091C" w:rsidP="003D091C" w:rsidR="003D091C">
      <w:pPr>
        <w:ind w:firstLine="708"/>
        <w:jc w:val="both"/>
      </w:pPr>
    </w:p>
    <w:p w:rsidRDefault="003D091C" w:rsidP="00AA1BC0" w:rsidR="003D091C">
      <w:pPr>
        <w:ind w:firstLine="708"/>
        <w:jc w:val="both"/>
      </w:pPr>
      <w:r>
        <w:t xml:space="preserve">Stečajni dužnik je dana </w:t>
      </w:r>
      <w:r w:rsidR="00AA1BC0">
        <w:t>8. studenog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AA1BC0">
        <w:t xml:space="preserve"> godine dostavio sudu podnesak </w:t>
      </w:r>
      <w:r>
        <w:t xml:space="preserve">u kojem navodi da nisu ispunjene pretpostavke za pokretanje skraćenog stečajnog postupka obzirom </w:t>
      </w:r>
      <w:r w:rsidR="00AA1BC0">
        <w:t xml:space="preserve">je dana 8. studenog </w:t>
      </w:r>
      <w:proofErr w:type="spellStart"/>
      <w:r w:rsidR="00AA1BC0">
        <w:t>2017</w:t>
      </w:r>
      <w:proofErr w:type="spellEnd"/>
      <w:r w:rsidR="00AA1BC0">
        <w:t>. godine, na zahtjev FINA-e, izvršena deblokada računa stečajnog dužnika</w:t>
      </w:r>
      <w:r>
        <w:t xml:space="preserve">. U prilog tome dostavlja </w:t>
      </w:r>
      <w:r w:rsidR="00AA1BC0">
        <w:t xml:space="preserve">dokaz o izvršenoj deblokadi poslovnog računa društva </w:t>
      </w:r>
      <w:proofErr w:type="spellStart"/>
      <w:r w:rsidR="00AA1BC0">
        <w:t>ZABLAĆE</w:t>
      </w:r>
      <w:proofErr w:type="spellEnd"/>
      <w:r w:rsidR="00AA1BC0">
        <w:t xml:space="preserve"> d.o.o.o, zajedno s podacima o solventnosti (obrazac SOL-a) na dan 7. studenog </w:t>
      </w:r>
      <w:proofErr w:type="spellStart"/>
      <w:r w:rsidR="00AA1BC0">
        <w:t>2017</w:t>
      </w:r>
      <w:proofErr w:type="spellEnd"/>
      <w:r w:rsidR="00AA1BC0">
        <w:t xml:space="preserve">. godine u kojem je razvidno da na dan </w:t>
      </w:r>
      <w:r>
        <w:t>izdavanja predmetne potvrde nepodmirene obveze iznose 0,</w:t>
      </w:r>
      <w:proofErr w:type="spellStart"/>
      <w:r>
        <w:t>00</w:t>
      </w:r>
      <w:proofErr w:type="spellEnd"/>
      <w:r>
        <w:t xml:space="preserve"> kuna.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Default="003D091C" w:rsidP="00B60270" w:rsidR="003D091C">
      <w:pPr>
        <w:jc w:val="both"/>
      </w:pP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U Zagrebu, </w:t>
      </w:r>
      <w:proofErr w:type="spellStart"/>
      <w:r w:rsidR="00AA1BC0">
        <w:t>10</w:t>
      </w:r>
      <w:proofErr w:type="spellEnd"/>
      <w:r w:rsidR="00AA1BC0">
        <w:t>. studenog</w:t>
      </w:r>
      <w:r w:rsidRPr="00B60270">
        <w:t xml:space="preserve"> </w:t>
      </w:r>
      <w:proofErr w:type="spellStart"/>
      <w:r w:rsidRPr="00B60270">
        <w:t>2017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Default="003D091C" w:rsidP="00B60270" w:rsidR="003D091C" w:rsidRPr="00B60270">
      <w:pPr>
        <w:tabs>
          <w:tab w:pos="709" w:val="left"/>
        </w:tabs>
        <w:jc w:val="center"/>
      </w:pP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773821">
        <w:t>, v.r.</w:t>
      </w:r>
    </w:p>
    <w:p w:rsidRDefault="00B60270" w:rsidP="00B60270" w:rsidR="00B60270" w:rsidRPr="00B60270">
      <w:r w:rsidRPr="00B60270">
        <w:lastRenderedPageBreak/>
        <w:t>Uputa o pravnom lijeku:</w:t>
      </w:r>
    </w:p>
    <w:p w:rsidRDefault="00B60270" w:rsidP="00B60270" w:rsidR="00B60270" w:rsidRPr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Default="00B60270" w:rsidP="00B60270" w:rsidR="00B60270" w:rsidRPr="00B60270">
      <w:pPr>
        <w:jc w:val="both"/>
      </w:pPr>
    </w:p>
    <w:p w:rsidRDefault="00773821" w:rsidP="007A64BB" w:rsidR="0077382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73821" w:rsidP="007A64BB" w:rsidR="00773821">
      <w:pPr>
        <w:jc w:val="right"/>
      </w:pPr>
      <w:r>
        <w:t>Maja Malec</w:t>
      </w:r>
    </w:p>
    <w:p w:rsidRDefault="00FE3D72" w:rsidR="00FE3D72" w:rsidRPr="00B60270"/>
    <w:sectPr w:rsidSect="00AA1BC0" w:rsidR="00FE3D72" w:rsidRPr="00B60270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227825"/>
    <w:rsid w:val="002450E7"/>
    <w:rsid w:val="003066AC"/>
    <w:rsid w:val="00314BA0"/>
    <w:rsid w:val="003D091C"/>
    <w:rsid w:val="00424587"/>
    <w:rsid w:val="004A3F8A"/>
    <w:rsid w:val="005E6316"/>
    <w:rsid w:val="0062110D"/>
    <w:rsid w:val="007329B5"/>
    <w:rsid w:val="00747D11"/>
    <w:rsid w:val="00773821"/>
    <w:rsid w:val="008902B9"/>
    <w:rsid w:val="00974AC0"/>
    <w:rsid w:val="009A5C52"/>
    <w:rsid w:val="009D1BE2"/>
    <w:rsid w:val="00AA1BC0"/>
    <w:rsid w:val="00AB465E"/>
    <w:rsid w:val="00B42B00"/>
    <w:rsid w:val="00B60270"/>
    <w:rsid w:val="00BF0A6A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St-2382/2017</izvorni_sadrzaj>
    <derivirana_varijabla naziv="DomainObject.Predmet.OznakaBroj_1">St-2382/2017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ZABLAĆE d.o.o. zastupanog po punomoćniku Edi Dorbić</izvorni_sadrzaj>
    <derivirana_varijabla naziv="DomainObject.Predmet.ProtustrankaFormated_1">  ZABLAĆE d.o.o. zastupanog po punomoćniku Edi Dorbić</derivirana_varijabla>
  </DomainObject.Predmet.ProtustrankaFormated>
  <DomainObject.Predmet.ProtustrankaFormatedOIB>
    <izvorni_sadrzaj>  ZABLAĆE d.o.o., OIB 45070209899 zastupanog po punomoćniku Edi Dorbić</izvorni_sadrzaj>
    <derivirana_varijabla naziv="DomainObject.Predmet.ProtustrankaFormatedOIB_1">  ZABLAĆE d.o.o., OIB 45070209899 zastupanog po punomoćniku Edi Dorbić</derivirana_varijabla>
  </DomainObject.Predmet.ProtustrankaFormatedOIB>
  <DomainObject.Predmet.ProtustrankaFormatedWithAdress>
    <izvorni_sadrzaj> ZABLAĆE d.o.o., Roberta Frangeša Mihanovića 9, 10000 Zagreb zastupanog po punomoćniku Edi Dorbić</izvorni_sadrzaj>
    <derivirana_varijabla naziv="DomainObject.Predmet.ProtustrankaFormatedWithAdress_1"> ZABLAĆE d.o.o., Roberta Frangeša Mihanovića 9, 10000 Zagreb zastupanog po punomoćniku Edi Dorbić</derivirana_varijabla>
  </DomainObject.Predmet.ProtustrankaFormatedWithAdress>
  <DomainObject.Predmet.ProtustrankaFormatedWithAdressOIB>
    <izvorni_sadrzaj> ZABLAĆE d.o.o., OIB 45070209899, Roberta Frangeša Mihanovića 9, 10000 Zagreb zastupanog po punomoćniku Edi Dorbić</izvorni_sadrzaj>
    <derivirana_varijabla naziv="DomainObject.Predmet.ProtustrankaFormatedWithAdressOIB_1"> ZABLAĆE d.o.o., OIB 45070209899, Roberta Frangeša Mihanovića 9, 10000 Zagreb zastupanog po punomoćniku Edi Dorbić</derivirana_varijabla>
  </DomainObject.Predmet.ProtustrankaFormatedWithAdressOIB>
  <DomainObject.Predmet.ProtustrankaWithAdress>
    <izvorni_sadrzaj>ZABLAĆE d.o.o. Roberta Frangeša Mihanovića 9, 10000 Zagreb</izvorni_sadrzaj>
    <derivirana_varijabla naziv="DomainObject.Predmet.ProtustrankaWithAdress_1">ZABLAĆE d.o.o. Roberta Frangeša Mihanovića 9, 10000 Zagreb</derivirana_varijabla>
  </DomainObject.Predmet.ProtustrankaWithAdress>
  <DomainObject.Predmet.ProtustrankaWithAdressOIB>
    <izvorni_sadrzaj>ZABLAĆE d.o.o., OIB 45070209899, Roberta Frangeša Mihanovića 9, 10000 Zagreb</izvorni_sadrzaj>
    <derivirana_varijabla naziv="DomainObject.Predmet.ProtustrankaWithAdressOIB_1">ZABLAĆE d.o.o., OIB 45070209899, Roberta Frangeša Mihanovića 9, 10000 Zagreb</derivirana_varijabla>
  </DomainObject.Predmet.ProtustrankaWithAdressOIB>
  <DomainObject.Predmet.ProtustrankaNazivFormated>
    <izvorni_sadrzaj>ZABLAĆE d.o.o.</izvorni_sadrzaj>
    <derivirana_varijabla naziv="DomainObject.Predmet.ProtustrankaNazivFormated_1">ZABLAĆE d.o.o.</derivirana_varijabla>
  </DomainObject.Predmet.ProtustrankaNazivFormated>
  <DomainObject.Predmet.ProtustrankaNazivFormatedOIB>
    <izvorni_sadrzaj>ZABLAĆE d.o.o., OIB 45070209899</izvorni_sadrzaj>
    <derivirana_varijabla naziv="DomainObject.Predmet.ProtustrankaNazivFormatedOIB_1">ZABLAĆE d.o.o., OIB 45070209899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ZABLAĆE d.o.o. zastupanog po punomoćniku Edi Dorbić</item>
    </izvorni_sadrzaj>
    <derivirana_varijabla naziv="DomainObject.Predmet.ProtuStrankaListFormated_1">
      <item>ZABLAĆE d.o.o. zastupanog po punomoćniku Edi Dorbić</item>
    </derivirana_varijabla>
  </DomainObject.Predmet.ProtuStrankaListFormated>
  <DomainObject.Predmet.ProtuStrankaListFormatedOIB>
    <izvorni_sadrzaj>
      <item>ZABLAĆE d.o.o., OIB 45070209899 zastupanog po punomoćniku Edi Dorbić</item>
    </izvorni_sadrzaj>
    <derivirana_varijabla naziv="DomainObject.Predmet.ProtuStrankaListFormatedOIB_1">
      <item>ZABLAĆE d.o.o., OIB 45070209899 zastupanog po punomoćniku Edi Dorbić</item>
    </derivirana_varijabla>
  </DomainObject.Predmet.ProtuStrankaListFormatedOIB>
  <DomainObject.Predmet.ProtuStrankaListFormatedWithAdress>
    <izvorni_sadrzaj>
      <item>ZABLAĆE d.o.o., Roberta Frangeša Mihanovića 9, 10000 Zagreb zastupanog po punomoćniku Edi Dorbić</item>
    </izvorni_sadrzaj>
    <derivirana_varijabla naziv="DomainObject.Predmet.ProtuStrankaListFormatedWithAdress_1">
      <item>ZABLAĆE d.o.o., Roberta Frangeša Mihanovića 9, 10000 Zagreb zastupanog po punomoćniku Edi Dorbić</item>
    </derivirana_varijabla>
  </DomainObject.Predmet.ProtuStrankaListFormatedWithAdress>
  <DomainObject.Predmet.ProtuStrankaListFormatedWithAdressOIB>
    <izvorni_sadrzaj>
      <item>ZABLAĆE d.o.o., OIB 45070209899, Roberta Frangeša Mihanovića 9, 10000 Zagreb zastupanog po punomoćniku Edi Dorbić</item>
    </izvorni_sadrzaj>
    <derivirana_varijabla naziv="DomainObject.Predmet.ProtuStrankaListFormatedWithAdressOIB_1">
      <item>ZABLAĆE d.o.o., OIB 45070209899, Roberta Frangeša Mihanovića 9, 10000 Zagreb zastupanog po punomoćniku Edi Dorbić</item>
    </derivirana_varijabla>
  </DomainObject.Predmet.ProtuStrankaListFormatedWithAdressOIB>
  <DomainObject.Predmet.ProtuStrankaListNazivFormated>
    <izvorni_sadrzaj>
      <item>ZABLAĆE d.o.o.</item>
    </izvorni_sadrzaj>
    <derivirana_varijabla naziv="DomainObject.Predmet.ProtuStrankaListNazivFormated_1">
      <item>ZABLAĆE d.o.o.</item>
    </derivirana_varijabla>
  </DomainObject.Predmet.ProtuStrankaListNazivFormated>
  <DomainObject.Predmet.ProtuStrankaListNazivFormatedOIB>
    <izvorni_sadrzaj>
      <item>ZABLAĆE d.o.o., OIB 45070209899</item>
    </izvorni_sadrzaj>
    <derivirana_varijabla naziv="DomainObject.Predmet.ProtuStrankaListNazivFormatedOIB_1">
      <item>ZABLAĆE d.o.o., OIB 45070209899</item>
    </derivirana_varijabla>
  </DomainObject.Predmet.ProtuStrankaListNazivFormatedOIB>
  <DomainObject.Predmet.OstaliListFormated>
    <izvorni_sadrzaj>
      <item>Edi Dorbić punomoćnik sudionika u postupku ZABLAĆE d.o.o.</item>
    </izvorni_sadrzaj>
    <derivirana_varijabla naziv="DomainObject.Predmet.OstaliListFormated_1">
      <item>Edi Dorbić punomoćnik sudionika u postupku ZABLAĆE d.o.o.</item>
    </derivirana_varijabla>
  </DomainObject.Predmet.OstaliListFormated>
  <DomainObject.Predmet.OstaliListFormatedOIB>
    <izvorni_sadrzaj>
      <item>Edi Dorbić, OIB 29866903626 punomoćnik sudionika u postupku ZABLAĆE d.o.o.</item>
    </izvorni_sadrzaj>
    <derivirana_varijabla naziv="DomainObject.Predmet.OstaliListFormatedOIB_1">
      <item>Edi Dorbić, OIB 29866903626 punomoćnik sudionika u postupku ZABLAĆE d.o.o.</item>
    </derivirana_varijabla>
  </DomainObject.Predmet.OstaliListFormatedOIB>
  <DomainObject.Predmet.OstaliListFormatedWithAdress>
    <izvorni_sadrzaj>
      <item>Edi Dorbić, Horvaćanska Cesta 17, 10000 Zagreb punomoćnik sudionika u postupku ZABLAĆE d.o.o.</item>
    </izvorni_sadrzaj>
    <derivirana_varijabla naziv="DomainObject.Predmet.OstaliListFormatedWithAdress_1">
      <item>Edi Dorbić, Horvaćanska Cesta 17, 10000 Zagreb punomoćnik sudionika u postupku ZABLAĆE d.o.o.</item>
    </derivirana_varijabla>
  </DomainObject.Predmet.OstaliListFormatedWithAdress>
  <DomainObject.Predmet.OstaliListFormatedWithAdressOIB>
    <izvorni_sadrzaj>
      <item>Edi Dorbić, OIB 29866903626, Horvaćanska Cesta 17, 10000 Zagreb punomoćnik sudionika u postupku ZABLAĆE d.o.o.</item>
    </izvorni_sadrzaj>
    <derivirana_varijabla naziv="DomainObject.Predmet.OstaliListFormatedWithAdressOIB_1">
      <item>Edi Dorbić, OIB 29866903626, Horvaćanska Cesta 17, 10000 Zagreb punomoćnik sudionika u postupku ZABLAĆE d.o.o.</item>
    </derivirana_varijabla>
  </DomainObject.Predmet.OstaliListFormatedWithAdressOIB>
  <DomainObject.Predmet.OstaliListNazivFormated>
    <izvorni_sadrzaj>
      <item>Edi Dorbić</item>
    </izvorni_sadrzaj>
    <derivirana_varijabla naziv="DomainObject.Predmet.OstaliListNazivFormated_1">
      <item>Edi Dorbić</item>
    </derivirana_varijabla>
  </DomainObject.Predmet.OstaliListNazivFormated>
  <DomainObject.Predmet.OstaliListNazivFormatedOIB>
    <izvorni_sadrzaj>
      <item>Edi Dorbić, OIB 29866903626</item>
    </izvorni_sadrzaj>
    <derivirana_varijabla naziv="DomainObject.Predmet.OstaliListNazivFormatedOIB_1">
      <item>Edi Dorbić, OIB 29866903626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ZABLAĆE d.o.o.</izvorni_sadrzaj>
    <derivirana_varijabla naziv="DomainObject.Predmet.ProtustrankaIDrugi_1">ZABLAĆE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ZABLAĆE d.o.o., OIB 45070209899, Roberta Frangeša Mihanovića 9, 10000 Zagreb</izvorni_sadrzaj>
    <derivirana_varijabla naziv="DomainObject.Predmet.ProtustrankaIDrugiAdressOIB_1">ZABLAĆE d.o.o., OIB 45070209899,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ZABLAĆE d.o.o.</item>
      <item>Edi Dorbić</item>
    </izvorni_sadrzaj>
    <derivirana_varijabla naziv="DomainObject.Predmet.SudioniciListNaziv_1">
      <item>FINA Regionalni centar Zagreb</item>
      <item>ZABLAĆE d.o.o.</item>
      <item>Edi Dorbić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ZABLAĆE d.o.o., OIB 45070209899, Roberta Frangeša Mihanovića 9,10000 Zagreb</item>
      <item>Edi Dorbić, OIB 29866903626, Horvaćanska Cesta 17,10000 Zagreb</item>
    </izvorni_sadrzaj>
    <derivirana_varijabla naziv="DomainObject.Predmet.SudioniciListAdressOIB_1">
      <item>FINA Regionalni centar Zagreb, OIB 85821130368, Trg svibanjskih žrtava 1995. 1,10000 Zagreb</item>
      <item>ZABLAĆE d.o.o., OIB 45070209899, Roberta Frangeša Mihanovića 9,10000 Zagreb</item>
      <item>Edi Dorbić, OIB 29866903626, Horvaćanska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45070209899</item>
      <item>, OIB 29866903626</item>
    </izvorni_sadrzaj>
    <derivirana_varijabla naziv="DomainObject.Predmet.SudioniciListNazivOIB_1">
      <item>, OIB 85821130368</item>
      <item>, OIB 45070209899</item>
      <item>, OIB 29866903626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2132</properties:Characters>
  <properties:Lines>55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2017-11-10T07:24:00Z</dcterms:created>
  <dc:creator>Maja Malec</dc:creator>
  <cp:lastModifiedBy>Maja Malec</cp:lastModifiedBy>
  <cp:lastPrinted>2017-11-10T12:37:00Z</cp:lastPrinted>
  <dcterms:modified xmlns:xsi="http://www.w3.org/2001/XMLSchema-instance" xsi:type="dcterms:W3CDTF">2017-11-10T12:37:00Z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