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1377" w14:paraId="ed51377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razlučnih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 xml:space="preserve">Kupcu </w:t>
      </w:r>
      <w:r w:rsidR="00B562B7" w:rsidRPr="00B562B7">
        <w:t>PLACEO NUTRIO d.o.o. Zagreb, Dr. Milana Rojca 22 ( OIB 45367802294  )</w:t>
      </w:r>
      <w:r w:rsidR="00E23AA6">
        <w:t xml:space="preserve">  </w:t>
      </w:r>
      <w:r>
        <w:t xml:space="preserve"> d o s u đ u j </w:t>
      </w:r>
      <w:r w:rsidR="00B562B7">
        <w:t>u</w:t>
      </w:r>
      <w:r>
        <w:t xml:space="preserve">   s e   nekretnin</w:t>
      </w:r>
      <w:r w:rsidR="00B562B7">
        <w:t>e</w:t>
      </w:r>
      <w:r>
        <w:t xml:space="preserve"> upisan</w:t>
      </w:r>
      <w:r w:rsidR="00B562B7">
        <w:t>e</w:t>
      </w:r>
      <w:r>
        <w:t xml:space="preserve"> u zemljišnim knjigama  </w:t>
      </w:r>
      <w:r w:rsidR="00831D24" w:rsidRPr="00831D24">
        <w:t xml:space="preserve">Općinskog suda u Puli-Pola Zemljišno knjižni odjel </w:t>
      </w:r>
      <w:r w:rsidR="00B562B7" w:rsidRPr="00B562B7">
        <w:t xml:space="preserve">u z.k.ul.br. 1436 </w:t>
      </w:r>
      <w:r w:rsidR="00B562B7">
        <w:t>K</w:t>
      </w:r>
      <w:r w:rsidR="00B562B7" w:rsidRPr="00B562B7">
        <w:t xml:space="preserve">.o. TINJAN k.č. 7029/1 NEPLODNO površine 10146 m2 i k.č. 7035 NEPLODNO površine 2439 m2 i  u z.k.ul.br. 1641 </w:t>
      </w:r>
      <w:r w:rsidR="00B562B7">
        <w:t>K</w:t>
      </w:r>
      <w:r w:rsidR="00B562B7" w:rsidRPr="00B562B7">
        <w:t>.o. TINJAN na k.č. 7033 ORANICA površine 770 m2 i k.č. 7034 ORANICA površine 1378 m2</w:t>
      </w:r>
      <w:r w:rsidR="00B562B7">
        <w:t xml:space="preserve"> </w:t>
      </w:r>
      <w:r w:rsidR="00B562B7" w:rsidRPr="00B562B7">
        <w:t xml:space="preserve">  po cijeni od 2.025.000,00 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B562B7" w:rsidRPr="00B562B7">
        <w:t>PLACEO NUTRIO d.o.o. Zagreb, Dr. Milana Rojca 22 ( OIB 45367802294  )</w:t>
      </w:r>
      <w:r>
        <w:t xml:space="preserve"> 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>Određuje se da će se, ako kupac ne položi kupovninu u roku određenom u točki II. izreke ovog rješenja, nekretnin</w:t>
      </w:r>
      <w:r w:rsidR="00B562B7">
        <w:t>e</w:t>
      </w:r>
      <w:r>
        <w:t xml:space="preserve"> dosuditi drugom kupcu koji je ispunio uvjete da mu se nekretnina dosudi. Sud će u tom slučaju donijeti posebno rješenje o dosudi u kojem će </w:t>
      </w:r>
      <w:r>
        <w:lastRenderedPageBreak/>
        <w:t xml:space="preserve">odrediti rok za polaganje kupovnine, time da će u tom rješenju najprije oglasiti nevažećom ovu dosudu. Iz položene jamčevine namirit će se troškovi nove prodaje i naknaditi razlika između kupovnine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IV.      Određuje se da će se po pravomoćnosti ovog rješenja, nakon što kupac položi puni iznos kupovne cijene, u zemljišnu knjigu upisati u njegovu korist pravo vlasništva na dosuđen</w:t>
      </w:r>
      <w:r w:rsidR="00B562B7">
        <w:t>im</w:t>
      </w:r>
      <w:r>
        <w:t xml:space="preserve"> nekretnin</w:t>
      </w:r>
      <w:r w:rsidR="00B562B7">
        <w:t>ama</w:t>
      </w:r>
      <w:r>
        <w:t xml:space="preserve">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Alpe-Adria-Bank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Na ročištu za javnu dražbu održanom dana 21. rujna 2016.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>
        <w:t>e</w:t>
      </w:r>
      <w:r>
        <w:t>, taj iznos mogao namiriti iz kupovnine.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B562B7">
        <w:t>.</w:t>
      </w:r>
      <w:r w:rsidR="00831D24" w:rsidRPr="00831D24">
        <w:t xml:space="preserve"> </w:t>
      </w:r>
      <w:r w:rsidR="00B562B7" w:rsidRPr="00B562B7">
        <w:t>ad. 2.8. navedenog zaključka  FARMA SRBINJAK, Srbinjak bb, Tinjan, nekretnin</w:t>
      </w:r>
      <w:r w:rsidR="00B562B7">
        <w:t>a</w:t>
      </w:r>
      <w:r w:rsidR="00B562B7" w:rsidRPr="00B562B7">
        <w:t xml:space="preserve"> upisan</w:t>
      </w:r>
      <w:r w:rsidR="00B562B7">
        <w:t xml:space="preserve">ih u zemljišnim knjigama </w:t>
      </w:r>
      <w:r w:rsidR="00B562B7" w:rsidRPr="00B562B7">
        <w:t xml:space="preserve"> Općinskog suda u Puli-Pola Zemljišno knjižni odjel Pazin  u z.k.ul.br. 1436 k.o. TINJAN k.č. 7029/1 NEPLODNO površine 10146 m2 i kat.čest. 7035 NEPLODNO površine 2439 m2 i  u z.k.ul.br. 1641 k.o. TINJAN na k.č. 7033 ORANICA površine 770 m2 i k.č. 7034 ORANICA površine 1378 m2, utvrđene vrijednosti 180.000,00 EUR čija protuvrijednost prema srednjem tečaju HNB na dan prodaje iznosi 1.350.655,92 kn jamčevinu uplatili  DELAMARIS ZAGREB d.o.o. Zagreb, Drežnička 13  ( OIB 68566741868 ), STANCIJA MOHORI d.o.o. Tinjan, Ivetići 76 C ( OIB 15216357592  ) i PLACEO NUTRIO d.o.o. Zagreb, Dr. Milana Rojca 22 ( OIB 45367802294  )</w:t>
      </w:r>
      <w:r>
        <w:rPr>
          <w:bCs/>
        </w:rPr>
        <w:t xml:space="preserve">, dok je </w:t>
      </w:r>
      <w:r w:rsidRPr="008A4478">
        <w:rPr>
          <w:bCs/>
        </w:rPr>
        <w:t>punomoćnik razlučnih vjerovnika naveo da razlučni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Budući je ponuditelj </w:t>
      </w:r>
      <w:r w:rsidR="00E23AA6">
        <w:t xml:space="preserve"> </w:t>
      </w:r>
      <w:r w:rsidR="00B562B7" w:rsidRPr="00B562B7">
        <w:t>PLACEO NUTRIO d.o.o. Zagreb, Dr. Milana Rojca 22 ( OIB 45367802294  )</w:t>
      </w:r>
      <w:r w:rsidR="00831D24">
        <w:t xml:space="preserve"> </w:t>
      </w:r>
      <w:r>
        <w:t xml:space="preserve">ponudio cijenu od </w:t>
      </w:r>
      <w:r w:rsidR="00B562B7" w:rsidRPr="00B562B7">
        <w:t>2.025.000,00</w:t>
      </w:r>
      <w:r w:rsidR="00B562B7">
        <w:t xml:space="preserve"> </w:t>
      </w:r>
      <w:r>
        <w:t>kn, ispunio je uvjete da mu se dosud</w:t>
      </w:r>
      <w:r w:rsidR="00B562B7">
        <w:t>e</w:t>
      </w:r>
      <w:r>
        <w:t xml:space="preserve"> predmetn</w:t>
      </w:r>
      <w:r w:rsidR="00B562B7">
        <w:t>e</w:t>
      </w:r>
      <w:r>
        <w:t xml:space="preserve"> nekretnin</w:t>
      </w:r>
      <w:r w:rsidR="00B562B7">
        <w:t>e</w:t>
      </w:r>
      <w:r>
        <w:t xml:space="preserve">, </w:t>
      </w:r>
      <w:r w:rsidR="00807AA6">
        <w:t xml:space="preserve">stoga je </w:t>
      </w:r>
      <w:r>
        <w:t>sukladno odredbi članka 98. stavak 4. Ovršnog zakona ( Narodne novine br. 57/96, 29/99, 42/00 - Odluka USRH, 173/03, 194/03 - ispr.,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Ukoliko kupac ne položi kupovninu u roku određenom u točki II. izreke ovog rješenja, određeno je da će sud u tom slučaju donijeti posebno rješenje o dosudi sljedećem kupcu koji je ispunio uvjete da mu se nekretnin</w:t>
      </w:r>
      <w:r w:rsidR="00B562B7">
        <w:t>e</w:t>
      </w:r>
      <w:r>
        <w:t xml:space="preserve"> dosud</w:t>
      </w:r>
      <w:r w:rsidR="00B562B7">
        <w:t>e</w:t>
      </w:r>
      <w:r>
        <w:t xml:space="preserve">, u kojem rješenju će odrediti rok za polaganje kupovnine, time da će se u tom rješenju najprije oglasiti nevažećom ovu dosudu. Kako se iz položene jamčevine imaju namiriti troškovi nove prodaje i naknaditi razlika između kupovnine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lastRenderedPageBreak/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E46" w:rsidR="00300E46">
      <w:r>
        <w:separator/>
      </w:r>
    </w:p>
  </w:endnote>
  <w:endnote w:id="0" w:type="continuationSeparator">
    <w:p w:rsidRDefault="00300E46" w:rsidR="00300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ED6E35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E46" w:rsidR="00300E46">
      <w:r>
        <w:separator/>
      </w:r>
    </w:p>
  </w:footnote>
  <w:footnote w:id="0" w:type="continuationSeparator">
    <w:p w:rsidRDefault="00300E46" w:rsidR="00300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066A0A">
      <w:rPr>
        <w:rFonts w:cs="Times New Roman" w:eastAsia="MS Mincho" w:hAnsi="Times New Roman" w:ascii="Times New Roman"/>
      </w:rPr>
      <w:t>529</w:t>
    </w:r>
    <w:r w:rsidR="002B1EE6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66A0A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0E46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B5A70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38A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5D52"/>
    <w:rsid w:val="008F5F99"/>
    <w:rsid w:val="008F7746"/>
    <w:rsid w:val="00903C8B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D6E35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E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E3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E3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E3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E3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E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E3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E3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E3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E3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St-241/2012-529</izvorni_sadrzaj>
    <derivirana_varijabla naziv="DomainObject.Oznaka_1">St-241/2012-529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St-241/2012-529</izvorni_sadrzaj>
    <derivirana_varijabla naziv="DomainObject.PoslovniBrojDokumenta_1">St-241/2012-529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1212</properties:Words>
  <properties:Characters>6211</properties:Characters>
  <properties:Lines>144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2016-09-26T11:25:00Z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2016-09-26T11:27:00Z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St-241/2012-529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