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c1d8" w14:paraId="eecc1d8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AD08CB" w:rsidP="00AD08CB" w:rsidR="00AD08CB">
      <w:pPr>
        <w:ind w:firstLine="708"/>
        <w:jc w:val="both"/>
      </w:pPr>
      <w:r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Gio – Jan društvo s ograničenom odgovornošću za preradu drveta, OIB 02143681680, Donja Voća 336, dana 15. studenoga 2016.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AD08CB" w:rsidR="0073348A">
      <w:pPr>
        <w:jc w:val="both"/>
      </w:pPr>
      <w:r>
        <w:tab/>
      </w:r>
      <w:r w:rsidR="00AD08CB">
        <w:t>Na prijedlog zakonskog zastupnika dužnika, r</w:t>
      </w:r>
      <w:r w:rsidR="001137B2">
        <w:rPr>
          <w:rFonts w:eastAsia="Calibri"/>
          <w:lang w:eastAsia="en-US"/>
        </w:rPr>
        <w:t xml:space="preserve">očište </w:t>
      </w:r>
      <w:r w:rsidR="00AD08CB">
        <w:t>radi očitovanja o prijedlogu za otvaranje stečajnog postupka i davanja obavijesti iz čl. 117. Stečajnog zakona("Narodne novine" broj 71/15; dalje:SZ) i radi utvrđivanja uvjeta za otvaranje stečajnog postupka nad dužnikom zakazano za dan 17.studenoga 2016. kod ovog suda se odgađa, a slijedeće ročište se zakazuje za:</w:t>
      </w:r>
    </w:p>
    <w:p w:rsidRDefault="00AD08CB" w:rsidP="00AD08CB" w:rsidR="00AD08CB">
      <w:pPr>
        <w:jc w:val="both"/>
      </w:pPr>
    </w:p>
    <w:p w:rsidRDefault="0073348A" w:rsidP="0073348A" w:rsidR="00115961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AD08CB">
        <w:rPr>
          <w:u w:val="single"/>
        </w:rPr>
        <w:t>19</w:t>
      </w:r>
      <w:r w:rsidR="001C3378">
        <w:rPr>
          <w:u w:val="single"/>
        </w:rPr>
        <w:t xml:space="preserve">. </w:t>
      </w:r>
      <w:r w:rsidR="001137B2">
        <w:rPr>
          <w:u w:val="single"/>
        </w:rPr>
        <w:t>prosinca</w:t>
      </w:r>
      <w:r w:rsidR="001C3378">
        <w:rPr>
          <w:u w:val="single"/>
        </w:rPr>
        <w:t xml:space="preserve"> </w:t>
      </w:r>
      <w:r w:rsidR="00AD08CB">
        <w:rPr>
          <w:u w:val="single"/>
        </w:rPr>
        <w:t>2016. u 09,10</w:t>
      </w:r>
      <w:r w:rsidR="003C1515"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>
        <w:rPr>
          <w:u w:val="single"/>
        </w:rPr>
        <w:t xml:space="preserve"> Radić 2, soba br. 224/II</w:t>
      </w:r>
    </w:p>
    <w:p w:rsidRDefault="00115961" w:rsidP="00115961" w:rsidR="00115961">
      <w:pPr>
        <w:jc w:val="center"/>
        <w:rPr>
          <w:u w:val="single"/>
        </w:rPr>
      </w:pPr>
    </w:p>
    <w:p w:rsidRDefault="0073348A" w:rsidP="00115961" w:rsidR="0073348A">
      <w:pPr>
        <w:jc w:val="center"/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 w:rsidRPr="00034932">
      <w:pPr>
        <w:jc w:val="both"/>
      </w:pPr>
    </w:p>
    <w:p w:rsidRDefault="00AD08CB" w:rsidP="00AD08CB" w:rsidR="00AD08CB" w:rsidRPr="00AD08CB">
      <w:pPr>
        <w:pStyle w:val="Odlomakpopisa"/>
        <w:numPr>
          <w:ilvl w:val="0"/>
          <w:numId w:val="6"/>
        </w:numPr>
        <w:spacing w:after="0"/>
        <w:rPr>
          <w:sz w:val="24"/>
          <w:szCs w:val="24"/>
        </w:rPr>
      </w:pPr>
      <w:r w:rsidRPr="00AD08CB">
        <w:rPr>
          <w:sz w:val="24"/>
          <w:szCs w:val="24"/>
        </w:rPr>
        <w:t>predlagatelj Financijska agencija, Regionalni centar Zagreb, Podružnica Varaždin, Augusta Cesarca 2, Varaždin,</w:t>
      </w:r>
    </w:p>
    <w:p w:rsidRDefault="00AD08CB" w:rsidP="00AD08CB" w:rsidR="00AD08CB" w:rsidRPr="00AD08CB">
      <w:pPr>
        <w:pStyle w:val="Odlomakpopisa"/>
        <w:numPr>
          <w:ilvl w:val="0"/>
          <w:numId w:val="6"/>
        </w:numPr>
        <w:spacing w:after="0"/>
        <w:rPr>
          <w:sz w:val="24"/>
          <w:szCs w:val="24"/>
        </w:rPr>
      </w:pPr>
      <w:r w:rsidRPr="00AD08CB">
        <w:rPr>
          <w:sz w:val="24"/>
          <w:szCs w:val="24"/>
        </w:rPr>
        <w:t>direktori dužnika, Tanja Jovanović-Šincek i Darko Šincek, oboje na adresi Donja Voća 336</w:t>
      </w:r>
    </w:p>
    <w:p w:rsidRDefault="00AD08CB" w:rsidP="00AD08CB" w:rsidR="00AD08CB" w:rsidRPr="00AD08CB">
      <w:pPr>
        <w:pStyle w:val="Odlomakpopisa"/>
        <w:numPr>
          <w:ilvl w:val="0"/>
          <w:numId w:val="6"/>
        </w:numPr>
        <w:spacing w:after="0"/>
        <w:rPr>
          <w:sz w:val="24"/>
          <w:szCs w:val="24"/>
        </w:rPr>
      </w:pPr>
      <w:r w:rsidRPr="00AD08CB">
        <w:rPr>
          <w:sz w:val="24"/>
          <w:szCs w:val="24"/>
        </w:rPr>
        <w:t>Županijsko državno odvjetništvo u Varaždinu, Građansko-upravni odjel.</w:t>
      </w:r>
    </w:p>
    <w:p w:rsidRDefault="00C637BB" w:rsidP="00D54F8C" w:rsidR="00C637BB">
      <w:pPr>
        <w:ind w:left="708"/>
        <w:jc w:val="both"/>
      </w:pPr>
    </w:p>
    <w:p w:rsidRDefault="00115961" w:rsidP="00115961" w:rsidR="0073348A">
      <w:pPr>
        <w:jc w:val="center"/>
      </w:pPr>
      <w:r>
        <w:t xml:space="preserve">U Varaždinu, </w:t>
      </w:r>
      <w:r w:rsidR="00AD08CB">
        <w:t>15</w:t>
      </w:r>
      <w:r w:rsidR="001C3378">
        <w:t xml:space="preserve">. </w:t>
      </w:r>
      <w:r w:rsidR="00AD08CB">
        <w:t>studenoga</w:t>
      </w:r>
      <w:r w:rsidR="00D47A86">
        <w:t xml:space="preserve"> 2016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D54F8C" w:rsidP="00115961" w:rsidR="00D54F8C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D96947" w:rsidR="00D96947">
      <w:pPr>
        <w:ind w:left="4956"/>
        <w:jc w:val="center"/>
      </w:pPr>
      <w:r>
        <w:t>Melita Poljanec Bubaš</w:t>
      </w:r>
      <w:r w:rsidR="00E66FD6">
        <w:t>,v.r.</w:t>
      </w:r>
    </w:p>
    <w:p w:rsidRDefault="00D96947" w:rsidP="00D96947" w:rsidR="00D96947">
      <w:pPr>
        <w:ind w:left="4956"/>
      </w:pPr>
    </w:p>
    <w:p w:rsidRDefault="00115961" w:rsidP="0073348A" w:rsidR="00D47A86">
      <w:r>
        <w:t xml:space="preserve">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</w:p>
    <w:p w:rsidRDefault="00D47A86" w:rsidP="0073348A" w:rsidR="00D47A86"/>
    <w:p w:rsidRDefault="00AD08CB" w:rsidP="0073348A" w:rsidR="00AD08CB"/>
    <w:p w:rsidRDefault="00AD08CB" w:rsidP="0073348A" w:rsidR="00AD08CB"/>
    <w:p w:rsidRDefault="00115961" w:rsidP="0073348A" w:rsidR="00115961">
      <w:r>
        <w:tab/>
      </w:r>
      <w:r>
        <w:tab/>
      </w:r>
      <w:r>
        <w:tab/>
      </w:r>
    </w:p>
    <w:p w:rsidRDefault="0073348A" w:rsidP="00115961" w:rsidR="00115961">
      <w:r>
        <w:lastRenderedPageBreak/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115961" w:rsidP="00115961" w:rsidR="00115961">
      <w:r>
        <w:t>DNA:</w:t>
      </w:r>
    </w:p>
    <w:p w:rsidRDefault="00AD08CB" w:rsidP="00AD08CB" w:rsidR="00AD08CB" w:rsidRPr="00AD08CB">
      <w:pPr>
        <w:pStyle w:val="Odlomakpopisa"/>
        <w:numPr>
          <w:ilvl w:val="0"/>
          <w:numId w:val="5"/>
        </w:numPr>
        <w:spacing w:after="0"/>
        <w:rPr>
          <w:sz w:val="24"/>
          <w:szCs w:val="24"/>
        </w:rPr>
      </w:pPr>
      <w:r w:rsidRPr="00AD08CB">
        <w:rPr>
          <w:sz w:val="24"/>
          <w:szCs w:val="24"/>
        </w:rPr>
        <w:t>predlagatelj Financijska agencija, Regionalni centar Zagreb, Podružnica Varaždin, Augusta Cesarca 2, Varaždin,</w:t>
      </w:r>
      <w:r w:rsidR="00D96947">
        <w:rPr>
          <w:sz w:val="24"/>
          <w:szCs w:val="24"/>
        </w:rPr>
        <w:t>, putem e-Oglasne ploče suda</w:t>
      </w:r>
    </w:p>
    <w:p w:rsidRDefault="00AD08CB" w:rsidP="00AD08CB" w:rsidR="00AD08CB" w:rsidRPr="00AD08CB">
      <w:pPr>
        <w:pStyle w:val="Odlomakpopisa"/>
        <w:numPr>
          <w:ilvl w:val="0"/>
          <w:numId w:val="5"/>
        </w:numPr>
        <w:spacing w:after="0"/>
        <w:rPr>
          <w:sz w:val="24"/>
          <w:szCs w:val="24"/>
        </w:rPr>
      </w:pPr>
      <w:r w:rsidRPr="00AD08CB">
        <w:rPr>
          <w:sz w:val="24"/>
          <w:szCs w:val="24"/>
        </w:rPr>
        <w:t>direktori dužnika, Tanja Jovanović-Šincek i Darko Šincek, oboje na adresi Donja Voća 336</w:t>
      </w:r>
    </w:p>
    <w:p w:rsidRDefault="00AD08CB" w:rsidP="00AD08CB" w:rsidR="00AD08CB" w:rsidRPr="00AD08CB">
      <w:pPr>
        <w:pStyle w:val="Odlomakpopisa"/>
        <w:numPr>
          <w:ilvl w:val="0"/>
          <w:numId w:val="5"/>
        </w:numPr>
        <w:spacing w:after="0"/>
        <w:rPr>
          <w:sz w:val="24"/>
          <w:szCs w:val="24"/>
        </w:rPr>
      </w:pPr>
      <w:r w:rsidRPr="00AD08CB">
        <w:rPr>
          <w:sz w:val="24"/>
          <w:szCs w:val="24"/>
        </w:rPr>
        <w:t>Županijsko državno odvjetništvo u Varaždinu, Građansko-upravni odjel.</w:t>
      </w:r>
    </w:p>
    <w:p w:rsidRDefault="001137B2" w:rsidP="001137B2" w:rsidR="0078284A" w:rsidRPr="001137B2">
      <w:pPr>
        <w:pStyle w:val="Odlomakpopis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e- Oglasna ploča suda </w:t>
      </w:r>
    </w:p>
    <w:sectPr w:rsidSect="00D54F8C" w:rsidR="0078284A" w:rsidRPr="001137B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C96" w:rsidP="0073348A" w:rsidR="001C4C96">
      <w:r>
        <w:separator/>
      </w:r>
    </w:p>
  </w:endnote>
  <w:endnote w:id="0" w:type="continuationSeparator">
    <w:p w:rsidRDefault="001C4C96" w:rsidP="0073348A" w:rsidR="001C4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C96" w:rsidP="0073348A" w:rsidR="001C4C96">
      <w:r>
        <w:separator/>
      </w:r>
    </w:p>
  </w:footnote>
  <w:footnote w:id="0" w:type="continuationSeparator">
    <w:p w:rsidRDefault="001C4C96" w:rsidP="0073348A" w:rsidR="001C4C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FD6">
          <w:rPr>
            <w:noProof/>
          </w:rPr>
          <w:t>2</w:t>
        </w:r>
        <w:r>
          <w:fldChar w:fldCharType="end"/>
        </w:r>
      </w:p>
    </w:sdtContent>
  </w:sdt>
  <w:p w:rsidRDefault="00C637BB" w:rsidP="00AD08CB" w:rsidR="00AD08CB">
    <w:pPr>
      <w:jc w:val="right"/>
    </w:pPr>
    <w:r>
      <w:tab/>
    </w:r>
    <w:r>
      <w:tab/>
    </w:r>
    <w:r w:rsidR="00AD08CB">
      <w:t>Poslovni broj: 2 St-720/16-9</w:t>
    </w:r>
  </w:p>
  <w:p w:rsidRDefault="00034932" w:rsidP="00034932" w:rsidR="00034932">
    <w:pPr>
      <w:jc w:val="right"/>
    </w:pP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35333C">
      <w:t>St-</w:t>
    </w:r>
    <w:r w:rsidR="00AD08CB">
      <w:t>720/16-9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282D53"/>
    <w:rsid w:val="003178D4"/>
    <w:rsid w:val="0035333C"/>
    <w:rsid w:val="003C1515"/>
    <w:rsid w:val="005534BF"/>
    <w:rsid w:val="00597C1F"/>
    <w:rsid w:val="006074E2"/>
    <w:rsid w:val="0061020F"/>
    <w:rsid w:val="00651262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994ED5"/>
    <w:rsid w:val="00A81296"/>
    <w:rsid w:val="00AD08CB"/>
    <w:rsid w:val="00AD29B7"/>
    <w:rsid w:val="00B10300"/>
    <w:rsid w:val="00BB2665"/>
    <w:rsid w:val="00BE2CAA"/>
    <w:rsid w:val="00C637BB"/>
    <w:rsid w:val="00C93FCE"/>
    <w:rsid w:val="00D120D6"/>
    <w:rsid w:val="00D30333"/>
    <w:rsid w:val="00D47A86"/>
    <w:rsid w:val="00D54F8C"/>
    <w:rsid w:val="00D60D24"/>
    <w:rsid w:val="00D70B97"/>
    <w:rsid w:val="00D70E45"/>
    <w:rsid w:val="00D91F66"/>
    <w:rsid w:val="00D96947"/>
    <w:rsid w:val="00E66FD6"/>
    <w:rsid w:val="00ED2E79"/>
    <w:rsid w:val="00EF5635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020F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10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20F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1020F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10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20F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Gio - Jan društvo s ograničenom odgovornošću za preradu drveta zastupanog po punomoćniku Tanja Jovanović-Šincek; Darko Šincek</izvorni_sadrzaj>
    <derivirana_varijabla naziv="DomainObject.Predmet.ProtustrankaFormated_1">  Gio - Jan društvo s ograničenom odgovornošću za preradu drveta zastupanog po punomoćniku Tanja Jovanović-Šincek; Darko Šincek</derivirana_varijabla>
  </DomainObject.Predmet.ProtustrankaFormated>
  <DomainObject.Predmet.ProtustrankaFormatedOIB>
    <izvorni_sadrzaj>  Gio - Jan društvo s ograničenom odgovornošću za preradu drveta, OIB 02143681680 zastupanog po punomoćniku Tanja Jovanović-Šincek; Darko Šincek</izvorni_sadrzaj>
    <derivirana_varijabla naziv="DomainObject.Predmet.ProtustrankaFormatedOIB_1">  Gio - Jan društvo s ograničenom odgovornošću za preradu drveta, OIB 02143681680 zastupanog po punomoćniku Tanja Jovanović-Šincek; Darko Šincek</derivirana_varijabla>
  </DomainObject.Predmet.ProtustrankaFormatedOIB>
  <DomainObject.Predmet.ProtustrankaFormatedWithAdress>
    <izvorni_sadrzaj> Gio - Jan društvo s ograničenom odgovornošću za preradu drveta, Donja Voća 336, 42245 Donja Voća zastupanog po punomoćniku Tanja Jovanović-Šincek; Darko Šincek</izvorni_sadrzaj>
    <derivirana_varijabla naziv="DomainObject.Predmet.ProtustrankaFormatedWithAdress_1"> Gio - Jan društvo s ograničenom odgovornošću za preradu drveta, Donja Voća 336, 42245 Donja Voća zastupanog po punomoćniku Tanja Jovanović-Šincek; Darko Šincek</derivirana_varijabla>
  </DomainObject.Predmet.ProtustrankaFormatedWithAdress>
  <DomainObject.Predmet.ProtustrankaFormatedWithAdressOIB>
    <izvorni_sadrzaj> Gio - Jan društvo s ograničenom odgovornošću za preradu drveta, OIB 02143681680, Donja Voća 336, 42245 Donja Voća zastupanog po punomoćniku Tanja Jovanović-Šincek; Darko Šincek</izvorni_sadrzaj>
    <derivirana_varijabla naziv="DomainObject.Predmet.ProtustrankaFormatedWithAdressOIB_1"> Gio - Jan društvo s ograničenom odgovornošću za preradu drveta, OIB 02143681680, Donja Voća 336, 42245 Donja Voća zastupanog po punomoćniku Tanja Jovanović-Šincek; Darko Šincek</derivirana_varijabla>
  </DomainObject.Predmet.ProtustrankaFormatedWithAdressOIB>
  <DomainObject.Predmet.ProtustrankaWithAdress>
    <izvorni_sadrzaj>Gio - Jan društvo s ograničenom odgovornošću za preradu drveta Donja Voća 336, 42245 Donja Voća</izvorni_sadrzaj>
    <derivirana_varijabla naziv="DomainObject.Predmet.ProtustrankaWithAdress_1">Gio - Jan društvo s ograničenom odgovornošću za preradu drveta Donja Voća 336, 42245 Donja Voća</derivirana_varijabla>
  </DomainObject.Predmet.ProtustrankaWithAdress>
  <DomainObject.Predmet.ProtustrankaWithAdressOIB>
    <izvorni_sadrzaj>Gio - Jan društvo s ograničenom odgovornošću za preradu drveta, OIB 02143681680, Donja Voća 336, 42245 Donja Voća</izvorni_sadrzaj>
    <derivirana_varijabla naziv="DomainObject.Predmet.ProtustrankaWithAdressOIB_1">Gio - Jan društvo s ograničenom odgovornošću za preradu drveta, OIB 02143681680, Donja Voća 336, 42245 Donja Voća</derivirana_varijabla>
  </DomainObject.Predmet.ProtustrankaWithAdressOIB>
  <DomainObject.Predmet.ProtustrankaNazivFormated>
    <izvorni_sadrzaj>Gio - Jan društvo s ograničenom odgovornošću za preradu drveta</izvorni_sadrzaj>
    <derivirana_varijabla naziv="DomainObject.Predmet.ProtustrankaNazivFormated_1">Gio - Jan društvo s ograničenom odgovornošću za preradu drveta</derivirana_varijabla>
  </DomainObject.Predmet.ProtustrankaNazivFormated>
  <DomainObject.Predmet.ProtustrankaNazivFormatedOIB>
    <izvorni_sadrzaj>Gio - Jan društvo s ograničenom odgovornošću za preradu drveta, OIB 02143681680</izvorni_sadrzaj>
    <derivirana_varijabla naziv="DomainObject.Predmet.ProtustrankaNazivFormatedOIB_1">Gio - Jan društvo s ograničenom odgovornošću za preradu drveta, OIB 02143681680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66191.09</izvorni_sadrzaj>
    <derivirana_varijabla naziv="DomainObject.Predmet.TrenutnaVrijednost_1">66191.09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Gio - Jan društvo s ograničenom odgovornošću za preradu drveta zastupanog po punomoćniku Tanja Jovanović-Šincek; Darko Šincek</item>
    </izvorni_sadrzaj>
    <derivirana_varijabla naziv="DomainObject.Predmet.ProtuStrankaListFormated_1">
      <item>Gio - Jan društvo s ograničenom odgovornošću za preradu drveta zastupanog po punomoćniku Tanja Jovanović-Šincek; Darko Šincek</item>
    </derivirana_varijabla>
  </DomainObject.Predmet.ProtuStrankaListFormated>
  <DomainObject.Predmet.ProtuStrankaListFormatedOIB>
    <izvorni_sadrzaj>
      <item>Gio - Jan društvo s ograničenom odgovornošću za preradu drveta, OIB 02143681680 zastupanog po punomoćniku Tanja Jovanović-Šincek; Darko Šincek</item>
    </izvorni_sadrzaj>
    <derivirana_varijabla naziv="DomainObject.Predmet.ProtuStrankaListFormatedOIB_1">
      <item>Gio - Jan društvo s ograničenom odgovornošću za preradu drveta, OIB 02143681680 zastupanog po punomoćniku Tanja Jovanović-Šincek; Darko Šincek</item>
    </derivirana_varijabla>
  </DomainObject.Predmet.ProtuStrankaListFormatedOIB>
  <DomainObject.Predmet.ProtuStrankaListFormatedWithAdress>
    <izvorni_sadrzaj>
      <item>Gio - Jan društvo s ograničenom odgovornošću za preradu drveta, Donja Voća 336, 42245 Donja Voća zastupanog po punomoćniku Tanja Jovanović-Šincek; Darko Šincek</item>
    </izvorni_sadrzaj>
    <derivirana_varijabla naziv="DomainObject.Predmet.ProtuStrankaListFormatedWithAdress_1">
      <item>Gio - Jan društvo s ograničenom odgovornošću za preradu drveta, Donja Voća 336, 42245 Donja Voća zastupanog po punomoćniku Tanja Jovanović-Šincek; Darko Šincek</item>
    </derivirana_varijabla>
  </DomainObject.Predmet.ProtuStrankaListFormatedWithAdress>
  <DomainObject.Predmet.ProtuStrankaListFormatedWithAdressOIB>
    <izvorni_sadrzaj>
      <item>Gio - Jan društvo s ograničenom odgovornošću za preradu drveta, OIB 02143681680, Donja Voća 336, 42245 Donja Voća zastupanog po punomoćniku Tanja Jovanović-Šincek; Darko Šincek</item>
    </izvorni_sadrzaj>
    <derivirana_varijabla naziv="DomainObject.Predmet.ProtuStrankaListFormatedWithAdressOIB_1">
      <item>Gio - Jan društvo s ograničenom odgovornošću za preradu drveta, OIB 02143681680, Donja Voća 336, 42245 Donja Voća zastupanog po punomoćniku Tanja Jovanović-Šincek; Darko Šincek</item>
    </derivirana_varijabla>
  </DomainObject.Predmet.ProtuStrankaListFormatedWithAdressOIB>
  <DomainObject.Predmet.ProtuStrankaListNazivFormated>
    <izvorni_sadrzaj>
      <item>Gio - Jan društvo s ograničenom odgovornošću za preradu drveta</item>
    </izvorni_sadrzaj>
    <derivirana_varijabla naziv="DomainObject.Predmet.ProtuStrankaListNazivFormated_1">
      <item>Gio - Jan društvo s ograničenom odgovornošću za preradu drveta</item>
    </derivirana_varijabla>
  </DomainObject.Predmet.ProtuStrankaListNazivFormated>
  <DomainObject.Predmet.ProtuStrankaListNazivFormatedOIB>
    <izvorni_sadrzaj>
      <item>Gio - Jan društvo s ograničenom odgovornošću za preradu drveta, OIB 02143681680</item>
    </izvorni_sadrzaj>
    <derivirana_varijabla naziv="DomainObject.Predmet.ProtuStrankaListNazivFormatedOIB_1">
      <item>Gio - Jan društvo s ograničenom odgovornošću za preradu drveta, OIB 02143681680</item>
    </derivirana_varijabla>
  </DomainObject.Predmet.ProtuStrankaListNazivFormatedOIB>
  <DomainObject.Predmet.OstaliListFormated>
    <izvorni_sadrzaj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_1">
      <item>Sudski registar TS u Varaždinu</item>
      <item>Tanja Jovanović-Šincek punomoćnik sudionika u postupku Gio - Jan društvo s ograničenom odgovornošću za preradu drveta</item>
      <item>Darko Šincek punomoćnik sudionika u postupku Gio - Jan društvo s ograničenom odgovornošću za preradu drveta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izvorni_sadrzaj>
    <derivirana_varijabla naziv="DomainObject.Predmet.OstaliListFormatedOIB_1">
      <item>Sudski registar TS u Varaždinu</item>
      <item>Tanja Jovanović-Šincek, OIB 72081432342 punomoćnik sudionika u postupku Gio - Jan društvo s ograničenom odgovornošću za preradu drveta</item>
      <item>Darko Šincek, OIB 45961067973 punomoćnik sudionika u postupku Gio - Jan društvo s ograničenom odgovornošću za preradu drveta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Tanja Jovanović-Šincek, Donja Voća 336, 42245 Donja Voća punomoćnik sudionika u postupku Gio - Jan društvo s ograničenom odgovornošću za preradu drveta</item>
      <item>Darko Šincek,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Tanja Jovanović-Šincek, OIB 72081432342, Donja Voća 336, 42245 Donja Voća punomoćnik sudionika u postupku Gio - Jan društvo s ograničenom odgovornošću za preradu drveta</item>
      <item>Darko Šincek, OIB 45961067973, Donja Voća 336, 42245 Donja Voća punomoćnik sudionika u postupku Gio - Jan društvo s ograničenom odgovornošću za preradu drveta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OstaliListNazivFormated_1">
      <item>Sudski registar TS u Varaždinu</item>
      <item>Tanja Jovanović-Šincek</item>
      <item>Darko Šincek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Tanja Jovanović-Šincek, OIB 72081432342</item>
      <item>Darko Šincek, OIB 45961067973</item>
      <item>Županijsko državno odvjetništvo u Varaždinu, Građansko-upravni odjel</item>
    </izvorni_sadrzaj>
    <derivirana_varijabla naziv="DomainObject.Predmet.OstaliListNazivFormatedOIB_1">
      <item>Sudski registar TS u Varaždinu</item>
      <item>Tanja Jovanović-Šincek, OIB 72081432342</item>
      <item>Darko Šincek, OIB 45961067973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Gio - Jan društvo s ograničenom odgovornošću za preradu drveta</izvorni_sadrzaj>
    <derivirana_varijabla naziv="DomainObject.Predmet.ProtustrankaIDrugi_1">Gio - Jan društvo s ograničenom odgovornošću za preradu drveta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Gio - Jan društvo s ograničenom odgovornošću za preradu drveta, OIB 02143681680, Donja Voća 336, 42245 Donja Voća</izvorni_sadrzaj>
    <derivirana_varijabla naziv="DomainObject.Predmet.ProtustrankaIDrugiAdressOIB_1">Gio - Jan društvo s ograničenom odgovornošću za preradu drveta, OIB 02143681680, Donja Voća 336,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izvorni_sadrzaj>
    <derivirana_varijabla naziv="DomainObject.Predmet.SudioniciListNaziv_1">
      <item>Financijska agencija</item>
      <item>Gio - Jan društvo s ograničenom odgovornošću za preradu drveta</item>
      <item>Sudski registar TS u Varaždinu</item>
      <item>Tanja Jovanović-Šincek</item>
      <item>Darko Šincek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Gio - Jan društvo s ograničenom odgovornošću za preradu drveta, OIB 02143681680, Donja Voća 336,42245 Donja Voća</item>
      <item>Sudski registar TS u Varaždinu, Ul. braće Radić 2,42000 Varaždin</item>
      <item>Tanja Jovanović-Šincek, OIB 72081432342, Donja Voća 336,42245 Donja Voća</item>
      <item>Darko Šincek, OIB 45961067973, Donja Voća 336,42245 Donja Voća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02143681680</item>
      <item>, OIB null</item>
      <item>, OIB 72081432342</item>
      <item>, OIB 45961067973</item>
      <item>, OIB null</item>
    </izvorni_sadrzaj>
    <derivirana_varijabla naziv="DomainObject.Predmet.SudioniciListNazivOIB_1">
      <item>, OIB 85821130368</item>
      <item>, OIB 02143681680</item>
      <item>, OIB null</item>
      <item>, OIB 72081432342</item>
      <item>, OIB 45961067973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1539</properties:Characters>
  <properties:Lines>56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2016-11-16T12:10:00Z</dcterms:created>
  <dc:creator>zvukelic</dc:creator>
  <cp:lastModifiedBy>Marko Makaj</cp:lastModifiedBy>
  <cp:lastPrinted>2016-11-16T12:12:00Z</cp:lastPrinted>
  <dcterms:modified xmlns:xsi="http://www.w3.org/2001/XMLSchema-instance" xsi:type="dcterms:W3CDTF">2016-11-16T12:16:00Z</dcterms:modified>
  <cp:revision>6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