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eae9" w14:paraId="acdeae9" w:rsidRDefault="004C181A" w:rsidP="00B542FA" w:rsidR="004C181A">
      <w:pPr>
        <w:jc w:val="both"/>
        <w15:collapsed w:val="false"/>
      </w:pPr>
      <w:bookmarkStart w:name="_GoBack" w:id="0"/>
      <w:bookmarkEnd w:id="0"/>
    </w:p>
    <w:p w:rsidRDefault="004C181A" w:rsidP="00B542FA" w:rsidR="004C181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81A" w:rsidP="002D60CE" w:rsidR="004C181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B4FD4">
        <w:t>-67</w:t>
      </w:r>
      <w:r w:rsidR="006041F4">
        <w:t>3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2B4FD4" w:rsidP="00C40A44" w:rsidR="000B22E7" w:rsidRPr="00B9015B">
      <w:pPr>
        <w:ind w:firstLine="708"/>
        <w:jc w:val="both"/>
      </w:pPr>
      <w:r w:rsidRPr="002B4FD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B4FD4">
        <w:t>85821130368</w:t>
      </w:r>
      <w:r w:rsidRPr="002B4FD4">
        <w:rPr>
          <w:lang w:val="pt-BR"/>
        </w:rPr>
        <w:t>, za otvaranje stečajnog postupka nad dužnikom BETONSKA GALANTERIJA DIS j.d.o.o., Otok Nartski, Vuročka cesta 97ª, OIB: 44577728682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C181A">
        <w:rPr>
          <w:lang w:val="pt-BR"/>
        </w:rPr>
        <w:t xml:space="preserve">3. srpnja </w:t>
      </w:r>
      <w:r w:rsidR="00D431E2">
        <w:rPr>
          <w:lang w:val="pt-BR"/>
        </w:rPr>
        <w:t>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B4FD4" w:rsidRPr="002B4FD4">
        <w:rPr>
          <w:lang w:val="pt-BR"/>
        </w:rPr>
        <w:t>BETONSKA GALANTERIJA DIS j.d.o.o., Otok Nartski, Vuročka cesta 97ª, OIB: 44577728682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B4FD4">
        <w:t>67</w:t>
      </w:r>
      <w:r w:rsidR="006041F4">
        <w:t>3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B4FD4" w:rsidP="002B4FD4" w:rsidR="002B4FD4" w:rsidRPr="002B4FD4">
      <w:pPr>
        <w:pStyle w:val="Tijeloteksta"/>
        <w:ind w:firstLine="708"/>
        <w:rPr>
          <w:lang w:val="pt-BR"/>
        </w:rPr>
      </w:pPr>
      <w:r w:rsidRPr="002B4FD4">
        <w:t xml:space="preserve">Financijska agencija, Regionalni centar Zagreb, podnijela je ovom sudu prijedlog za otvaranje stečajnog postupka </w:t>
      </w:r>
      <w:r w:rsidRPr="002B4FD4">
        <w:rPr>
          <w:lang w:val="pt-BR"/>
        </w:rPr>
        <w:t>BETONSKA GALANTERIJA DIS j.d.o.o., Otok Nartski.</w:t>
      </w:r>
    </w:p>
    <w:p w:rsidRDefault="002B4FD4" w:rsidP="002B4FD4" w:rsidR="002B4FD4" w:rsidRPr="002B4FD4">
      <w:pPr>
        <w:pStyle w:val="Tijeloteksta"/>
        <w:rPr>
          <w:lang w:val="pt-BR"/>
        </w:rPr>
      </w:pPr>
    </w:p>
    <w:p w:rsidRDefault="002B4FD4" w:rsidP="002B4FD4" w:rsidR="002B4FD4" w:rsidRPr="002B4FD4">
      <w:pPr>
        <w:pStyle w:val="Tijeloteksta"/>
        <w:ind w:firstLine="708"/>
      </w:pPr>
      <w:r w:rsidRPr="002B4FD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B4FD4" w:rsidP="002B4FD4" w:rsidR="002B4FD4" w:rsidRPr="002B4FD4">
      <w:pPr>
        <w:pStyle w:val="Tijeloteksta"/>
        <w:ind w:firstLine="708"/>
      </w:pPr>
    </w:p>
    <w:p w:rsidRDefault="002B4FD4" w:rsidP="002B4FD4" w:rsidR="006041F4" w:rsidRPr="006041F4">
      <w:pPr>
        <w:pStyle w:val="Tijeloteksta"/>
        <w:ind w:firstLine="708"/>
        <w:rPr>
          <w:lang w:val="en-GB"/>
        </w:rPr>
      </w:pPr>
      <w:r w:rsidRPr="002B4FD4">
        <w:t xml:space="preserve">Financijska agencija, kao predlagatelj, navela je u prijedlogu za otvaranje stečajnog postupka kako dužnik na dan 22. veljače 2017. u Očevidniku redoslijeda osnova za plaćanje ima evidentirane neizvršene osnove za plaćanje u neprekinutom razdoblju od 120 dana, u ukupnom iznosu od 31.026,43 kn, kao i da dužnik ima 1 zaposlenog. </w:t>
      </w:r>
      <w:r w:rsidRPr="002B4FD4">
        <w:rPr>
          <w:lang w:val="en-GB"/>
        </w:rPr>
        <w:t xml:space="preserve">S obzirom na to da predlagatelj vodi Očevidnik redoslijeda osnova za plaćanje, sud je prihvatio predlagateljeve </w:t>
      </w:r>
      <w:r w:rsidRPr="002B4FD4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 w:rsidR="006041F4" w:rsidRPr="006041F4">
        <w:rPr>
          <w:lang w:val="en-GB"/>
        </w:rPr>
        <w:t xml:space="preserve">. </w:t>
      </w:r>
    </w:p>
    <w:p w:rsidRDefault="00644775" w:rsidP="006041F4" w:rsidR="00644775">
      <w:pPr>
        <w:pStyle w:val="Tijeloteksta"/>
      </w:pPr>
    </w:p>
    <w:p w:rsidRDefault="00D23EA3" w:rsidP="00D23EA3" w:rsidR="00D431E2">
      <w:pPr>
        <w:pStyle w:val="Tijeloteksta"/>
        <w:ind w:firstLine="708"/>
      </w:pPr>
      <w:r w:rsidRPr="00D23EA3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6041F4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6041F4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181A">
        <w:t>3. srpnja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4C181A">
        <w:t xml:space="preserve"> 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4C181A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C181A" w:rsidP="00065B42" w:rsidR="004C181A"/>
    <w:p w:rsidRDefault="004C181A" w:rsidP="00BA7734" w:rsidR="004C181A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4C181A" w:rsidP="00BA7734" w:rsidR="004C181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4C181A" w:rsidR="00065B42" w:rsidRPr="00B9015B">
      <w:pPr>
        <w:pStyle w:val="Odlomakpopisa"/>
      </w:pPr>
    </w:p>
    <w:sectPr w:rsidSect="004C181A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81A" w:rsidP="004C181A" w:rsidR="004C181A">
      <w:r>
        <w:separator/>
      </w:r>
    </w:p>
  </w:endnote>
  <w:endnote w:id="0" w:type="continuationSeparator">
    <w:p w:rsidRDefault="004C181A" w:rsidP="004C181A" w:rsidR="004C1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81A" w:rsidP="004C181A" w:rsidR="004C181A">
      <w:r>
        <w:separator/>
      </w:r>
    </w:p>
  </w:footnote>
  <w:footnote w:id="0" w:type="continuationSeparator">
    <w:p w:rsidRDefault="004C181A" w:rsidP="004C181A" w:rsidR="004C1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81A" w:rsidP="004C181A" w:rsidR="004C181A">
    <w:pPr>
      <w:jc w:val="both"/>
    </w:pPr>
    <w:r>
      <w:tab/>
    </w:r>
    <w:sdt>
      <w:sdtPr>
        <w:id w:val="54125189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</w:p>
  <w:p w:rsidRDefault="004C181A" w:rsidP="004C181A" w:rsidR="004C181A" w:rsidRPr="00B9015B">
    <w:pPr>
      <w:ind w:left="7080"/>
      <w:jc w:val="both"/>
    </w:pP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-673/17</w:t>
    </w:r>
  </w:p>
  <w:p w:rsidRDefault="004C181A" w:rsidP="004C181A" w:rsidR="004C181A">
    <w:pPr>
      <w:pStyle w:val="Zaglavlje"/>
      <w:tabs>
        <w:tab w:pos="7238" w:val="left"/>
      </w:tabs>
    </w:pPr>
  </w:p>
  <w:p w:rsidRDefault="004C181A" w:rsidR="004C18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B4FD4"/>
    <w:rsid w:val="002C3072"/>
    <w:rsid w:val="002D5087"/>
    <w:rsid w:val="002D60CE"/>
    <w:rsid w:val="003D0115"/>
    <w:rsid w:val="003F3702"/>
    <w:rsid w:val="00412D47"/>
    <w:rsid w:val="0046518B"/>
    <w:rsid w:val="004C181A"/>
    <w:rsid w:val="004C428C"/>
    <w:rsid w:val="00501EBB"/>
    <w:rsid w:val="005356ED"/>
    <w:rsid w:val="00535D8E"/>
    <w:rsid w:val="005543BD"/>
    <w:rsid w:val="0059075B"/>
    <w:rsid w:val="00591F57"/>
    <w:rsid w:val="006041F4"/>
    <w:rsid w:val="00644775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C18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181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C18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18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St-673/2017</izvorni_sadrzaj>
    <derivirana_varijabla naziv="DomainObject.Predmet.OznakaBroj_1">St-673/2017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BETONSKA GALANTERIJA DIS j.d.o.o. za proizvodnju zastupanog po punomoćniku Siniša Žderić</izvorni_sadrzaj>
    <derivirana_varijabla naziv="DomainObject.Predmet.ProtustrankaFormated_1">  BETONSKA GALANTERIJA DIS j.d.o.o. za proizvodnju zastupanog po punomoćniku Siniša Žderić</derivirana_varijabla>
  </DomainObject.Predmet.ProtustrankaFormated>
  <DomainObject.Predmet.ProtustrankaFormatedOIB>
    <izvorni_sadrzaj>  BETONSKA GALANTERIJA DIS j.d.o.o. za proizvodnju, OIB 44577728682 zastupanog po punomoćniku Siniša Žderić</izvorni_sadrzaj>
    <derivirana_varijabla naziv="DomainObject.Predmet.ProtustrankaFormatedOIB_1">  BETONSKA GALANTERIJA DIS j.d.o.o. za proizvodnju, OIB 44577728682 zastupanog po punomoćniku Siniša Žderić</derivirana_varijabla>
  </DomainObject.Predmet.ProtustrankaFormatedOIB>
  <DomainObject.Predmet.ProtustrankaFormatedWithAdress>
    <izvorni_sadrzaj> BETONSKA GALANTERIJA DIS j.d.o.o. za proizvodnju, Vuročka cesta 97/A, 10361 Otok Nartski zastupanog po punomoćniku Siniša Žderić</izvorni_sadrzaj>
    <derivirana_varijabla naziv="DomainObject.Predmet.ProtustrankaFormatedWithAdress_1"> BETONSKA GALANTERIJA DIS j.d.o.o. za proizvodnju, Vuročka cesta 97/A, 10361 Otok Nartski zastupanog po punomoćniku Siniša Žderić</derivirana_varijabla>
  </DomainObject.Predmet.ProtustrankaFormatedWithAdress>
  <DomainObject.Predmet.ProtustrankaFormatedWithAdressOIB>
    <izvorni_sadrzaj> BETONSKA GALANTERIJA DIS j.d.o.o. za proizvodnju, OIB 44577728682, Vuročka cesta 97/A, 10361 Otok Nartski zastupanog po punomoćniku Siniša Žderić</izvorni_sadrzaj>
    <derivirana_varijabla naziv="DomainObject.Predmet.ProtustrankaFormatedWithAdressOIB_1"> BETONSKA GALANTERIJA DIS j.d.o.o. za proizvodnju, OIB 44577728682, Vuročka cesta 97/A, 10361 Otok Nartski zastupanog po punomoćniku Siniša Žderić</derivirana_varijabla>
  </DomainObject.Predmet.ProtustrankaFormatedWithAdressOIB>
  <DomainObject.Predmet.ProtustrankaWithAdress>
    <izvorni_sadrzaj>BETONSKA GALANTERIJA DIS j.d.o.o. za proizvodnju Vuročka cesta 97/A, 10361 Otok Nartski</izvorni_sadrzaj>
    <derivirana_varijabla naziv="DomainObject.Predmet.ProtustrankaWithAdress_1">BETONSKA GALANTERIJA DIS j.d.o.o. za proizvodnju Vuročka cesta 97/A, 10361 Otok Nartski</derivirana_varijabla>
  </DomainObject.Predmet.ProtustrankaWithAdress>
  <DomainObject.Predmet.ProtustrankaWithAdressOIB>
    <izvorni_sadrzaj>BETONSKA GALANTERIJA DIS j.d.o.o. za proizvodnju, OIB 44577728682, Vuročka cesta 97/A, 10361 Otok Nartski</izvorni_sadrzaj>
    <derivirana_varijabla naziv="DomainObject.Predmet.ProtustrankaWithAdressOIB_1">BETONSKA GALANTERIJA DIS j.d.o.o. za proizvodnju, OIB 44577728682, Vuročka cesta 97/A, 10361 Otok Nartski</derivirana_varijabla>
  </DomainObject.Predmet.ProtustrankaWithAdressOIB>
  <DomainObject.Predmet.ProtustrankaNazivFormated>
    <izvorni_sadrzaj>BETONSKA GALANTERIJA DIS j.d.o.o. za proizvodnju</izvorni_sadrzaj>
    <derivirana_varijabla naziv="DomainObject.Predmet.ProtustrankaNazivFormated_1">BETONSKA GALANTERIJA DIS j.d.o.o. za proizvodnju</derivirana_varijabla>
  </DomainObject.Predmet.ProtustrankaNazivFormated>
  <DomainObject.Predmet.ProtustrankaNazivFormatedOIB>
    <izvorni_sadrzaj>BETONSKA GALANTERIJA DIS j.d.o.o. za proizvodnju, OIB 44577728682</izvorni_sadrzaj>
    <derivirana_varijabla naziv="DomainObject.Predmet.ProtustrankaNazivFormatedOIB_1">BETONSKA GALANTERIJA DIS j.d.o.o. za proizvodnju, OIB 44577728682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Žderić</izvorni_sadrzaj>
    <derivirana_varijabla naziv="DomainObject.Predmet.StrankaFormated_1">  FINA Regionalni centar Zagreb; Siniša Žderić</derivirana_varijabla>
  </DomainObject.Predmet.StrankaFormated>
  <DomainObject.Predmet.StrankaFormatedOIB>
    <izvorni_sadrzaj>  FINA Regionalni centar Zagreb, OIB 85821130368; Siniša Žderić, OIB 41795639642</izvorni_sadrzaj>
    <derivirana_varijabla naziv="DomainObject.Predmet.StrankaFormatedOIB_1">  FINA Regionalni centar Zagreb, OIB 85821130368; Siniša Žderić, OIB 41795639642</derivirana_varijabla>
  </DomainObject.Predmet.StrankaFormatedOIB>
  <DomainObject.Predmet.StrankaFormatedWithAdress>
    <izvorni_sadrzaj> FINA Regionalni centar Zagreb, Trg svibanjskih žrtava 1995. br. 1, 10000 Zagreb; Siniša Žderić, Vuročka Cesta 97a, 10361 Otok Nartski</izvorni_sadrzaj>
    <derivirana_varijabla naziv="DomainObject.Predmet.StrankaFormatedWithAdress_1"> FINA Regionalni centar Zagreb, Trg svibanjskih žrtava 1995. br. 1, 10000 Zagreb; Siniša Žderić, Vuročka Cesta 97a, 10361 Otok Nartski</derivirana_varijabla>
  </DomainObject.Predmet.StrankaFormatedWithAdress>
  <DomainObject.Predmet.StrankaFormatedWithAdressOIB>
    <izvorni_sadrzaj> FINA Regionalni centar Zagreb, OIB 85821130368, Trg svibanjskih žrtava 1995. br. 1, 10000 Zagreb; Siniša Žderić, OIB 41795639642, Vuročka Cesta 97a, 10361 Otok Nartski</izvorni_sadrzaj>
    <derivirana_varijabla naziv="DomainObject.Predmet.StrankaFormatedWithAdressOIB_1"> FINA Regionalni centar Zagreb, OIB 85821130368, Trg svibanjskih žrtava 1995. br. 1, 10000 Zagreb; Siniša Žderić, OIB 41795639642, Vuročka Cesta 97a, 10361 Otok Nartski</derivirana_varijabla>
  </DomainObject.Predmet.StrankaFormatedWithAdressOIB>
  <DomainObject.Predmet.StrankaWithAdress>
    <izvorni_sadrzaj>FINA Regionalni centar Zagreb Trg svibanjskih žrtava 1995. br. 1,10000 Zagreb,Siniša Žderić Vuročka Cesta 97a,10361 Otok Nartski</izvorni_sadrzaj>
    <derivirana_varijabla naziv="DomainObject.Predmet.StrankaWithAdress_1">FINA Regionalni centar Zagreb Trg svibanjskih žrtava 1995. br. 1,10000 Zagreb,Siniša Žderić Vuročka Cesta 97a,10361 Otok Nartski</derivirana_varijabla>
  </DomainObject.Predmet.StrankaWithAdress>
  <DomainObject.Predmet.StrankaWithAdressOIB>
    <izvorni_sadrzaj>FINA Regionalni centar Zagreb, OIB 85821130368, Trg svibanjskih žrtava 1995. br. 1,10000 Zagreb,Siniša Žderić, OIB 41795639642, Vuročka Cesta 97a,10361 Otok Nartski</izvorni_sadrzaj>
    <derivirana_varijabla naziv="DomainObject.Predmet.StrankaWithAdressOIB_1">FINA Regionalni centar Zagreb, OIB 85821130368, Trg svibanjskih žrtava 1995. br. 1,10000 Zagreb,Siniša Žderić, OIB 41795639642, Vuročka Cesta 97a,10361 Otok Nartski</derivirana_varijabla>
  </DomainObject.Predmet.StrankaWithAdressOIB>
  <DomainObject.Predmet.StrankaNazivFormated>
    <izvorni_sadrzaj>FINA Regionalni centar Zagreb,Siniša Žderić</izvorni_sadrzaj>
    <derivirana_varijabla naziv="DomainObject.Predmet.StrankaNazivFormated_1">FINA Regionalni centar Zagreb,Siniša Žderić</derivirana_varijabla>
  </DomainObject.Predmet.StrankaNazivFormated>
  <DomainObject.Predmet.StrankaNazivFormatedOIB>
    <izvorni_sadrzaj>FINA Regionalni centar Zagreb, OIB 85821130368,Siniša Žderić, OIB 41795639642</izvorni_sadrzaj>
    <derivirana_varijabla naziv="DomainObject.Predmet.StrankaNazivFormatedOIB_1">FINA Regionalni centar Zagreb, OIB 85821130368,Siniša Žderić, OIB 41795639642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Siniša Žderić</item>
    </izvorni_sadrzaj>
    <derivirana_varijabla naziv="DomainObject.Predmet.StrankaListFormated_1">
      <item>FINA Regionalni centar Zagreb</item>
      <item>Siniša Žderić</item>
    </derivirana_varijabla>
  </DomainObject.Predmet.StrankaListFormated>
  <DomainObject.Predmet.StrankaListFormatedOIB>
    <izvorni_sadrzaj>
      <item>FINA Regionalni centar Zagreb, OIB 85821130368</item>
      <item>Siniša Žderić, OIB 41795639642</item>
    </izvorni_sadrzaj>
    <derivirana_varijabla naziv="DomainObject.Predmet.StrankaListFormatedOIB_1">
      <item>FINA Regionalni centar Zagreb, OIB 85821130368</item>
      <item>Siniša Žderić, OIB 41795639642</item>
    </derivirana_varijabla>
  </DomainObject.Predmet.StrankaListFormatedOIB>
  <DomainObject.Predmet.StrankaListFormatedWithAdress>
    <izvorni_sadrzaj>
      <item>FINA Regionalni centar Zagreb, Trg svibanjskih žrtava 1995. br. 1, 10000 Zagreb</item>
      <item>Siniša Žderić, Vuročka Cesta 97a, 10361 Otok Nartski</item>
    </izvorni_sadrzaj>
    <derivirana_varijabla naziv="DomainObject.Predmet.StrankaListFormatedWithAdress_1">
      <item>FINA Regionalni centar Zagreb, Trg svibanjskih žrtava 1995. br. 1, 10000 Zagreb</item>
      <item>Siniša Žderić, Vuročka Cesta 97a, 10361 Otok Nartski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Siniša Žderić, OIB 41795639642, Vuročka Cesta 97a, 10361 Otok Nartski</item>
    </izvorni_sadrzaj>
    <derivirana_varijabla naziv="DomainObject.Predmet.StrankaListFormatedWithAdressOIB_1">
      <item>FINA Regionalni centar Zagreb, OIB 85821130368, Trg svibanjskih žrtava 1995. br. 1, 10000 Zagreb</item>
      <item>Siniša Žderić, OIB 41795639642, Vuročka Cesta 97a, 10361 Otok Nartski</item>
    </derivirana_varijabla>
  </DomainObject.Predmet.StrankaListFormatedWithAdressOIB>
  <DomainObject.Predmet.StrankaListNazivFormated>
    <izvorni_sadrzaj>
      <item>FINA Regionalni centar Zagreb</item>
      <item>Siniša Žderić</item>
    </izvorni_sadrzaj>
    <derivirana_varijabla naziv="DomainObject.Predmet.StrankaListNazivFormated_1">
      <item>FINA Regionalni centar Zagreb</item>
      <item>Siniša Žderić</item>
    </derivirana_varijabla>
  </DomainObject.Predmet.StrankaListNazivFormated>
  <DomainObject.Predmet.StrankaListNazivFormatedOIB>
    <izvorni_sadrzaj>
      <item>FINA Regionalni centar Zagreb, OIB 85821130368</item>
      <item>Siniša Žderić, OIB 41795639642</item>
    </izvorni_sadrzaj>
    <derivirana_varijabla naziv="DomainObject.Predmet.StrankaListNazivFormatedOIB_1">
      <item>FINA Regionalni centar Zagreb, OIB 85821130368</item>
      <item>Siniša Žderić, OIB 41795639642</item>
    </derivirana_varijabla>
  </DomainObject.Predmet.StrankaListNazivFormatedOIB>
  <DomainObject.Predmet.ProtuStrankaListFormated>
    <izvorni_sadrzaj>
      <item>BETONSKA GALANTERIJA DIS j.d.o.o. za proizvodnju zastupanog po punomoćniku Siniša Žderić</item>
    </izvorni_sadrzaj>
    <derivirana_varijabla naziv="DomainObject.Predmet.ProtuStrankaListFormated_1">
      <item>BETONSKA GALANTERIJA DIS j.d.o.o. za proizvodnju zastupanog po punomoćniku Siniša Žderić</item>
    </derivirana_varijabla>
  </DomainObject.Predmet.ProtuStrankaListFormated>
  <DomainObject.Predmet.ProtuStrankaListFormatedOIB>
    <izvorni_sadrzaj>
      <item>BETONSKA GALANTERIJA DIS j.d.o.o. za proizvodnju, OIB 44577728682 zastupanog po punomoćniku Siniša Žderić</item>
    </izvorni_sadrzaj>
    <derivirana_varijabla naziv="DomainObject.Predmet.ProtuStrankaListFormatedOIB_1">
      <item>BETONSKA GALANTERIJA DIS j.d.o.o. za proizvodnju, OIB 44577728682 zastupanog po punomoćniku Siniša Žderić</item>
    </derivirana_varijabla>
  </DomainObject.Predmet.ProtuStrankaListFormatedOIB>
  <DomainObject.Predmet.ProtuStrankaListFormatedWithAdress>
    <izvorni_sadrzaj>
      <item>BETONSKA GALANTERIJA DIS j.d.o.o. za proizvodnju, Vuročka cesta 97/A, 10361 Otok Nartski zastupanog po punomoćniku Siniša Žderić</item>
    </izvorni_sadrzaj>
    <derivirana_varijabla naziv="DomainObject.Predmet.ProtuStrankaListFormatedWithAdress_1">
      <item>BETONSKA GALANTERIJA DIS j.d.o.o. za proizvodnju, Vuročka cesta 97/A, 10361 Otok Nartski zastupanog po punomoćniku Siniša Žderić</item>
    </derivirana_varijabla>
  </DomainObject.Predmet.ProtuStrankaListFormatedWithAdress>
  <DomainObject.Predmet.ProtuStrankaListFormatedWithAdressOIB>
    <izvorni_sadrzaj>
      <item>BETONSKA GALANTERIJA DIS j.d.o.o. za proizvodnju, OIB 44577728682, Vuročka cesta 97/A, 10361 Otok Nartski zastupanog po punomoćniku Siniša Žderić</item>
    </izvorni_sadrzaj>
    <derivirana_varijabla naziv="DomainObject.Predmet.ProtuStrankaListFormatedWithAdressOIB_1">
      <item>BETONSKA GALANTERIJA DIS j.d.o.o. za proizvodnju, OIB 44577728682, Vuročka cesta 97/A, 10361 Otok Nartski zastupanog po punomoćniku Siniša Žderić</item>
    </derivirana_varijabla>
  </DomainObject.Predmet.ProtuStrankaListFormatedWithAdressOIB>
  <DomainObject.Predmet.ProtuStrankaListNazivFormated>
    <izvorni_sadrzaj>
      <item>BETONSKA GALANTERIJA DIS j.d.o.o. za proizvodnju</item>
    </izvorni_sadrzaj>
    <derivirana_varijabla naziv="DomainObject.Predmet.ProtuStrankaListNazivFormated_1">
      <item>BETONSKA GALANTERIJA DIS j.d.o.o. za proizvodnju</item>
    </derivirana_varijabla>
  </DomainObject.Predmet.ProtuStrankaListNazivFormated>
  <DomainObject.Predmet.ProtuStrankaListNazivFormatedOIB>
    <izvorni_sadrzaj>
      <item>BETONSKA GALANTERIJA DIS j.d.o.o. za proizvodnju, OIB 44577728682</item>
    </izvorni_sadrzaj>
    <derivirana_varijabla naziv="DomainObject.Predmet.ProtuStrankaListNazivFormatedOIB_1">
      <item>BETONSKA GALANTERIJA DIS j.d.o.o. za proizvodnju, OIB 44577728682</item>
    </derivirana_varijabla>
  </DomainObject.Predmet.ProtuStrankaListNazivFormatedOIB>
  <DomainObject.Predmet.OstaliListFormated>
    <izvorni_sadrzaj>
      <item>Siniša Žderić punomoćnik sudionika u postupku BETONSKA GALANTERIJA DIS j.d.o.o. za proizvodnju</item>
      <item>Addiko bank d.d.</item>
    </izvorni_sadrzaj>
    <derivirana_varijabla naziv="DomainObject.Predmet.OstaliListFormated_1">
      <item>Siniša Žderić punomoćnik sudionika u postupku BETONSKA GALANTERIJA DIS j.d.o.o. za proizvodnju</item>
      <item>Addiko bank d.d.</item>
    </derivirana_varijabla>
  </DomainObject.Predmet.OstaliListFormated>
  <DomainObject.Predmet.OstaliListFormatedOIB>
    <izvorni_sadrzaj>
      <item>Siniša Žderić, OIB 41795639642 punomoćnik sudionika u postupku BETONSKA GALANTERIJA DIS j.d.o.o. za proizvodnju</item>
      <item>Addiko bank d.d.</item>
    </izvorni_sadrzaj>
    <derivirana_varijabla naziv="DomainObject.Predmet.OstaliListFormatedOIB_1">
      <item>Siniša Žderić, OIB 41795639642 punomoćnik sudionika u postupku BETONSKA GALANTERIJA DIS j.d.o.o. za proizvodnju</item>
      <item>Addiko bank d.d.</item>
    </derivirana_varijabla>
  </DomainObject.Predmet.OstaliListFormatedOIB>
  <DomainObject.Predmet.OstaliListFormatedWithAdress>
    <izvorni_sadrzaj>
      <item>Siniša Žderić, Vuročka Cesta 97a, 10361 Otok Nartski punomoćnik sudionika u postupku BETONSKA GALANTERIJA DIS j.d.o.o. za proizvodnju</item>
      <item>Addiko bank d.d., Slavonska avenija 6, 10000 Zagreb</item>
    </izvorni_sadrzaj>
    <derivirana_varijabla naziv="DomainObject.Predmet.OstaliListFormatedWithAdress_1">
      <item>Siniša Žderić, Vuročka Cesta 97a, 10361 Otok Nartski punomoćnik sudionika u postupku BETONSKA GALANTERIJA DIS j.d.o.o. za proizvodnju</item>
      <item>Addiko bank d.d., Slavonska avenija 6, 10000 Zagreb</item>
    </derivirana_varijabla>
  </DomainObject.Predmet.OstaliListFormatedWithAdress>
  <DomainObject.Predmet.OstaliListFormatedWithAdressOIB>
    <izvorni_sadrzaj>
      <item>Siniša Žderić, OIB 41795639642, Vuročka Cesta 97a, 10361 Otok Nartski punomoćnik sudionika u postupku BETONSKA GALANTERIJA DIS j.d.o.o. za proizvodnju</item>
      <item>Addiko bank d.d., Slavonska avenija 6, 10000 Zagreb</item>
    </izvorni_sadrzaj>
    <derivirana_varijabla naziv="DomainObject.Predmet.OstaliListFormatedWithAdressOIB_1">
      <item>Siniša Žderić, OIB 41795639642, Vuročka Cesta 97a, 10361 Otok Nartski punomoćnik sudionika u postupku BETONSKA GALANTERIJA DIS j.d.o.o. za proizvodnju</item>
      <item>Addiko bank d.d., Slavonska avenija 6, 10000 Zagreb</item>
    </derivirana_varijabla>
  </DomainObject.Predmet.OstaliListFormatedWithAdressOIB>
  <DomainObject.Predmet.OstaliListNazivFormated>
    <izvorni_sadrzaj>
      <item>Siniša Žderić</item>
      <item>Addiko bank d.d.</item>
    </izvorni_sadrzaj>
    <derivirana_varijabla naziv="DomainObject.Predmet.OstaliListNazivFormated_1">
      <item>Siniša Žderić</item>
      <item>Addiko bank d.d.</item>
    </derivirana_varijabla>
  </DomainObject.Predmet.OstaliListNazivFormated>
  <DomainObject.Predmet.OstaliListNazivFormatedOIB>
    <izvorni_sadrzaj>
      <item>Siniša Žderić, OIB 41795639642</item>
      <item>Addiko bank d.d.</item>
    </izvorni_sadrzaj>
    <derivirana_varijabla naziv="DomainObject.Predmet.OstaliListNazivFormatedOIB_1">
      <item>Siniša Žderić, OIB 41795639642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BETONSKA GALANTERIJA DIS j.d.o.o. za proizvodnju</izvorni_sadrzaj>
    <derivirana_varijabla naziv="DomainObject.Predmet.ProtustrankaIDrugi_1">BETONSKA GALANTERIJA DIS j.d.o.o. za proizvodnju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BETONSKA GALANTERIJA DIS j.d.o.o. za proizvodnju, OIB 44577728682, Vuročka cesta 97/A, 10361 Otok Nartski</izvorni_sadrzaj>
    <derivirana_varijabla naziv="DomainObject.Predmet.ProtustrankaIDrugiAdressOIB_1">BETONSKA GALANTERIJA DIS j.d.o.o. za proizvodnju, OIB 44577728682, Vuročka cesta 97/A, 10361 Otok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BETONSKA GALANTERIJA DIS j.d.o.o. za proizvodnju</item>
      <item>Siniša Žderić</item>
      <item>Siniša Žderić</item>
      <item>Addiko bank d.d.</item>
    </izvorni_sadrzaj>
    <derivirana_varijabla naziv="DomainObject.Predmet.SudioniciListNaziv_1">
      <item>FINA Regionalni centar Zagreb</item>
      <item>BETONSKA GALANTERIJA DIS j.d.o.o. za proizvodnju</item>
      <item>Siniša Žderić</item>
      <item>Siniša Žderić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BETONSKA GALANTERIJA DIS j.d.o.o. za proizvodnju, OIB 44577728682, Vuročka cesta 97/A,10361 Otok Nartski</item>
      <item>Siniša Žderić, OIB 41795639642, Vuročka Cesta 97a,10361 Otok Nartski</item>
      <item>Siniša Žderić, OIB 41795639642, Vuročka Cesta 97a,10361 Otok Nartski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BETONSKA GALANTERIJA DIS j.d.o.o. za proizvodnju, OIB 44577728682, Vuročka cesta 97/A,10361 Otok Nartski</item>
      <item>Siniša Žderić, OIB 41795639642, Vuročka Cesta 97a,10361 Otok Nartski</item>
      <item>Siniša Žderić, OIB 41795639642, Vuročka Cesta 97a,10361 Otok Nartski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44577728682</item>
      <item>, OIB 41795639642</item>
      <item>, OIB 41795639642</item>
      <item>, OIB null</item>
    </izvorni_sadrzaj>
    <derivirana_varijabla naziv="DomainObject.Predmet.SudioniciListNazivOIB_1">
      <item>, OIB 85821130368</item>
      <item>, OIB 44577728682</item>
      <item>, OIB 41795639642</item>
      <item>, OIB 41795639642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37E75-1ED4-4E40-BD31-AC39843E3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3840</properties:Characters>
  <properties:Lines>90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2017-07-03T12:30:00Z</dcterms:created>
  <dc:creator>gzubak</dc:creator>
  <cp:lastModifiedBy>Katica Franjić</cp:lastModifiedBy>
  <cp:lastPrinted>2017-07-03T12:59:00Z</cp:lastPrinted>
  <dcterms:modified xmlns:xsi="http://www.w3.org/2001/XMLSchema-instance" xsi:type="dcterms:W3CDTF">2017-07-03T13:00:00Z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