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dd6b" w14:paraId="b59dd6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8359D0">
        <w:rPr>
          <w:b/>
        </w:rPr>
        <w:t>330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8359D0" w:rsidRPr="008359D0">
        <w:t>KARTAŠKI KLUB HOLDEM SAMOBOR,</w:t>
      </w:r>
      <w:r w:rsidR="008359D0">
        <w:t xml:space="preserve"> skraćeni naziv: HOLDEM SAMOBOR, Sveta Ned</w:t>
      </w:r>
      <w:r w:rsidR="008359D0" w:rsidRPr="008359D0">
        <w:t>elja, Dr. Franje Tuđmana 55, OIB: 99183498926</w:t>
      </w:r>
      <w:r w:rsidR="00B16504" w:rsidRPr="00B16504">
        <w:t xml:space="preserve">, </w:t>
      </w:r>
      <w:r w:rsidR="00AA7765">
        <w:t xml:space="preserve">dana </w:t>
      </w:r>
      <w:r w:rsidR="00D9055C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359D0" w:rsidRPr="008359D0">
        <w:t>KARTAŠKI KLUB HOLDEM SAMOBOR, skraćeni naziv: HOLDEM SAMOBOR, Sveta Nedelja, Dr. Franje Tuđmana 55, OIB: 99183498926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9055C" w:rsidRPr="00D9055C">
        <w:t>Jadranka Šeput iz Osijeka, Dalmatinska 17, OIB 56729601545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8359D0" w:rsidRPr="008359D0">
        <w:t>KARTAŠKI KLUB HOLDEM SAMOBOR, skraćeni naziv: HOLDEM SAMOBOR, Sveta Nedelja, Dr. Franje Tuđmana 55, OIB: 99183498926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8359D0">
        <w:rPr>
          <w:b/>
        </w:rPr>
        <w:t>330</w:t>
      </w:r>
      <w:r w:rsidRPr="0004284B">
        <w:rPr>
          <w:b/>
        </w:rPr>
        <w:t>/2016-</w:t>
      </w:r>
      <w:r w:rsidR="001A49B3">
        <w:rPr>
          <w:b/>
        </w:rPr>
        <w:t>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359D0" w:rsidRPr="008359D0">
        <w:t>KARTAŠKI KLUB HOLDEM SAMOBOR, skraćeni naziv: HOLDEM SAMOBOR, Sveta Nedelja, Dr. Franje Tuđmana 55, OIB: 99183498926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8359D0">
        <w:t>924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359D0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9055C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DDE" w:rsidR="00B77DDE">
      <w:r>
        <w:separator/>
      </w:r>
    </w:p>
  </w:endnote>
  <w:endnote w:id="0" w:type="continuationSeparator">
    <w:p w:rsidRDefault="00B77DDE" w:rsidR="00B7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DDE" w:rsidR="00B77DDE">
      <w:r>
        <w:separator/>
      </w:r>
    </w:p>
  </w:footnote>
  <w:footnote w:id="0" w:type="continuationSeparator">
    <w:p w:rsidRDefault="00B77DDE" w:rsidR="00B77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1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07D3"/>
    <w:rsid w:val="00132969"/>
    <w:rsid w:val="00134C6C"/>
    <w:rsid w:val="00147255"/>
    <w:rsid w:val="0015017F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359D0"/>
    <w:rsid w:val="00841F8D"/>
    <w:rsid w:val="00856577"/>
    <w:rsid w:val="00860C11"/>
    <w:rsid w:val="00863A5B"/>
    <w:rsid w:val="00873A1A"/>
    <w:rsid w:val="00896044"/>
    <w:rsid w:val="0089623C"/>
    <w:rsid w:val="008A4B1F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1380"/>
    <w:rsid w:val="00B22E4E"/>
    <w:rsid w:val="00B22FD8"/>
    <w:rsid w:val="00B2385E"/>
    <w:rsid w:val="00B559C6"/>
    <w:rsid w:val="00B56979"/>
    <w:rsid w:val="00B64979"/>
    <w:rsid w:val="00B75477"/>
    <w:rsid w:val="00B77829"/>
    <w:rsid w:val="00B77DDE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055C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370D4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0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0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0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0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0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0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0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0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KARTAŠKI KLUB HOLDEM SAMOBOR</izvorni_sadrzaj>
    <derivirana_varijabla naziv="DomainObject.Predmet.ProtustrankaFormated_1">  KARTAŠKI KLUB HOLDEM SAMOBOR</derivirana_varijabla>
  </DomainObject.Predmet.ProtustrankaFormated>
  <DomainObject.Predmet.ProtustrankaFormatedOIB>
    <izvorni_sadrzaj>  KARTAŠKI KLUB HOLDEM SAMOBOR, OIB 99183498926</izvorni_sadrzaj>
    <derivirana_varijabla naziv="DomainObject.Predmet.ProtustrankaFormatedOIB_1">  KARTAŠKI KLUB HOLDEM SAMOBOR, OIB 99183498926</derivirana_varijabla>
  </DomainObject.Predmet.ProtustrankaFormatedOIB>
  <DomainObject.Predmet.ProtustrankaFormatedWithAdress>
    <izvorni_sadrzaj> KARTAŠKI KLUB HOLDEM SAMOBOR, Dr. Franje Tuđmana 55, 10431 Sveta Nedelja</izvorni_sadrzaj>
    <derivirana_varijabla naziv="DomainObject.Predmet.ProtustrankaFormatedWithAdress_1"> KARTAŠKI KLUB HOLDEM SAMOBOR, Dr. Franje Tuđmana 55, 10431 Sveta Nedelja</derivirana_varijabla>
  </DomainObject.Predmet.ProtustrankaFormatedWithAdress>
  <DomainObject.Predmet.ProtustrankaFormatedWithAdressOIB>
    <izvorni_sadrzaj> KARTAŠKI KLUB HOLDEM SAMOBOR, OIB 99183498926, Dr. Franje Tuđmana 55, 10431 Sveta Nedelja</izvorni_sadrzaj>
    <derivirana_varijabla naziv="DomainObject.Predmet.ProtustrankaFormatedWithAdressOIB_1"> KARTAŠKI KLUB HOLDEM SAMOBOR, OIB 99183498926, Dr. Franje Tuđmana 55, 10431 Sveta Nedelja</derivirana_varijabla>
  </DomainObject.Predmet.ProtustrankaFormatedWithAdressOIB>
  <DomainObject.Predmet.ProtustrankaWithAdress>
    <izvorni_sadrzaj>KARTAŠKI KLUB HOLDEM SAMOBOR Dr. Franje Tuđmana 55, 10431 Sveta Nedelja</izvorni_sadrzaj>
    <derivirana_varijabla naziv="DomainObject.Predmet.ProtustrankaWithAdress_1">KARTAŠKI KLUB HOLDEM SAMOBOR Dr. Franje Tuđmana 55, 10431 Sveta Nedelja</derivirana_varijabla>
  </DomainObject.Predmet.ProtustrankaWithAdress>
  <DomainObject.Predmet.ProtustrankaWithAdressOIB>
    <izvorni_sadrzaj>KARTAŠKI KLUB HOLDEM SAMOBOR, OIB 99183498926, Dr. Franje Tuđmana 55, 10431 Sveta Nedelja</izvorni_sadrzaj>
    <derivirana_varijabla naziv="DomainObject.Predmet.ProtustrankaWithAdressOIB_1">KARTAŠKI KLUB HOLDEM SAMOBOR, OIB 99183498926, Dr. Franje Tuđmana 55, 10431 Sveta Nedelja</derivirana_varijabla>
  </DomainObject.Predmet.ProtustrankaWithAdressOIB>
  <DomainObject.Predmet.ProtustrankaNazivFormated>
    <izvorni_sadrzaj>KARTAŠKI KLUB HOLDEM SAMOBOR</izvorni_sadrzaj>
    <derivirana_varijabla naziv="DomainObject.Predmet.ProtustrankaNazivFormated_1">KARTAŠKI KLUB HOLDEM SAMOBOR</derivirana_varijabla>
  </DomainObject.Predmet.ProtustrankaNazivFormated>
  <DomainObject.Predmet.ProtustrankaNazivFormatedOIB>
    <izvorni_sadrzaj>KARTAŠKI KLUB HOLDEM SAMOBOR, OIB 99183498926</izvorni_sadrzaj>
    <derivirana_varijabla naziv="DomainObject.Predmet.ProtustrankaNazivFormatedOIB_1">KARTAŠKI KLUB HOLDEM SAMOBOR, OIB 99183498926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KARTAŠKI KLUB HOLDEM SAMOBOR</item>
    </izvorni_sadrzaj>
    <derivirana_varijabla naziv="DomainObject.Predmet.ProtuStrankaListFormated_1">
      <item>KARTAŠKI KLUB HOLDEM SAMOBOR</item>
    </derivirana_varijabla>
  </DomainObject.Predmet.ProtuStrankaListFormated>
  <DomainObject.Predmet.ProtuStrankaListFormatedOIB>
    <izvorni_sadrzaj>
      <item>KARTAŠKI KLUB HOLDEM SAMOBOR, OIB 99183498926</item>
    </izvorni_sadrzaj>
    <derivirana_varijabla naziv="DomainObject.Predmet.ProtuStrankaListFormatedOIB_1">
      <item>KARTAŠKI KLUB HOLDEM SAMOBOR, OIB 99183498926</item>
    </derivirana_varijabla>
  </DomainObject.Predmet.ProtuStrankaListFormatedOIB>
  <DomainObject.Predmet.ProtuStrankaListFormatedWithAdress>
    <izvorni_sadrzaj>
      <item>KARTAŠKI KLUB HOLDEM SAMOBOR, Dr. Franje Tuđmana 55, 10431 Sveta Nedelja</item>
    </izvorni_sadrzaj>
    <derivirana_varijabla naziv="DomainObject.Predmet.ProtuStrankaListFormatedWithAdress_1">
      <item>KARTAŠKI KLUB HOLDEM SAMOBOR, Dr. Franje Tuđmana 55, 10431 Sveta Nedelja</item>
    </derivirana_varijabla>
  </DomainObject.Predmet.ProtuStrankaListFormatedWithAdress>
  <DomainObject.Predmet.ProtuStrankaListFormatedWithAdressOIB>
    <izvorni_sadrzaj>
      <item>KARTAŠKI KLUB HOLDEM SAMOBOR, OIB 99183498926, Dr. Franje Tuđmana 55, 10431 Sveta Nedelja</item>
    </izvorni_sadrzaj>
    <derivirana_varijabla naziv="DomainObject.Predmet.ProtuStrankaListFormatedWithAdressOIB_1">
      <item>KARTAŠKI KLUB HOLDEM SAMOBOR, OIB 99183498926, Dr. Franje Tuđmana 55, 10431 Sveta Nedelja</item>
    </derivirana_varijabla>
  </DomainObject.Predmet.ProtuStrankaListFormatedWithAdressOIB>
  <DomainObject.Predmet.ProtuStrankaListNazivFormated>
    <izvorni_sadrzaj>
      <item>KARTAŠKI KLUB HOLDEM SAMOBOR</item>
    </izvorni_sadrzaj>
    <derivirana_varijabla naziv="DomainObject.Predmet.ProtuStrankaListNazivFormated_1">
      <item>KARTAŠKI KLUB HOLDEM SAMOBOR</item>
    </derivirana_varijabla>
  </DomainObject.Predmet.ProtuStrankaListNazivFormated>
  <DomainObject.Predmet.ProtuStrankaListNazivFormatedOIB>
    <izvorni_sadrzaj>
      <item>KARTAŠKI KLUB HOLDEM SAMOBOR, OIB 99183498926</item>
    </izvorni_sadrzaj>
    <derivirana_varijabla naziv="DomainObject.Predmet.ProtuStrankaListNazivFormatedOIB_1">
      <item>KARTAŠKI KLUB HOLDEM SAMOBOR, OIB 99183498926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KARTAŠKI KLUB HOLDEM SAMOBOR</izvorni_sadrzaj>
    <derivirana_varijabla naziv="DomainObject.Predmet.ProtustrankaIDrugi_1">KARTAŠKI KLUB HOLDEM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KARTAŠKI KLUB HOLDEM SAMOBOR, OIB 99183498926, Dr. Franje Tuđmana 55, 10431 Sveta Nedelja</izvorni_sadrzaj>
    <derivirana_varijabla naziv="DomainObject.Predmet.ProtustrankaIDrugiAdressOIB_1">KARTAŠKI KLUB HOLDEM SAMOBOR, OIB 99183498926, Dr. Franje Tuđmana 55,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KARTAŠKI KLUB HOLDEM SAMOBOR</item>
      <item>FINA Regionalni centar Zagreb</item>
    </izvorni_sadrzaj>
    <derivirana_varijabla naziv="DomainObject.Predmet.SudioniciListNaziv_1">
      <item>KARTAŠKI KLUB HOLDEM SAMOBOR</item>
      <item>FINA Regionalni centar Zagreb</item>
    </derivirana_varijabla>
  </DomainObject.Predmet.SudioniciListNaziv>
  <DomainObject.Predmet.SudioniciListAdressOIB>
    <izvorni_sadrzaj>
      <item>KARTAŠKI KLUB HOLDEM SAMOBOR, OIB 99183498926, Dr. Franje Tuđmana 55,10431 Sveta Nedelja</item>
      <item>FINA Regionalni centar Zagreb, OIB 85821130368, Trg svibanjskih žrtava 1995. 1,10000 Zagreb</item>
    </izvorni_sadrzaj>
    <derivirana_varijabla naziv="DomainObject.Predmet.SudioniciListAdressOIB_1">
      <item>KARTAŠKI KLUB HOLDEM SAMOBOR, OIB 99183498926, Dr. Franje Tuđmana 55,10431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99183498926</item>
      <item>, OIB 85821130368</item>
    </izvorni_sadrzaj>
    <derivirana_varijabla naziv="DomainObject.Predmet.SudioniciListNazivOIB_1">
      <item>, OIB 99183498926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5B37A-0CAB-40F2-A6C0-77E50BAEA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806</properties:Words>
  <properties:Characters>4536</properties:Characters>
  <properties:Lines>113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2016-07-28T06:52:00Z</dcterms:created>
  <dc:creator>alet</dc:creator>
  <cp:lastModifiedBy>wsadmin</cp:lastModifiedBy>
  <cp:lastPrinted>2016-07-28T06:43:00Z</cp:lastPrinted>
  <dcterms:modified xmlns:xsi="http://www.w3.org/2001/XMLSchema-instance" xsi:type="dcterms:W3CDTF">2016-09-01T07:16:00Z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