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ae15" w14:paraId="2c5ae15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9941D3">
        <w:t>204</w:t>
      </w:r>
      <w:r w:rsidR="003048A2">
        <w:t>4</w:t>
      </w:r>
      <w:r w:rsidR="00572249">
        <w:t>/201</w:t>
      </w:r>
      <w:r w:rsidR="009941D3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3048A2">
        <w:t>UNIBOL j.d.o.o. za trgovinu i usluge,</w:t>
      </w:r>
      <w:r w:rsidR="009941D3">
        <w:t xml:space="preserve"> OIB: </w:t>
      </w:r>
      <w:r w:rsidR="003048A2">
        <w:t>28169309995</w:t>
      </w:r>
      <w:r w:rsidR="009941D3">
        <w:t xml:space="preserve"> sa sjedištem u </w:t>
      </w:r>
      <w:r w:rsidR="003048A2">
        <w:t>Đure Pilara 4 1</w:t>
      </w:r>
      <w:r w:rsidR="009941D3">
        <w:t>,</w:t>
      </w:r>
      <w:r w:rsidR="003048A2">
        <w:t xml:space="preserve"> 35000 Slavonski Brod</w:t>
      </w:r>
      <w:r w:rsidR="00003EE3">
        <w:t xml:space="preserve"> temeljem članka 430. Stečajnog zakona („Narodne novine „ 71/15), </w:t>
      </w:r>
      <w:r>
        <w:t xml:space="preserve"> dana </w:t>
      </w:r>
      <w:r w:rsidR="009941D3">
        <w:t>01</w:t>
      </w:r>
      <w:r w:rsidR="00A21C8E">
        <w:t xml:space="preserve">. </w:t>
      </w:r>
      <w:r w:rsidR="009941D3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3048A2">
        <w:t>UNIBOL j.d.o.o. za trgovinu i usluge, OIB: 28169309995 sa sjedištem u Đure Pilara 4 1, 35000 Slavonski Brod</w:t>
      </w:r>
      <w:r w:rsidR="00DE383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3048A2">
        <w:rPr>
          <w:b/>
        </w:rPr>
        <w:t>8.976,88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3048A2">
        <w:t>UNIBOL j.d.o.o. za trgovinu i usluge, OIB: 28169309995 sa sjedištem u Đure Pilara 4 1, 35000 Slavonski Brod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7C1CAC" w:rsidRPr="007C1CAC">
        <w:rPr>
          <w:b/>
        </w:rPr>
        <w:t>204</w:t>
      </w:r>
      <w:r w:rsidR="003048A2">
        <w:rPr>
          <w:b/>
        </w:rPr>
        <w:t>4</w:t>
      </w:r>
      <w:r w:rsidR="005E0434" w:rsidRPr="00A17BF9">
        <w:rPr>
          <w:b/>
        </w:rPr>
        <w:t>-201</w:t>
      </w:r>
      <w:r w:rsidR="007C1CAC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7C1CAC">
        <w:t>01</w:t>
      </w:r>
      <w:r w:rsidR="00572249">
        <w:t xml:space="preserve">. </w:t>
      </w:r>
      <w:r w:rsidR="007C1CAC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7C1CAC" w:rsidP="00F45F8B" w:rsidR="00F45F8B">
      <w:r>
        <w:t>01</w:t>
      </w:r>
      <w:r w:rsidR="00B02D1A">
        <w:t>.0</w:t>
      </w:r>
      <w:r>
        <w:t>7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50BC2"/>
    <w:rsid w:val="00066826"/>
    <w:rsid w:val="000B5BDB"/>
    <w:rsid w:val="001018F1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DB1"/>
    <w:rsid w:val="002E53DE"/>
    <w:rsid w:val="003048A2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2FC"/>
    <w:rsid w:val="004A2D29"/>
    <w:rsid w:val="004D01DC"/>
    <w:rsid w:val="00527384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E66A2"/>
    <w:rsid w:val="005F17A8"/>
    <w:rsid w:val="00604385"/>
    <w:rsid w:val="006157D1"/>
    <w:rsid w:val="00623021"/>
    <w:rsid w:val="0067231C"/>
    <w:rsid w:val="0067686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1CAC"/>
    <w:rsid w:val="007C4FD6"/>
    <w:rsid w:val="007D50D1"/>
    <w:rsid w:val="00837A2F"/>
    <w:rsid w:val="00851636"/>
    <w:rsid w:val="008566F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67265"/>
    <w:rsid w:val="00990ACA"/>
    <w:rsid w:val="009941D3"/>
    <w:rsid w:val="009B6C17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050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050B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050B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B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B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050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050B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050B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B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B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2044</izvorni_sadrzaj>
    <derivirana_varijabla naziv="DomainObject.Predmet.Broj_1">2044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8976.88</izvorni_sadrzaj>
    <derivirana_varijabla naziv="DomainObject.Predmet.InicijalnaVrijednost_1">8976.88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St-2044/2016</izvorni_sadrzaj>
    <derivirana_varijabla naziv="DomainObject.Predmet.OznakaBroj_1">St-2044/2016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UNIBOL j.d.o.o. za trgovinu i usluge</izvorni_sadrzaj>
    <derivirana_varijabla naziv="DomainObject.Predmet.ProtustrankaFormated_1">  UNIBOL j.d.o.o. za trgovinu i usluge</derivirana_varijabla>
  </DomainObject.Predmet.ProtustrankaFormated>
  <DomainObject.Predmet.ProtustrankaFormatedOIB>
    <izvorni_sadrzaj>  UNIBOL j.d.o.o. za trgovinu i usluge, OIB 28169309995</izvorni_sadrzaj>
    <derivirana_varijabla naziv="DomainObject.Predmet.ProtustrankaFormatedOIB_1">  UNIBOL j.d.o.o. za trgovinu i usluge, OIB 28169309995</derivirana_varijabla>
  </DomainObject.Predmet.ProtustrankaFormatedOIB>
  <DomainObject.Predmet.ProtustrankaFormatedWithAdress>
    <izvorni_sadrzaj> UNIBOL j.d.o.o. za trgovinu i usluge, Đure Pilara 41, 35000 Slavonski Brod</izvorni_sadrzaj>
    <derivirana_varijabla naziv="DomainObject.Predmet.ProtustrankaFormatedWithAdress_1"> UNIBOL j.d.o.o. za trgovinu i usluge, Đure Pilara 41, 35000 Slavonski Brod</derivirana_varijabla>
  </DomainObject.Predmet.ProtustrankaFormatedWithAdress>
  <DomainObject.Predmet.ProtustrankaFormatedWithAdressOIB>
    <izvorni_sadrzaj> UNIBOL j.d.o.o. za trgovinu i usluge, OIB 28169309995, Đure Pilara 41, 35000 Slavonski Brod</izvorni_sadrzaj>
    <derivirana_varijabla naziv="DomainObject.Predmet.ProtustrankaFormatedWithAdressOIB_1"> UNIBOL j.d.o.o. za trgovinu i usluge, OIB 28169309995, Đure Pilara 41, 35000 Slavonski Brod</derivirana_varijabla>
  </DomainObject.Predmet.ProtustrankaFormatedWithAdressOIB>
  <DomainObject.Predmet.ProtustrankaWithAdress>
    <izvorni_sadrzaj>UNIBOL j.d.o.o. za trgovinu i usluge Đure Pilara 41, 35000 Slavonski Brod</izvorni_sadrzaj>
    <derivirana_varijabla naziv="DomainObject.Predmet.ProtustrankaWithAdress_1">UNIBOL j.d.o.o. za trgovinu i usluge Đure Pilara 41, 35000 Slavonski Brod</derivirana_varijabla>
  </DomainObject.Predmet.ProtustrankaWithAdress>
  <DomainObject.Predmet.ProtustrankaWithAdressOIB>
    <izvorni_sadrzaj>UNIBOL j.d.o.o. za trgovinu i usluge, OIB 28169309995, Đure Pilara 41, 35000 Slavonski Brod</izvorni_sadrzaj>
    <derivirana_varijabla naziv="DomainObject.Predmet.ProtustrankaWithAdressOIB_1">UNIBOL j.d.o.o. za trgovinu i usluge, OIB 28169309995, Đure Pilara 41, 35000 Slavonski Brod</derivirana_varijabla>
  </DomainObject.Predmet.ProtustrankaWithAdressOIB>
  <DomainObject.Predmet.ProtustrankaNazivFormated>
    <izvorni_sadrzaj>UNIBOL j.d.o.o. za trgovinu i usluge</izvorni_sadrzaj>
    <derivirana_varijabla naziv="DomainObject.Predmet.ProtustrankaNazivFormated_1">UNIBOL j.d.o.o. za trgovinu i usluge</derivirana_varijabla>
  </DomainObject.Predmet.ProtustrankaNazivFormated>
  <DomainObject.Predmet.ProtustrankaNazivFormatedOIB>
    <izvorni_sadrzaj>UNIBOL j.d.o.o. za trgovinu i usluge, OIB 28169309995</izvorni_sadrzaj>
    <derivirana_varijabla naziv="DomainObject.Predmet.ProtustrankaNazivFormatedOIB_1">UNIBOL j.d.o.o. za trgovinu i usluge, OIB 28169309995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UNIBOL j.d.o.o. za trgovinu i usluge</item>
    </izvorni_sadrzaj>
    <derivirana_varijabla naziv="DomainObject.Predmet.ProtuStrankaListFormated_1">
      <item>UNIBOL j.d.o.o. za trgovinu i usluge</item>
    </derivirana_varijabla>
  </DomainObject.Predmet.ProtuStrankaListFormated>
  <DomainObject.Predmet.ProtuStrankaListFormatedOIB>
    <izvorni_sadrzaj>
      <item>UNIBOL j.d.o.o. za trgovinu i usluge, OIB 28169309995</item>
    </izvorni_sadrzaj>
    <derivirana_varijabla naziv="DomainObject.Predmet.ProtuStrankaListFormatedOIB_1">
      <item>UNIBOL j.d.o.o. za trgovinu i usluge, OIB 28169309995</item>
    </derivirana_varijabla>
  </DomainObject.Predmet.ProtuStrankaListFormatedOIB>
  <DomainObject.Predmet.ProtuStrankaListFormatedWithAdress>
    <izvorni_sadrzaj>
      <item>UNIBOL j.d.o.o. za trgovinu i usluge, Đure Pilara 41, 35000 Slavonski Brod</item>
    </izvorni_sadrzaj>
    <derivirana_varijabla naziv="DomainObject.Predmet.ProtuStrankaListFormatedWithAdress_1">
      <item>UNIBOL j.d.o.o. za trgovinu i usluge, Đure Pilara 41, 35000 Slavonski Brod</item>
    </derivirana_varijabla>
  </DomainObject.Predmet.ProtuStrankaListFormatedWithAdress>
  <DomainObject.Predmet.ProtuStrankaListFormatedWithAdressOIB>
    <izvorni_sadrzaj>
      <item>UNIBOL j.d.o.o. za trgovinu i usluge, OIB 28169309995, Đure Pilara 41, 35000 Slavonski Brod</item>
    </izvorni_sadrzaj>
    <derivirana_varijabla naziv="DomainObject.Predmet.ProtuStrankaListFormatedWithAdressOIB_1">
      <item>UNIBOL j.d.o.o. za trgovinu i usluge, OIB 28169309995, Đure Pilara 41, 35000 Slavonski Brod</item>
    </derivirana_varijabla>
  </DomainObject.Predmet.ProtuStrankaListFormatedWithAdressOIB>
  <DomainObject.Predmet.ProtuStrankaListNazivFormated>
    <izvorni_sadrzaj>
      <item>UNIBOL j.d.o.o. za trgovinu i usluge</item>
    </izvorni_sadrzaj>
    <derivirana_varijabla naziv="DomainObject.Predmet.ProtuStrankaListNazivFormated_1">
      <item>UNIBOL j.d.o.o. za trgovinu i usluge</item>
    </derivirana_varijabla>
  </DomainObject.Predmet.ProtuStrankaListNazivFormated>
  <DomainObject.Predmet.ProtuStrankaListNazivFormatedOIB>
    <izvorni_sadrzaj>
      <item>UNIBOL j.d.o.o. za trgovinu i usluge, OIB 28169309995</item>
    </izvorni_sadrzaj>
    <derivirana_varijabla naziv="DomainObject.Predmet.ProtuStrankaListNazivFormatedOIB_1">
      <item>UNIBOL j.d.o.o. za trgovinu i usluge, OIB 28169309995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UNIBOL j.d.o.o. za trgovinu i usluge</izvorni_sadrzaj>
    <derivirana_varijabla naziv="DomainObject.Predmet.ProtustrankaIDrugi_1">UNIBOL j.d.o.o. za trgovinu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UNIBOL j.d.o.o. za trgovinu i usluge, OIB 28169309995, Đure Pilara 41, 35000 Slavonski Brod</izvorni_sadrzaj>
    <derivirana_varijabla naziv="DomainObject.Predmet.ProtustrankaIDrugiAdressOIB_1">UNIBOL j.d.o.o. za trgovinu i usluge, OIB 28169309995, Đure Pilara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UNIBOL j.d.o.o. za trgovinu i usluge</item>
    </izvorni_sadrzaj>
    <derivirana_varijabla naziv="DomainObject.Predmet.SudioniciListNaziv_1">
      <item>Financijska agencija</item>
      <item>UNIBOL j.d.o.o. za trgovinu i usluge</item>
    </derivirana_varijabla>
  </DomainObject.Predmet.SudioniciListNaziv>
  <DomainObject.Predmet.SudioniciListAdressOIB>
    <izvorni_sadrzaj>
      <item>Financijska agencija, OIB 85821130368, Ulica Petra Krešimira IV 20,35000 Slavonski Brod</item>
      <item>UNIBOL j.d.o.o. za trgovinu i usluge, OIB 28169309995, Đure Pilara 41,35000 Slavonski Brod</item>
    </izvorni_sadrzaj>
    <derivirana_varijabla naziv="DomainObject.Predmet.SudioniciListAdressOIB_1">
      <item>Financijska agencija, OIB 85821130368, Ulica Petra Krešimira IV 20,35000 Slavonski Brod</item>
      <item>UNIBOL j.d.o.o. za trgovinu i usluge, OIB 28169309995, Đure Pilara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28169309995</item>
    </izvorni_sadrzaj>
    <derivirana_varijabla naziv="DomainObject.Predmet.SudioniciListNazivOIB_1">
      <item>, OIB 85821130368</item>
      <item>, OIB 28169309995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D619D-F3C0-431C-8865-37B947957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392</properties:Words>
  <properties:Characters>2011</properties:Characters>
  <properties:Lines>59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2016-07-01T07:05:00Z</dcterms:created>
  <dc:creator>Korisnik</dc:creator>
  <cp:lastModifiedBy>Davorin Pavičić</cp:lastModifiedBy>
  <cp:lastPrinted>2016-07-01T07:04:00Z</cp:lastPrinted>
  <dcterms:modified xmlns:xsi="http://www.w3.org/2001/XMLSchema-instance" xsi:type="dcterms:W3CDTF">2016-07-01T08:22:00Z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