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c93a7" w14:paraId="5fc93a7" w:rsidRDefault="005A3376" w:rsidP="005A3376" w:rsidR="005A3376" w:rsidRPr="00491880">
      <w:pPr>
        <w15:collapsed w:val="false"/>
      </w:pPr>
      <w:bookmarkStart w:name="_GoBack" w:id="0"/>
      <w:bookmarkEnd w:id="0"/>
    </w:p>
    <w:p w:rsidRDefault="00301645" w:rsidP="00301645" w:rsidR="00301645" w:rsidRPr="00491880">
      <w:pPr>
        <w:jc w:val="both"/>
      </w:pPr>
      <w:r w:rsidRPr="00491880">
        <w:t xml:space="preserve">                               </w:t>
      </w:r>
      <w:r w:rsidR="006A1CB0">
        <w:t xml:space="preserve">                          </w:t>
      </w:r>
      <w:r w:rsidR="00B247FD">
        <w:tab/>
      </w:r>
      <w:r w:rsidR="00B247FD">
        <w:tab/>
      </w:r>
      <w:r w:rsidR="00B247FD">
        <w:tab/>
      </w:r>
      <w:r w:rsidR="00B247FD">
        <w:tab/>
      </w:r>
      <w:r w:rsidR="00B247FD">
        <w:tab/>
      </w:r>
      <w:r w:rsidR="00B247FD">
        <w:tab/>
        <w:t xml:space="preserve">   </w:t>
      </w:r>
      <w:r w:rsidR="005E2A66">
        <w:t>89</w:t>
      </w:r>
      <w:r w:rsidRPr="00491880">
        <w:t>. St</w:t>
      </w:r>
      <w:r w:rsidR="00F53DB7">
        <w:t>-</w:t>
      </w:r>
      <w:r w:rsidR="00A97309">
        <w:t>4268</w:t>
      </w:r>
      <w:r w:rsidR="007C56AE">
        <w:t>/16</w:t>
      </w:r>
      <w:r w:rsidR="00A97309">
        <w:t>-5</w:t>
      </w:r>
    </w:p>
    <w:p w:rsidRDefault="006B760B" w:rsidP="009E1E4C" w:rsidR="006B760B" w:rsidRPr="0019480E">
      <w:pPr>
        <w:pStyle w:val="Bezproreda"/>
        <w:jc w:val="center"/>
      </w:pPr>
      <w:r w:rsidRPr="0019480E">
        <w:t>U  I M E  R E P U B L I K E  H R V A T S K E</w:t>
      </w:r>
    </w:p>
    <w:p w:rsidRDefault="006B760B" w:rsidP="009E1E4C" w:rsidR="006B760B" w:rsidRPr="0019480E">
      <w:pPr>
        <w:pStyle w:val="Bezproreda"/>
        <w:jc w:val="center"/>
      </w:pPr>
    </w:p>
    <w:p w:rsidRDefault="00301645" w:rsidP="009E1E4C" w:rsidR="00301645" w:rsidRPr="0019480E">
      <w:pPr>
        <w:pStyle w:val="Bezproreda"/>
        <w:jc w:val="center"/>
      </w:pPr>
      <w:r w:rsidRPr="0019480E">
        <w:t>R J E Š E NJ E</w:t>
      </w:r>
    </w:p>
    <w:p w:rsidRDefault="00301645" w:rsidP="009E1E4C" w:rsidR="00301645" w:rsidRPr="00491880">
      <w:pPr>
        <w:pStyle w:val="Bezproreda"/>
        <w:jc w:val="center"/>
        <w:rPr>
          <w:b/>
        </w:rPr>
      </w:pPr>
    </w:p>
    <w:p w:rsidRDefault="005E2A66" w:rsidP="009E1E4C" w:rsidR="005E2A66">
      <w:pPr>
        <w:pStyle w:val="Bezproreda"/>
        <w:ind w:firstLine="720"/>
        <w:jc w:val="both"/>
        <w:rPr>
          <w:rFonts w:eastAsia="Calibri"/>
        </w:rPr>
      </w:pPr>
      <w:r>
        <w:t xml:space="preserve">Trgovački sud u Zagrebu, po sutkinji Nikolini Dorić Hadžisejdić, </w:t>
      </w:r>
      <w:r w:rsidRPr="00095172">
        <w:rPr>
          <w:rFonts w:eastAsia="Calibri"/>
        </w:rPr>
        <w:t xml:space="preserve">u stečajnom predmetu povodom </w:t>
      </w:r>
      <w:r>
        <w:rPr>
          <w:rFonts w:eastAsia="Calibri"/>
        </w:rPr>
        <w:t>prijedloga</w:t>
      </w:r>
      <w:r w:rsidRPr="00095172">
        <w:rPr>
          <w:rFonts w:eastAsia="Calibri"/>
        </w:rPr>
        <w:t xml:space="preserve"> </w:t>
      </w:r>
      <w:r>
        <w:rPr>
          <w:rFonts w:eastAsia="Calibri"/>
        </w:rPr>
        <w:t xml:space="preserve">predlagatelja </w:t>
      </w:r>
      <w:r w:rsidRPr="00095172">
        <w:rPr>
          <w:rFonts w:eastAsia="Calibri"/>
        </w:rPr>
        <w:t>FINANCIJSKE AGENCIJE, Zagreb, Trg svibanjskih žrtava 1995. 1,</w:t>
      </w:r>
      <w:r>
        <w:rPr>
          <w:rFonts w:eastAsia="Calibri"/>
        </w:rPr>
        <w:t xml:space="preserve"> </w:t>
      </w:r>
      <w:r w:rsidRPr="007552D7">
        <w:rPr>
          <w:lang w:val="pt-BR"/>
        </w:rPr>
        <w:t xml:space="preserve">OIB: </w:t>
      </w:r>
      <w:r w:rsidRPr="007552D7">
        <w:t>85821130368</w:t>
      </w:r>
      <w:r>
        <w:t xml:space="preserve">, </w:t>
      </w:r>
      <w:r w:rsidRPr="00095172">
        <w:rPr>
          <w:rFonts w:eastAsia="Calibri"/>
        </w:rPr>
        <w:t xml:space="preserve">za </w:t>
      </w:r>
      <w:r>
        <w:rPr>
          <w:rFonts w:eastAsia="Calibri"/>
        </w:rPr>
        <w:t xml:space="preserve">otvaranje stečajnog postupka </w:t>
      </w:r>
      <w:r w:rsidRPr="00095172">
        <w:rPr>
          <w:rFonts w:eastAsia="Calibri"/>
        </w:rPr>
        <w:t>nad dužnikom</w:t>
      </w:r>
      <w:r w:rsidR="007C56AE">
        <w:rPr>
          <w:rFonts w:eastAsia="Calibri"/>
        </w:rPr>
        <w:t xml:space="preserve"> </w:t>
      </w:r>
      <w:r w:rsidR="00A97309">
        <w:rPr>
          <w:rFonts w:eastAsia="Calibri"/>
        </w:rPr>
        <w:t xml:space="preserve">NANUS 7 d.o.o., OIB 12526051980, Vrbovec, </w:t>
      </w:r>
      <w:proofErr w:type="spellStart"/>
      <w:r w:rsidR="00A97309">
        <w:rPr>
          <w:rFonts w:eastAsia="Calibri"/>
        </w:rPr>
        <w:t>Brčevec</w:t>
      </w:r>
      <w:proofErr w:type="spellEnd"/>
      <w:r w:rsidR="00A97309">
        <w:rPr>
          <w:rFonts w:eastAsia="Calibri"/>
        </w:rPr>
        <w:t xml:space="preserve"> 80</w:t>
      </w:r>
      <w:r w:rsidR="00CF3A3F">
        <w:rPr>
          <w:rFonts w:eastAsia="Calibri"/>
        </w:rPr>
        <w:t xml:space="preserve">, </w:t>
      </w:r>
      <w:r w:rsidR="00A97309">
        <w:rPr>
          <w:rFonts w:eastAsia="Calibri"/>
        </w:rPr>
        <w:t>13. lipnja</w:t>
      </w:r>
      <w:r>
        <w:rPr>
          <w:rFonts w:eastAsia="Calibri"/>
        </w:rPr>
        <w:t xml:space="preserve"> 2016.,</w:t>
      </w:r>
    </w:p>
    <w:p w:rsidRDefault="005E2A66" w:rsidP="009E1E4C" w:rsidR="005E2A66">
      <w:pPr>
        <w:jc w:val="both"/>
        <w:rPr>
          <w:rFonts w:eastAsia="Calibri"/>
        </w:rPr>
      </w:pPr>
    </w:p>
    <w:p w:rsidRDefault="00DA2130" w:rsidP="000E2D4A" w:rsidR="00900561" w:rsidRPr="00ED5AA4">
      <w:pPr>
        <w:jc w:val="center"/>
      </w:pPr>
      <w:r w:rsidRPr="00ED5AA4">
        <w:t>r i j</w:t>
      </w:r>
      <w:r w:rsidR="006B760B" w:rsidRPr="00ED5AA4">
        <w:t xml:space="preserve"> </w:t>
      </w:r>
      <w:r w:rsidRPr="00ED5AA4">
        <w:t>e š</w:t>
      </w:r>
      <w:r w:rsidR="00900561" w:rsidRPr="00ED5AA4">
        <w:t xml:space="preserve"> i o   j e</w:t>
      </w:r>
    </w:p>
    <w:p w:rsidRDefault="00827DD0" w:rsidP="006B760B" w:rsidR="00827DD0" w:rsidRPr="00491880">
      <w:pPr>
        <w:jc w:val="both"/>
      </w:pPr>
    </w:p>
    <w:p w:rsidRDefault="00827DD0" w:rsidP="009E1E4C" w:rsidR="00827DD0">
      <w:pPr>
        <w:pStyle w:val="Bezproreda"/>
        <w:ind w:firstLine="720"/>
        <w:jc w:val="both"/>
      </w:pPr>
      <w:r w:rsidRPr="00491880">
        <w:t xml:space="preserve">Obustavlja se stečajni postupak </w:t>
      </w:r>
      <w:r w:rsidR="0019480E" w:rsidRPr="00F53DB7">
        <w:rPr>
          <w:lang w:val="pt-BR"/>
        </w:rPr>
        <w:t xml:space="preserve">nad </w:t>
      </w:r>
      <w:r w:rsidR="00C70E09" w:rsidRPr="00F53DB7">
        <w:rPr>
          <w:lang w:val="pt-BR"/>
        </w:rPr>
        <w:t xml:space="preserve">dužnikom </w:t>
      </w:r>
      <w:r w:rsidR="00A97309">
        <w:rPr>
          <w:rFonts w:eastAsia="Calibri"/>
        </w:rPr>
        <w:t xml:space="preserve">NANUS 7 d.o.o., OIB 12526051980, Vrbovec, </w:t>
      </w:r>
      <w:proofErr w:type="spellStart"/>
      <w:r w:rsidR="00A97309">
        <w:rPr>
          <w:rFonts w:eastAsia="Calibri"/>
        </w:rPr>
        <w:t>Brčevec</w:t>
      </w:r>
      <w:proofErr w:type="spellEnd"/>
      <w:r w:rsidR="00A97309">
        <w:rPr>
          <w:rFonts w:eastAsia="Calibri"/>
        </w:rPr>
        <w:t xml:space="preserve"> 80</w:t>
      </w:r>
      <w:r w:rsidR="00491880" w:rsidRPr="00491880">
        <w:t>.</w:t>
      </w:r>
    </w:p>
    <w:p w:rsidRDefault="0009690D" w:rsidP="009E1E4C" w:rsidR="0009690D">
      <w:pPr>
        <w:pStyle w:val="Bezproreda"/>
      </w:pPr>
    </w:p>
    <w:p w:rsidRDefault="00900561" w:rsidP="000E2D4A" w:rsidR="00900561" w:rsidRPr="00491880">
      <w:pPr>
        <w:pStyle w:val="Tijeloteksta"/>
        <w:jc w:val="center"/>
      </w:pPr>
      <w:r w:rsidRPr="00491880">
        <w:t>Obrazloženje</w:t>
      </w:r>
    </w:p>
    <w:p w:rsidRDefault="00900561" w:rsidP="000E2D4A" w:rsidR="00900561" w:rsidRPr="00491880">
      <w:pPr>
        <w:pStyle w:val="Tijeloteksta"/>
      </w:pPr>
    </w:p>
    <w:p w:rsidRDefault="007C56AE" w:rsidP="009E1E4C" w:rsidR="007C56AE">
      <w:pPr>
        <w:pStyle w:val="Bezproreda"/>
        <w:jc w:val="both"/>
      </w:pPr>
      <w:r>
        <w:tab/>
        <w:t xml:space="preserve">Financijska agencija je ovom sudu </w:t>
      </w:r>
      <w:r w:rsidRPr="008600EF">
        <w:t xml:space="preserve">podnijela </w:t>
      </w:r>
      <w:r w:rsidR="00A94933">
        <w:t xml:space="preserve">prijedlog </w:t>
      </w:r>
      <w:r>
        <w:t xml:space="preserve">za </w:t>
      </w:r>
      <w:r w:rsidR="00A94933">
        <w:t>otvaranje</w:t>
      </w:r>
      <w:r>
        <w:t xml:space="preserve"> stečajnog postupka</w:t>
      </w:r>
      <w:r w:rsidR="00A94933">
        <w:t xml:space="preserve"> za dužnika </w:t>
      </w:r>
      <w:r w:rsidR="00A97309">
        <w:rPr>
          <w:rFonts w:eastAsia="Calibri"/>
        </w:rPr>
        <w:t xml:space="preserve">NANUS 7 d.o.o., OIB 12526051980, Vrbovec, </w:t>
      </w:r>
      <w:proofErr w:type="spellStart"/>
      <w:r w:rsidR="00A97309">
        <w:rPr>
          <w:rFonts w:eastAsia="Calibri"/>
        </w:rPr>
        <w:t>Brčevec</w:t>
      </w:r>
      <w:proofErr w:type="spellEnd"/>
      <w:r w:rsidR="00A97309">
        <w:rPr>
          <w:rFonts w:eastAsia="Calibri"/>
        </w:rPr>
        <w:t xml:space="preserve"> 80</w:t>
      </w:r>
      <w:r w:rsidR="005011AB">
        <w:rPr>
          <w:rFonts w:eastAsia="Calibri"/>
        </w:rPr>
        <w:t>,</w:t>
      </w:r>
      <w:r w:rsidR="00A94933">
        <w:rPr>
          <w:rFonts w:eastAsia="Calibri"/>
        </w:rPr>
        <w:t xml:space="preserve"> </w:t>
      </w:r>
      <w:r w:rsidR="00181FE2">
        <w:t>temeljem članka 444. stavak 2</w:t>
      </w:r>
      <w:r>
        <w:t xml:space="preserve">. </w:t>
      </w:r>
      <w:r>
        <w:rPr>
          <w:lang w:val="pt-BR"/>
        </w:rPr>
        <w:t xml:space="preserve">Stečajnog zakona </w:t>
      </w:r>
      <w:r>
        <w:t>(„Narodne novine“ broj 71/15, dalje: SZ).</w:t>
      </w:r>
    </w:p>
    <w:p w:rsidRDefault="007C56AE" w:rsidP="00CD06EC" w:rsidR="00CD06EC">
      <w:pPr>
        <w:pStyle w:val="Bezproreda"/>
        <w:jc w:val="both"/>
      </w:pPr>
      <w:r>
        <w:tab/>
      </w:r>
      <w:r w:rsidR="00181FE2">
        <w:t xml:space="preserve">Dužnik je podneskom od </w:t>
      </w:r>
      <w:r w:rsidR="00784259">
        <w:t>8. lipnja</w:t>
      </w:r>
      <w:r w:rsidR="00CD06EC">
        <w:t xml:space="preserve"> 2016.</w:t>
      </w:r>
      <w:r w:rsidR="00181FE2">
        <w:t xml:space="preserve"> obavijestio sud o deblokadi računa i da više n</w:t>
      </w:r>
      <w:r w:rsidR="003448EB">
        <w:t>e</w:t>
      </w:r>
      <w:r w:rsidR="00181FE2">
        <w:t xml:space="preserve">ma evidentiranih dugovanja na temelju neizvršenih osnova za plaćanje. Uvidom u </w:t>
      </w:r>
      <w:r w:rsidR="00784259">
        <w:t>Očevidnik o redoslijedu plaćanja</w:t>
      </w:r>
      <w:r w:rsidR="00181FE2">
        <w:t xml:space="preserve"> Financijske agencije od </w:t>
      </w:r>
      <w:r w:rsidR="00784259">
        <w:t>7. lipnja</w:t>
      </w:r>
      <w:r w:rsidR="00181FE2">
        <w:t xml:space="preserve"> 2016. (list </w:t>
      </w:r>
      <w:r w:rsidR="00784259">
        <w:t>28</w:t>
      </w:r>
      <w:r w:rsidR="00CD06EC">
        <w:t xml:space="preserve"> spisa)</w:t>
      </w:r>
      <w:r w:rsidR="00181FE2">
        <w:t xml:space="preserve"> utvrđeno je da</w:t>
      </w:r>
      <w:r w:rsidR="00CD06EC">
        <w:t xml:space="preserve"> dužnikov račun nije blokiran.</w:t>
      </w:r>
    </w:p>
    <w:p w:rsidRDefault="00CD06EC" w:rsidP="009E1E4C" w:rsidR="007C56AE">
      <w:pPr>
        <w:pStyle w:val="Bezproreda"/>
        <w:jc w:val="both"/>
      </w:pPr>
      <w:r>
        <w:tab/>
      </w:r>
      <w:r w:rsidR="007C56AE">
        <w:t xml:space="preserve">Prema odredbi članka 128. stavak 9. SZ-a ako dužnik do završetka prethodnog postupka postane sposoban za plaćanje sud će postupak obustaviti. </w:t>
      </w:r>
    </w:p>
    <w:p w:rsidRDefault="007C56AE" w:rsidP="009E1E4C" w:rsidR="007C56AE">
      <w:pPr>
        <w:pStyle w:val="Bezproreda"/>
        <w:jc w:val="both"/>
      </w:pPr>
      <w:r>
        <w:tab/>
        <w:t xml:space="preserve">Kako je temeljem </w:t>
      </w:r>
      <w:r w:rsidR="00784259">
        <w:t>Očevidnika</w:t>
      </w:r>
      <w:r w:rsidR="00CD06EC">
        <w:t xml:space="preserve"> </w:t>
      </w:r>
      <w:r w:rsidR="00A94933">
        <w:t xml:space="preserve">Financijske agencije </w:t>
      </w:r>
      <w:r>
        <w:t xml:space="preserve">od </w:t>
      </w:r>
      <w:r w:rsidR="00784259">
        <w:t>7. lipnja</w:t>
      </w:r>
      <w:r w:rsidR="00CF3A3F">
        <w:t xml:space="preserve"> </w:t>
      </w:r>
      <w:r>
        <w:t xml:space="preserve">2016. sud nedvojbeno utvrdio da je dužnik prije završetka prethodnog postupka postao sposoban za plaćanje temeljem odredbe članka 128. stavak 9. SZ-a riješeno je kao u izreci. </w:t>
      </w:r>
    </w:p>
    <w:p w:rsidRDefault="00E41EB3" w:rsidP="009E1E4C" w:rsidR="00834D8F" w:rsidRPr="00491880">
      <w:pPr>
        <w:ind w:firstLine="708"/>
        <w:jc w:val="both"/>
      </w:pPr>
      <w:r w:rsidRPr="00491880">
        <w:tab/>
      </w:r>
    </w:p>
    <w:p w:rsidRDefault="00B4536B" w:rsidP="009E1E4C" w:rsidR="00873134" w:rsidRPr="00491880">
      <w:pPr>
        <w:pStyle w:val="Bezproreda"/>
        <w:jc w:val="center"/>
      </w:pPr>
      <w:r w:rsidRPr="00491880">
        <w:t xml:space="preserve">U Zagrebu </w:t>
      </w:r>
      <w:r w:rsidR="00784259">
        <w:t>13. lipnja</w:t>
      </w:r>
      <w:r w:rsidR="00A11B02">
        <w:t xml:space="preserve"> </w:t>
      </w:r>
      <w:r w:rsidR="00900561" w:rsidRPr="00491880">
        <w:t>2</w:t>
      </w:r>
      <w:r w:rsidR="00ED5AA4">
        <w:t>016</w:t>
      </w:r>
      <w:r w:rsidR="00900561" w:rsidRPr="00491880">
        <w:t>.</w:t>
      </w:r>
    </w:p>
    <w:p w:rsidRDefault="006A1CB0" w:rsidP="009E1E4C" w:rsidR="006A1CB0" w:rsidRPr="00491880">
      <w:pPr>
        <w:pStyle w:val="Bezproreda"/>
      </w:pPr>
    </w:p>
    <w:p w:rsidRDefault="00900561" w:rsidP="009E1E4C" w:rsidR="00900561" w:rsidRPr="00491880">
      <w:pPr>
        <w:pStyle w:val="Bezproreda"/>
        <w:jc w:val="right"/>
      </w:pPr>
      <w:r w:rsidRPr="00491880">
        <w:t>SUDAC:</w:t>
      </w:r>
    </w:p>
    <w:p w:rsidRDefault="005F4E2E" w:rsidP="009E1E4C" w:rsidR="0009690D" w:rsidRPr="00491880">
      <w:pPr>
        <w:pStyle w:val="Bezproreda"/>
        <w:jc w:val="right"/>
      </w:pPr>
      <w:r>
        <w:t xml:space="preserve">       </w:t>
      </w:r>
      <w:r w:rsidR="00637CED">
        <w:t>Nikolina Dorić Hadžisejdić</w:t>
      </w:r>
      <w:r w:rsidR="0095682B">
        <w:t>,v.r.</w:t>
      </w:r>
    </w:p>
    <w:p w:rsidRDefault="006A1CB0" w:rsidP="00CD0640" w:rsidR="006A1CB0">
      <w:pPr>
        <w:pStyle w:val="Tijeloteksta"/>
      </w:pPr>
    </w:p>
    <w:p w:rsidRDefault="00CD0640" w:rsidP="009E1E4C" w:rsidR="00CD0640" w:rsidRPr="00491880">
      <w:pPr>
        <w:pStyle w:val="Bezproreda"/>
        <w:jc w:val="both"/>
      </w:pPr>
      <w:r w:rsidRPr="00491880">
        <w:t>POUKA O PRAVNOM LIJEKU:</w:t>
      </w:r>
    </w:p>
    <w:p w:rsidRDefault="00CD0640" w:rsidP="009E1E4C" w:rsidR="00CD0640">
      <w:pPr>
        <w:pStyle w:val="Bezproreda"/>
        <w:jc w:val="both"/>
      </w:pPr>
      <w:r w:rsidRPr="00491880">
        <w:t>Protiv ovog rješenja, nezadovoljna stranka može uložiti žalbu Visokom trgovačkom sudu Republike Hrvatske u roku od 8 dana po primitku rješenja, a ulaže se putem ovog Suda u 2 primjerka za Sud i po 1 za svaku protivniku stranku.</w:t>
      </w:r>
    </w:p>
    <w:p w:rsidRDefault="005F4E2E" w:rsidP="009E1E4C" w:rsidR="005F4E2E">
      <w:pPr>
        <w:pStyle w:val="Bezproreda"/>
        <w:jc w:val="both"/>
      </w:pPr>
    </w:p>
    <w:p w:rsidRDefault="0095682B" w:rsidR="0095682B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95682B" w:rsidR="0095682B" w:rsidRPr="00694D64">
      <w:r w:rsidRPr="00694D64">
        <w:t>Karmela Dolenc</w:t>
      </w:r>
    </w:p>
    <w:p w:rsidRDefault="0095682B" w:rsidP="009E1E4C" w:rsidR="0095682B">
      <w:pPr>
        <w:pStyle w:val="Bezproreda"/>
        <w:jc w:val="both"/>
      </w:pPr>
    </w:p>
    <w:sectPr w:rsidSect="009E1E4C" w:rsidR="0095682B">
      <w:headerReference w:type="default" r:id="rId10"/>
      <w:headerReference w:type="first" r:id="rId11"/>
      <w:pgSz w:h="15840" w:w="12240"/>
      <w:pgMar w:gutter="0" w:footer="708" w:header="708" w:left="1417" w:bottom="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CB0" w:rsidP="006A1CB0" w:rsidR="006A1CB0">
      <w:r>
        <w:separator/>
      </w:r>
    </w:p>
  </w:endnote>
  <w:endnote w:id="0" w:type="continuationSeparator">
    <w:p w:rsidRDefault="006A1CB0" w:rsidP="006A1CB0" w:rsidR="006A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CB0" w:rsidP="006A1CB0" w:rsidR="006A1CB0">
      <w:r>
        <w:separator/>
      </w:r>
    </w:p>
  </w:footnote>
  <w:footnote w:id="0" w:type="continuationSeparator">
    <w:p w:rsidRDefault="006A1CB0" w:rsidP="006A1CB0" w:rsidR="006A1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CB0" w:rsidP="006A1CB0" w:rsidR="006A1CB0">
    <w:pPr>
      <w:pStyle w:val="Zaglavlje"/>
      <w:tabs>
        <w:tab w:pos="4320" w:val="center"/>
        <w:tab w:pos="6762" w:val="left"/>
      </w:tabs>
    </w:pPr>
    <w:r>
      <w:tab/>
    </w:r>
    <w:sdt>
      <w:sdtPr>
        <w:id w:val="-144869624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5682B">
          <w:rPr>
            <w:noProof/>
          </w:rPr>
          <w:t>2</w:t>
        </w:r>
        <w:r>
          <w:fldChar w:fldCharType="end"/>
        </w:r>
      </w:sdtContent>
    </w:sdt>
    <w:r w:rsidR="005011AB">
      <w:tab/>
    </w:r>
    <w:r w:rsidR="005011AB">
      <w:tab/>
      <w:t>89.</w:t>
    </w:r>
    <w:r w:rsidR="00181FE2">
      <w:t xml:space="preserve"> St-2665</w:t>
    </w:r>
    <w:r w:rsidR="00CF3A3F">
      <w:t>/16</w:t>
    </w:r>
  </w:p>
  <w:p w:rsidRDefault="006A1CB0" w:rsidR="006A1C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7FD" w:rsidP="00B247FD" w:rsidR="00B247FD">
    <w:pPr>
      <w:pStyle w:val="Zaglavlje"/>
      <w:rPr>
        <w:noProof/>
      </w:rPr>
    </w:pPr>
    <w:r>
      <w:rPr>
        <w:noProof/>
      </w:rPr>
      <w:t xml:space="preserve">    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B247FD" w:rsidP="00B247FD" w:rsidR="00B247FD">
    <w:pPr>
      <w:pStyle w:val="Zaglavlje"/>
    </w:pPr>
  </w:p>
  <w:p w:rsidRDefault="00B247FD" w:rsidP="00B247FD" w:rsidR="00B247FD">
    <w:pPr>
      <w:pStyle w:val="Zaglavlje"/>
    </w:pPr>
    <w:r>
      <w:t xml:space="preserve">           Republika Hrvatska</w:t>
    </w:r>
  </w:p>
  <w:p w:rsidRDefault="00B247FD" w:rsidP="00B247FD" w:rsidR="00B247FD">
    <w:pPr>
      <w:pStyle w:val="Zaglavlje"/>
    </w:pPr>
    <w:r>
      <w:t xml:space="preserve">       Trgovački sud u Zagrebu</w:t>
    </w:r>
  </w:p>
  <w:p w:rsidRDefault="00B247FD" w:rsidP="00B247FD" w:rsidR="00B247FD">
    <w:pPr>
      <w:pStyle w:val="Zaglavlje"/>
    </w:pPr>
    <w:r>
      <w:t xml:space="preserve">         Zagreb, </w:t>
    </w:r>
    <w:proofErr w:type="spellStart"/>
    <w:r>
      <w:t>Amruševa</w:t>
    </w:r>
    <w:proofErr w:type="spellEnd"/>
    <w: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62FB8"/>
    <w:rsid w:val="00074A6C"/>
    <w:rsid w:val="000841F1"/>
    <w:rsid w:val="000915B9"/>
    <w:rsid w:val="0009690D"/>
    <w:rsid w:val="000A7C34"/>
    <w:rsid w:val="000B353F"/>
    <w:rsid w:val="000E2D4A"/>
    <w:rsid w:val="00104FEE"/>
    <w:rsid w:val="0016000B"/>
    <w:rsid w:val="00160ACD"/>
    <w:rsid w:val="00161E4E"/>
    <w:rsid w:val="00175768"/>
    <w:rsid w:val="00181FE2"/>
    <w:rsid w:val="001862A4"/>
    <w:rsid w:val="0019132A"/>
    <w:rsid w:val="0019480E"/>
    <w:rsid w:val="001A46A5"/>
    <w:rsid w:val="001D6A3B"/>
    <w:rsid w:val="0024419B"/>
    <w:rsid w:val="002868D4"/>
    <w:rsid w:val="002C0221"/>
    <w:rsid w:val="00301645"/>
    <w:rsid w:val="00330F84"/>
    <w:rsid w:val="003448EB"/>
    <w:rsid w:val="00356930"/>
    <w:rsid w:val="003579E8"/>
    <w:rsid w:val="0039787A"/>
    <w:rsid w:val="003E20B7"/>
    <w:rsid w:val="003F1292"/>
    <w:rsid w:val="003F31A4"/>
    <w:rsid w:val="00445446"/>
    <w:rsid w:val="00451849"/>
    <w:rsid w:val="00491880"/>
    <w:rsid w:val="004A0AD3"/>
    <w:rsid w:val="004E3704"/>
    <w:rsid w:val="004E3876"/>
    <w:rsid w:val="004E5469"/>
    <w:rsid w:val="004F022B"/>
    <w:rsid w:val="005011AB"/>
    <w:rsid w:val="00541BC7"/>
    <w:rsid w:val="00590246"/>
    <w:rsid w:val="00595313"/>
    <w:rsid w:val="00595A2B"/>
    <w:rsid w:val="005A3376"/>
    <w:rsid w:val="005C2C94"/>
    <w:rsid w:val="005D7A54"/>
    <w:rsid w:val="005E0082"/>
    <w:rsid w:val="005E2A66"/>
    <w:rsid w:val="005F4E2E"/>
    <w:rsid w:val="00637CED"/>
    <w:rsid w:val="00661F07"/>
    <w:rsid w:val="00686CF1"/>
    <w:rsid w:val="006A1CB0"/>
    <w:rsid w:val="006B07A1"/>
    <w:rsid w:val="006B7521"/>
    <w:rsid w:val="006B760B"/>
    <w:rsid w:val="006D30B9"/>
    <w:rsid w:val="00750AE5"/>
    <w:rsid w:val="007552D7"/>
    <w:rsid w:val="00784259"/>
    <w:rsid w:val="007A6843"/>
    <w:rsid w:val="007A7FD9"/>
    <w:rsid w:val="007B3F07"/>
    <w:rsid w:val="007C56AE"/>
    <w:rsid w:val="007D5652"/>
    <w:rsid w:val="007D5CC6"/>
    <w:rsid w:val="007E1191"/>
    <w:rsid w:val="007E71F6"/>
    <w:rsid w:val="008177B3"/>
    <w:rsid w:val="00820A40"/>
    <w:rsid w:val="00827DD0"/>
    <w:rsid w:val="0083163D"/>
    <w:rsid w:val="00834D8F"/>
    <w:rsid w:val="00873134"/>
    <w:rsid w:val="00876457"/>
    <w:rsid w:val="00886678"/>
    <w:rsid w:val="008C4D21"/>
    <w:rsid w:val="008E4170"/>
    <w:rsid w:val="00900561"/>
    <w:rsid w:val="009066FF"/>
    <w:rsid w:val="009214EB"/>
    <w:rsid w:val="00950FAB"/>
    <w:rsid w:val="0095682B"/>
    <w:rsid w:val="009A08BA"/>
    <w:rsid w:val="009A4A6A"/>
    <w:rsid w:val="009B31CD"/>
    <w:rsid w:val="009E1E4C"/>
    <w:rsid w:val="009F4247"/>
    <w:rsid w:val="00A02B19"/>
    <w:rsid w:val="00A033BE"/>
    <w:rsid w:val="00A11B02"/>
    <w:rsid w:val="00A500E9"/>
    <w:rsid w:val="00A94094"/>
    <w:rsid w:val="00A94933"/>
    <w:rsid w:val="00A97309"/>
    <w:rsid w:val="00AA3771"/>
    <w:rsid w:val="00AB2A57"/>
    <w:rsid w:val="00AE5E54"/>
    <w:rsid w:val="00B247FD"/>
    <w:rsid w:val="00B4536B"/>
    <w:rsid w:val="00B639DE"/>
    <w:rsid w:val="00B93980"/>
    <w:rsid w:val="00BC5EF0"/>
    <w:rsid w:val="00BE3959"/>
    <w:rsid w:val="00BE39EF"/>
    <w:rsid w:val="00BF1284"/>
    <w:rsid w:val="00BF630B"/>
    <w:rsid w:val="00BF6E62"/>
    <w:rsid w:val="00C067B5"/>
    <w:rsid w:val="00C70E09"/>
    <w:rsid w:val="00CD0640"/>
    <w:rsid w:val="00CD06EC"/>
    <w:rsid w:val="00CE6CFD"/>
    <w:rsid w:val="00CF3A3F"/>
    <w:rsid w:val="00D172C5"/>
    <w:rsid w:val="00D243BF"/>
    <w:rsid w:val="00D35F81"/>
    <w:rsid w:val="00D909DA"/>
    <w:rsid w:val="00DA2130"/>
    <w:rsid w:val="00DE2DCB"/>
    <w:rsid w:val="00DE5D50"/>
    <w:rsid w:val="00E41EB3"/>
    <w:rsid w:val="00EA20DA"/>
    <w:rsid w:val="00EA4849"/>
    <w:rsid w:val="00ED5AA4"/>
    <w:rsid w:val="00F3606E"/>
    <w:rsid w:val="00F46F44"/>
    <w:rsid w:val="00F53DB7"/>
    <w:rsid w:val="00F81DFA"/>
    <w:rsid w:val="00F874BD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37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rsid w:val="006A1C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9E1E4C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9E1E4C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4268</izvorni_sadrzaj>
    <derivirana_varijabla naziv="DomainObject.Predmet.Broj_1">4268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St-4268/2016</izvorni_sadrzaj>
    <derivirana_varijabla naziv="DomainObject.Predmet.OznakaBroj_1">St-4268/2016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NANUS 7 d.o.o. zastupanog po punomoćniku Natalija Habijanec Ščukanec</izvorni_sadrzaj>
    <derivirana_varijabla naziv="DomainObject.Predmet.ProtustrankaFormated_1">  NANUS 7 d.o.o. zastupanog po punomoćniku Natalija Habijanec Ščukanec</derivirana_varijabla>
  </DomainObject.Predmet.ProtustrankaFormated>
  <DomainObject.Predmet.ProtustrankaFormatedOIB>
    <izvorni_sadrzaj>  NANUS 7 d.o.o., OIB 12526051980 zastupanog po punomoćniku Natalija Habijanec Ščukanec</izvorni_sadrzaj>
    <derivirana_varijabla naziv="DomainObject.Predmet.ProtustrankaFormatedOIB_1">  NANUS 7 d.o.o., OIB 12526051980 zastupanog po punomoćniku Natalija Habijanec Ščukanec</derivirana_varijabla>
  </DomainObject.Predmet.ProtustrankaFormatedOIB>
  <DomainObject.Predmet.ProtustrankaFormatedWithAdress>
    <izvorni_sadrzaj> NANUS 7 d.o.o., Brčevec 80, 10340 Vrbovec zastupanog po punomoćniku Natalija Habijanec Ščukanec</izvorni_sadrzaj>
    <derivirana_varijabla naziv="DomainObject.Predmet.ProtustrankaFormatedWithAdress_1"> NANUS 7 d.o.o., Brčevec 80, 10340 Vrbovec zastupanog po punomoćniku Natalija Habijanec Ščukanec</derivirana_varijabla>
  </DomainObject.Predmet.ProtustrankaFormatedWithAdress>
  <DomainObject.Predmet.ProtustrankaFormatedWithAdressOIB>
    <izvorni_sadrzaj> NANUS 7 d.o.o., OIB 12526051980, Brčevec 80, 10340 Vrbovec zastupanog po punomoćniku Natalija Habijanec Ščukanec</izvorni_sadrzaj>
    <derivirana_varijabla naziv="DomainObject.Predmet.ProtustrankaFormatedWithAdressOIB_1"> NANUS 7 d.o.o., OIB 12526051980, Brčevec 80, 10340 Vrbovec zastupanog po punomoćniku Natalija Habijanec Ščukanec</derivirana_varijabla>
  </DomainObject.Predmet.ProtustrankaFormatedWithAdressOIB>
  <DomainObject.Predmet.ProtustrankaWithAdress>
    <izvorni_sadrzaj>NANUS 7 d.o.o. Brčevec 80, 10340 Vrbovec</izvorni_sadrzaj>
    <derivirana_varijabla naziv="DomainObject.Predmet.ProtustrankaWithAdress_1">NANUS 7 d.o.o. Brčevec 80, 10340 Vrbovec</derivirana_varijabla>
  </DomainObject.Predmet.ProtustrankaWithAdress>
  <DomainObject.Predmet.ProtustrankaWithAdressOIB>
    <izvorni_sadrzaj>NANUS 7 d.o.o., OIB 12526051980, Brčevec 80, 10340 Vrbovec</izvorni_sadrzaj>
    <derivirana_varijabla naziv="DomainObject.Predmet.ProtustrankaWithAdressOIB_1">NANUS 7 d.o.o., OIB 12526051980, Brčevec 80, 10340 Vrbovec</derivirana_varijabla>
  </DomainObject.Predmet.ProtustrankaWithAdressOIB>
  <DomainObject.Predmet.ProtustrankaNazivFormated>
    <izvorni_sadrzaj>NANUS 7 d.o.o.</izvorni_sadrzaj>
    <derivirana_varijabla naziv="DomainObject.Predmet.ProtustrankaNazivFormated_1">NANUS 7 d.o.o.</derivirana_varijabla>
  </DomainObject.Predmet.ProtustrankaNazivFormated>
  <DomainObject.Predmet.ProtustrankaNazivFormatedOIB>
    <izvorni_sadrzaj>NANUS 7 d.o.o., OIB 12526051980</izvorni_sadrzaj>
    <derivirana_varijabla naziv="DomainObject.Predmet.ProtustrankaNazivFormatedOIB_1">NANUS 7 d.o.o., OIB 12526051980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NANUS 7 d.o.o. zastupanog po punomoćniku Natalija Habijanec Ščukanec</item>
    </izvorni_sadrzaj>
    <derivirana_varijabla naziv="DomainObject.Predmet.ProtuStrankaListFormated_1">
      <item>NANUS 7 d.o.o. zastupanog po punomoćniku Natalija Habijanec Ščukanec</item>
    </derivirana_varijabla>
  </DomainObject.Predmet.ProtuStrankaListFormated>
  <DomainObject.Predmet.ProtuStrankaListFormatedOIB>
    <izvorni_sadrzaj>
      <item>NANUS 7 d.o.o., OIB 12526051980 zastupanog po punomoćniku Natalija Habijanec Ščukanec</item>
    </izvorni_sadrzaj>
    <derivirana_varijabla naziv="DomainObject.Predmet.ProtuStrankaListFormatedOIB_1">
      <item>NANUS 7 d.o.o., OIB 12526051980 zastupanog po punomoćniku Natalija Habijanec Ščukanec</item>
    </derivirana_varijabla>
  </DomainObject.Predmet.ProtuStrankaListFormatedOIB>
  <DomainObject.Predmet.ProtuStrankaListFormatedWithAdress>
    <izvorni_sadrzaj>
      <item>NANUS 7 d.o.o., Brčevec 80, 10340 Vrbovec zastupanog po punomoćniku Natalija Habijanec Ščukanec</item>
    </izvorni_sadrzaj>
    <derivirana_varijabla naziv="DomainObject.Predmet.ProtuStrankaListFormatedWithAdress_1">
      <item>NANUS 7 d.o.o., Brčevec 80, 10340 Vrbovec zastupanog po punomoćniku Natalija Habijanec Ščukanec</item>
    </derivirana_varijabla>
  </DomainObject.Predmet.ProtuStrankaListFormatedWithAdress>
  <DomainObject.Predmet.ProtuStrankaListFormatedWithAdressOIB>
    <izvorni_sadrzaj>
      <item>NANUS 7 d.o.o., OIB 12526051980, Brčevec 80, 10340 Vrbovec zastupanog po punomoćniku Natalija Habijanec Ščukanec</item>
    </izvorni_sadrzaj>
    <derivirana_varijabla naziv="DomainObject.Predmet.ProtuStrankaListFormatedWithAdressOIB_1">
      <item>NANUS 7 d.o.o., OIB 12526051980, Brčevec 80, 10340 Vrbovec zastupanog po punomoćniku Natalija Habijanec Ščukanec</item>
    </derivirana_varijabla>
  </DomainObject.Predmet.ProtuStrankaListFormatedWithAdressOIB>
  <DomainObject.Predmet.ProtuStrankaListNazivFormated>
    <izvorni_sadrzaj>
      <item>NANUS 7 d.o.o.</item>
    </izvorni_sadrzaj>
    <derivirana_varijabla naziv="DomainObject.Predmet.ProtuStrankaListNazivFormated_1">
      <item>NANUS 7 d.o.o.</item>
    </derivirana_varijabla>
  </DomainObject.Predmet.ProtuStrankaListNazivFormated>
  <DomainObject.Predmet.ProtuStrankaListNazivFormatedOIB>
    <izvorni_sadrzaj>
      <item>NANUS 7 d.o.o., OIB 12526051980</item>
    </izvorni_sadrzaj>
    <derivirana_varijabla naziv="DomainObject.Predmet.ProtuStrankaListNazivFormatedOIB_1">
      <item>NANUS 7 d.o.o., OIB 12526051980</item>
    </derivirana_varijabla>
  </DomainObject.Predmet.ProtuStrankaListNazivFormatedOIB>
  <DomainObject.Predmet.OstaliListFormated>
    <izvorni_sadrzaj>
      <item>Natalija Habijanec Ščukanec punomoćnik sudionika u postupku NANUS 7 d.o.o.</item>
    </izvorni_sadrzaj>
    <derivirana_varijabla naziv="DomainObject.Predmet.OstaliListFormated_1">
      <item>Natalija Habijanec Ščukanec punomoćnik sudionika u postupku NANUS 7 d.o.o.</item>
    </derivirana_varijabla>
  </DomainObject.Predmet.OstaliListFormated>
  <DomainObject.Predmet.OstaliListFormatedOIB>
    <izvorni_sadrzaj>
      <item>Natalija Habijanec Ščukanec, OIB 04395578582 punomoćnik sudionika u postupku NANUS 7 d.o.o.</item>
    </izvorni_sadrzaj>
    <derivirana_varijabla naziv="DomainObject.Predmet.OstaliListFormatedOIB_1">
      <item>Natalija Habijanec Ščukanec, OIB 04395578582 punomoćnik sudionika u postupku NANUS 7 d.o.o.</item>
    </derivirana_varijabla>
  </DomainObject.Predmet.OstaliListFormatedOIB>
  <DomainObject.Predmet.OstaliListFormatedWithAdress>
    <izvorni_sadrzaj>
      <item>Natalija Habijanec Ščukanec, Brčevec 80, 10340 Brčevec punomoćnik sudionika u postupku NANUS 7 d.o.o.</item>
    </izvorni_sadrzaj>
    <derivirana_varijabla naziv="DomainObject.Predmet.OstaliListFormatedWithAdress_1">
      <item>Natalija Habijanec Ščukanec, Brčevec 80, 10340 Brčevec punomoćnik sudionika u postupku NANUS 7 d.o.o.</item>
    </derivirana_varijabla>
  </DomainObject.Predmet.OstaliListFormatedWithAdress>
  <DomainObject.Predmet.OstaliListFormatedWithAdressOIB>
    <izvorni_sadrzaj>
      <item>Natalija Habijanec Ščukanec, OIB 04395578582, Brčevec 80, 10340 Brčevec punomoćnik sudionika u postupku NANUS 7 d.o.o.</item>
    </izvorni_sadrzaj>
    <derivirana_varijabla naziv="DomainObject.Predmet.OstaliListFormatedWithAdressOIB_1">
      <item>Natalija Habijanec Ščukanec, OIB 04395578582, Brčevec 80, 10340 Brčevec punomoćnik sudionika u postupku NANUS 7 d.o.o.</item>
    </derivirana_varijabla>
  </DomainObject.Predmet.OstaliListFormatedWithAdressOIB>
  <DomainObject.Predmet.OstaliListNazivFormated>
    <izvorni_sadrzaj>
      <item>Natalija Habijanec Ščukanec</item>
    </izvorni_sadrzaj>
    <derivirana_varijabla naziv="DomainObject.Predmet.OstaliListNazivFormated_1">
      <item>Natalija Habijanec Ščukanec</item>
    </derivirana_varijabla>
  </DomainObject.Predmet.OstaliListNazivFormated>
  <DomainObject.Predmet.OstaliListNazivFormatedOIB>
    <izvorni_sadrzaj>
      <item>Natalija Habijanec Ščukanec, OIB 04395578582</item>
    </izvorni_sadrzaj>
    <derivirana_varijabla naziv="DomainObject.Predmet.OstaliListNazivFormatedOIB_1">
      <item>Natalija Habijanec Ščukanec, OIB 04395578582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NANUS 7 d.o.o.</izvorni_sadrzaj>
    <derivirana_varijabla naziv="DomainObject.Predmet.ProtustrankaIDrugi_1">NANUS 7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NANUS 7 d.o.o., OIB 12526051980, Brčevec 80, 10340 Vrbovec</izvorni_sadrzaj>
    <derivirana_varijabla naziv="DomainObject.Predmet.ProtustrankaIDrugiAdressOIB_1">NANUS 7 d.o.o., OIB 12526051980, Brčevec 80,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NANUS 7 d.o.o.</item>
      <item>Natalija Habijanec Ščukanec</item>
    </izvorni_sadrzaj>
    <derivirana_varijabla naziv="DomainObject.Predmet.SudioniciListNaziv_1">
      <item>FINA Regionalni centar Zagreb</item>
      <item>NANUS 7 d.o.o.</item>
      <item>Natalija Habijanec Ščukanec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NANUS 7 d.o.o., OIB 12526051980, Brčevec 80,10340 Vrbovec</item>
      <item>Natalija Habijanec Ščukanec, OIB 04395578582, Brčevec 80,10340 Brčevec</item>
    </izvorni_sadrzaj>
    <derivirana_varijabla naziv="DomainObject.Predmet.SudioniciListAdressOIB_1">
      <item>FINA Regionalni centar Zagreb, OIB 85821130368, Trg svibanjskih žrtava 1995. br. 1,10000 Zagreb</item>
      <item>NANUS 7 d.o.o., OIB 12526051980, Brčevec 80,10340 Vrbovec</item>
      <item>Natalija Habijanec Ščukanec, OIB 04395578582, Brčevec 80,10340 Brčevec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12526051980</item>
      <item>, OIB 04395578582</item>
    </izvorni_sadrzaj>
    <derivirana_varijabla naziv="DomainObject.Predmet.SudioniciListNazivOIB_1">
      <item>, OIB 85821130368</item>
      <item>, OIB 12526051980</item>
      <item>, OIB 04395578582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8E7A93-0CBB-4640-AFF2-1FE7DE0082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291</properties:Words>
  <properties:Characters>1523</properties:Characters>
  <properties:Lines>43</properties:Lines>
  <properties:Paragraphs>18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2016-06-13T09:19:00Z</dcterms:created>
  <dc:creator>nmarkovic</dc:creator>
  <cp:lastModifiedBy>Karmela Dolenc</cp:lastModifiedBy>
  <cp:lastPrinted>2016-06-13T09:35:00Z</cp:lastPrinted>
  <dcterms:modified xmlns:xsi="http://www.w3.org/2001/XMLSchema-instance" xsi:type="dcterms:W3CDTF">2016-06-13T09:56:00Z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