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5cbfc" w14:paraId="635cbfc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2488A">
        <w:t>SPALATOTOURS d.o.o., Zrinjsko Frankopanska 17, Split, OIB: 18028757967</w:t>
      </w:r>
      <w:r w:rsidR="00634348">
        <w:rPr>
          <w:lang w:val="hr-HR"/>
        </w:rPr>
        <w:t xml:space="preserve">, dana </w:t>
      </w:r>
      <w:r w:rsidR="00A33BEC">
        <w:rPr>
          <w:lang w:val="hr-HR"/>
        </w:rPr>
        <w:t>1</w:t>
      </w:r>
      <w:r w:rsidR="00075564">
        <w:rPr>
          <w:lang w:val="hr-HR"/>
        </w:rPr>
        <w:t>6.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2488A">
        <w:t>SPALATOTOURS d.o.o., Zrinjsko Frankopanska 17, Split, OIB: 18028757967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075564">
        <w:rPr>
          <w:lang w:val="hr-HR"/>
        </w:rPr>
        <w:t>16.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075564">
        <w:rPr>
          <w:lang w:val="hr-HR"/>
        </w:rPr>
        <w:t>14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075564">
        <w:t>Vencel Čuljak, Plješevička 16E, Osijek, OIB: 60951188779.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2488A">
        <w:t>SPALATOTOURS d.o.o., Zrinjsko Frankopanska 17, Split, OIB: 18028757967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dužnikom </w:t>
      </w:r>
      <w:r w:rsidR="0032488A">
        <w:t>SPALATOTOURS d.o.o., Zrinjsko Frankopanska 17, Split, OIB: 18028757967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2488A">
        <w:rPr>
          <w:lang w:val="hr-HR"/>
        </w:rPr>
        <w:t>1353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2488A">
        <w:rPr>
          <w:lang w:val="hr-HR"/>
        </w:rPr>
        <w:t>75.547,09</w:t>
      </w:r>
      <w:r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D830C1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C3EEF">
        <w:rPr>
          <w:lang w:val="hr-HR"/>
        </w:rPr>
        <w:t>1</w:t>
      </w:r>
      <w:r w:rsidR="00075564">
        <w:rPr>
          <w:lang w:val="hr-HR"/>
        </w:rPr>
        <w:t>6.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2D3D3D" w:rsidP="00D4027A" w:rsidR="002D3D3D">
      <w:pPr>
        <w:jc w:val="both"/>
        <w:rPr>
          <w:lang w:val="hr-HR"/>
        </w:rPr>
      </w:pPr>
    </w:p>
    <w:p w:rsidRDefault="00075564" w:rsidP="00075564" w:rsidR="00075564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075564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</w:t>
      </w:r>
      <w:r w:rsidR="00520266">
        <w:rPr>
          <w:lang w:val="hr-HR"/>
        </w:rPr>
        <w:t xml:space="preserve"> 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3761" w:rsidRPr="008B3761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32488A">
      <w:t>464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32488A">
      <w:t>464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75564"/>
    <w:rsid w:val="000863C9"/>
    <w:rsid w:val="00094B4F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6CA0"/>
    <w:rsid w:val="004D23AF"/>
    <w:rsid w:val="00520266"/>
    <w:rsid w:val="00520582"/>
    <w:rsid w:val="00536E4F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457E4"/>
    <w:rsid w:val="007725FF"/>
    <w:rsid w:val="007A51CD"/>
    <w:rsid w:val="007A74B6"/>
    <w:rsid w:val="00832F97"/>
    <w:rsid w:val="0084487A"/>
    <w:rsid w:val="00850B9F"/>
    <w:rsid w:val="00870E42"/>
    <w:rsid w:val="00876209"/>
    <w:rsid w:val="008B3761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A31ADC"/>
    <w:rsid w:val="00A33BEC"/>
    <w:rsid w:val="00A83CF1"/>
    <w:rsid w:val="00A97762"/>
    <w:rsid w:val="00AA1815"/>
    <w:rsid w:val="00AC4892"/>
    <w:rsid w:val="00B25EAD"/>
    <w:rsid w:val="00B32A5D"/>
    <w:rsid w:val="00B347F0"/>
    <w:rsid w:val="00B6615F"/>
    <w:rsid w:val="00BD03F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35E83"/>
    <w:rsid w:val="00E42E73"/>
    <w:rsid w:val="00E6013F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6964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847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St-464/2015</izvorni_sadrzaj>
    <derivirana_varijabla naziv="DomainObject.Predmet.OznakaBroj_1">St-464/2015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SPALATOTOURS društvo s ograničenom odgovornošću za turizam, trgovinu i usluge</izvorni_sadrzaj>
    <derivirana_varijabla naziv="DomainObject.Predmet.ProtustrankaFormated_1">  SPALATOTOURS društvo s ograničenom odgovornošću za turizam, trgovinu i usluge</derivirana_varijabla>
  </DomainObject.Predmet.ProtustrankaFormated>
  <DomainObject.Predmet.ProtustrankaFormatedOIB>
    <izvorni_sadrzaj>  SPALATOTOURS društvo s ograničenom odgovornošću za turizam, trgovinu i usluge, OIB 18028757967</izvorni_sadrzaj>
    <derivirana_varijabla naziv="DomainObject.Predmet.ProtustrankaFormatedOIB_1">  SPALATOTOURS društvo s ograničenom odgovornošću za turizam, trgovinu i usluge, OIB 18028757967</derivirana_varijabla>
  </DomainObject.Predmet.ProtustrankaFormatedOIB>
  <DomainObject.Predmet.ProtustrankaFormatedWithAdress>
    <izvorni_sadrzaj> SPALATOTOURS društvo s ograničenom odgovornošću za turizam, trgovinu i usluge, Zrinjsko Frankopanska 17, 21000 Split</izvorni_sadrzaj>
    <derivirana_varijabla naziv="DomainObject.Predmet.ProtustrankaFormatedWithAdress_1"> SPALATOTOURS društvo s ograničenom odgovornošću za turizam, trgovinu i usluge, Zrinjsko Frankopanska 17, 21000 Split</derivirana_varijabla>
  </DomainObject.Predmet.ProtustrankaFormatedWithAdress>
  <DomainObject.Predmet.ProtustrankaFormatedWithAdressOIB>
    <izvorni_sadrzaj> SPALATOTOURS društvo s ograničenom odgovornošću za turizam, trgovinu i usluge, OIB 18028757967, Zrinjsko Frankopanska 17, 21000 Split</izvorni_sadrzaj>
    <derivirana_varijabla naziv="DomainObject.Predmet.ProtustrankaFormatedWithAdressOIB_1"> SPALATOTOURS društvo s ograničenom odgovornošću za turizam, trgovinu i usluge, OIB 18028757967, Zrinjsko Frankopanska 17, 21000 Split</derivirana_varijabla>
  </DomainObject.Predmet.ProtustrankaFormatedWithAdressOIB>
  <DomainObject.Predmet.ProtustrankaWithAdress>
    <izvorni_sadrzaj>SPALATOTOURS društvo s ograničenom odgovornošću za turizam, trgovinu i usluge Zrinjsko Frankopanska 17, 21000 Split</izvorni_sadrzaj>
    <derivirana_varijabla naziv="DomainObject.Predmet.ProtustrankaWithAdress_1">SPALATOTOURS društvo s ograničenom odgovornošću za turizam, trgovinu i usluge Zrinjsko Frankopanska 17, 21000 Split</derivirana_varijabla>
  </DomainObject.Predmet.ProtustrankaWithAdress>
  <DomainObject.Predmet.ProtustrankaWithAdressOIB>
    <izvorni_sadrzaj>SPALATOTOURS društvo s ograničenom odgovornošću za turizam, trgovinu i usluge, OIB 18028757967, Zrinjsko Frankopanska 17, 21000 Split</izvorni_sadrzaj>
    <derivirana_varijabla naziv="DomainObject.Predmet.ProtustrankaWithAdressOIB_1">SPALATOTOURS društvo s ograničenom odgovornošću za turizam, trgovinu i usluge, OIB 18028757967, Zrinjsko Frankopanska 17, 21000 Split</derivirana_varijabla>
  </DomainObject.Predmet.ProtustrankaWithAdressOIB>
  <DomainObject.Predmet.ProtustrankaNazivFormated>
    <izvorni_sadrzaj>SPALATOTOURS društvo s ograničenom odgovornošću za turizam, trgovinu i usluge</izvorni_sadrzaj>
    <derivirana_varijabla naziv="DomainObject.Predmet.ProtustrankaNazivFormated_1">SPALATOTOURS društvo s ograničenom odgovornošću za turizam, trgovinu i usluge</derivirana_varijabla>
  </DomainObject.Predmet.ProtustrankaNazivFormated>
  <DomainObject.Predmet.ProtustrankaNazivFormatedOIB>
    <izvorni_sadrzaj>SPALATOTOURS društvo s ograničenom odgovornošću za turizam, trgovinu i usluge, OIB 18028757967</izvorni_sadrzaj>
    <derivirana_varijabla naziv="DomainObject.Predmet.ProtustrankaNazivFormatedOIB_1">SPALATOTOURS društvo s ograničenom odgovornošću za turizam, trgovinu i usluge, OIB 18028757967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75720.87</izvorni_sadrzaj>
    <derivirana_varijabla naziv="DomainObject.Predmet.TrenutnaVrijednost_1">75720.87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SPALATOTOURS društvo s ograničenom odgovornošću za turizam, trgovinu i usluge</item>
    </izvorni_sadrzaj>
    <derivirana_varijabla naziv="DomainObject.Predmet.ProtuStrankaListFormated_1">
      <item>SPALATOTOURS društvo s ograničenom odgovornošću za turizam, trgovinu i usluge</item>
    </derivirana_varijabla>
  </DomainObject.Predmet.ProtuStrankaListFormated>
  <DomainObject.Predmet.ProtuStrankaListFormatedOIB>
    <izvorni_sadrzaj>
      <item>SPALATOTOURS društvo s ograničenom odgovornošću za turizam, trgovinu i usluge, OIB 18028757967</item>
    </izvorni_sadrzaj>
    <derivirana_varijabla naziv="DomainObject.Predmet.ProtuStrankaListFormatedOIB_1">
      <item>SPALATOTOURS društvo s ograničenom odgovornošću za turizam, trgovinu i usluge, OIB 18028757967</item>
    </derivirana_varijabla>
  </DomainObject.Predmet.ProtuStrankaListFormatedOIB>
  <DomainObject.Predmet.ProtuStrankaListFormatedWithAdress>
    <izvorni_sadrzaj>
      <item>SPALATOTOURS društvo s ograničenom odgovornošću za turizam, trgovinu i usluge, Zrinjsko Frankopanska 17, 21000 Split</item>
    </izvorni_sadrzaj>
    <derivirana_varijabla naziv="DomainObject.Predmet.ProtuStrankaListFormatedWithAdress_1">
      <item>SPALATOTOURS društvo s ograničenom odgovornošću za turizam, trgovinu i usluge, Zrinjsko Frankopanska 17, 21000 Split</item>
    </derivirana_varijabla>
  </DomainObject.Predmet.ProtuStrankaListFormatedWithAdress>
  <DomainObject.Predmet.ProtuStrankaListFormatedWithAdressOIB>
    <izvorni_sadrzaj>
      <item>SPALATOTOURS društvo s ograničenom odgovornošću za turizam, trgovinu i usluge, OIB 18028757967, Zrinjsko Frankopanska 17, 21000 Split</item>
    </izvorni_sadrzaj>
    <derivirana_varijabla naziv="DomainObject.Predmet.ProtuStrankaListFormatedWithAdressOIB_1">
      <item>SPALATOTOURS društvo s ograničenom odgovornošću za turizam, trgovinu i usluge, OIB 18028757967, Zrinjsko Frankopanska 17, 21000 Split</item>
    </derivirana_varijabla>
  </DomainObject.Predmet.ProtuStrankaListFormatedWithAdressOIB>
  <DomainObject.Predmet.ProtuStrankaListNazivFormated>
    <izvorni_sadrzaj>
      <item>SPALATOTOURS društvo s ograničenom odgovornošću za turizam, trgovinu i usluge</item>
    </izvorni_sadrzaj>
    <derivirana_varijabla naziv="DomainObject.Predmet.ProtuStrankaListNazivFormated_1">
      <item>SPALATOTOURS društvo s ograničenom odgovornošću za turizam, trgovinu i usluge</item>
    </derivirana_varijabla>
  </DomainObject.Predmet.ProtuStrankaListNazivFormated>
  <DomainObject.Predmet.ProtuStrankaListNazivFormatedOIB>
    <izvorni_sadrzaj>
      <item>SPALATOTOURS društvo s ograničenom odgovornošću za turizam, trgovinu i usluge, OIB 18028757967</item>
    </izvorni_sadrzaj>
    <derivirana_varijabla naziv="DomainObject.Predmet.ProtuStrankaListNazivFormatedOIB_1">
      <item>SPALATOTOURS društvo s ograničenom odgovornošću za turizam, trgovinu i usluge, OIB 18028757967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SPALATOTOURS društvo s ograničenom odgovornošću za turizam, trgovinu i usluge</izvorni_sadrzaj>
    <derivirana_varijabla naziv="DomainObject.Predmet.ProtustrankaIDrugi_1">SPALATOTOURS društvo s ograničenom odgovornošću za turizam,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SPALATOTOURS društvo s ograničenom odgovornošću za turizam, trgovinu i usluge, OIB 18028757967, Zrinjsko Frankopanska 17, 21000 Split</izvorni_sadrzaj>
    <derivirana_varijabla naziv="DomainObject.Predmet.ProtustrankaIDrugiAdressOIB_1">SPALATOTOURS društvo s ograničenom odgovornošću za turizam, trgovinu i usluge, OIB 18028757967, Zrinjsko Frankopanska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SPALATOTOURS društvo s ograničenom odgovornošću za turizam, trgovinu i usluge</item>
    </izvorni_sadrzaj>
    <derivirana_varijabla naziv="DomainObject.Predmet.SudioniciListNaziv_1">
      <item>FINANCIJSKA AGENCIJA, RC SPLIT</item>
      <item>SPALATOTOURS društvo s ograničenom odgovornošću za turizam,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SPALATOTOURS društvo s ograničenom odgovornošću za turizam, trgovinu i usluge, OIB 18028757967, Zrinjsko Frankopanska 17,21000 Split</item>
    </izvorni_sadrzaj>
    <derivirana_varijabla naziv="DomainObject.Predmet.SudioniciListAdressOIB_1">
      <item>FINANCIJSKA AGENCIJA, RC SPLIT, OIB 85821130368, Mažuranićevo šetalište 24 b,21000 Split</item>
      <item>SPALATOTOURS društvo s ograničenom odgovornošću za turizam, trgovinu i usluge, OIB 18028757967, Zrinjsko Frankopanska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18028757967</item>
    </izvorni_sadrzaj>
    <derivirana_varijabla naziv="DomainObject.Predmet.SudioniciListNazivOIB_1">
      <item>, OIB 85821130368</item>
      <item>, OIB 18028757967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5D7B17-7899-43E3-86B9-ADF4FF48AC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766</properties:Words>
  <properties:Characters>4154</properties:Characters>
  <properties:Lines>114</properties:Lines>
  <properties:Paragraphs>33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2016-05-16T08:37:00Z</cp:lastPrinted>
  <dcterms:modified xmlns:xsi="http://www.w3.org/2001/XMLSchema-instance" xsi:type="dcterms:W3CDTF">2016-05-16T11:27:00Z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