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8e19" w14:paraId="bd88e19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A2A35">
        <w:rPr>
          <w:color w:themeColor="text1" w:val="000000"/>
        </w:rPr>
        <w:t>SMALL HILL j.d.o.o. za trgovinu i turizam, Split, Kralja Zvonimira 19, OIB: 59916609891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1B77B4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1B77B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A2A35">
        <w:rPr>
          <w:color w:themeColor="text1" w:val="000000"/>
        </w:rPr>
        <w:t>SMALL HILL j.d.o.o. za trgovinu i turizam, Split, Kralja Zvonimira 19, OIB: 59916609891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A2A35">
        <w:rPr>
          <w:color w:themeColor="text1" w:val="000000"/>
        </w:rPr>
        <w:t>369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A2A35">
        <w:rPr>
          <w:color w:themeColor="text1" w:val="000000"/>
        </w:rPr>
        <w:t>39.174,95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1B77B4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1B77B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CD301B">
      <w:rPr>
        <w:color w:themeColor="text1" w:val="000000"/>
      </w:rPr>
      <w:t>6</w:t>
    </w:r>
    <w:r w:rsidR="00BA2A35">
      <w:rPr>
        <w:color w:themeColor="text1" w:val="000000"/>
      </w:rPr>
      <w:t>12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77B4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C3756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2A35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D301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St-2612/2015</izvorni_sadrzaj>
    <derivirana_varijabla naziv="DomainObject.Predmet.OznakaBroj_1">St-2612/2015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SMALL HILL jednostavno društvo s ograničenom odgovornošću za trgovinu i turizam</izvorni_sadrzaj>
    <derivirana_varijabla naziv="DomainObject.Predmet.ProtustrankaFormated_1">  SMALL HILL jednostavno društvo s ograničenom odgovornošću za trgovinu i turizam</derivirana_varijabla>
  </DomainObject.Predmet.ProtustrankaFormated>
  <DomainObject.Predmet.ProtustrankaFormatedOIB>
    <izvorni_sadrzaj>  SMALL HILL jednostavno društvo s ograničenom odgovornošću za trgovinu i turizam, OIB 59916609891</izvorni_sadrzaj>
    <derivirana_varijabla naziv="DomainObject.Predmet.ProtustrankaFormatedOIB_1">  SMALL HILL jednostavno društvo s ograničenom odgovornošću za trgovinu i turizam, OIB 59916609891</derivirana_varijabla>
  </DomainObject.Predmet.ProtustrankaFormatedOIB>
  <DomainObject.Predmet.ProtustrankaFormatedWithAdress>
    <izvorni_sadrzaj> SMALL HILL jednostavno društvo s ograničenom odgovornošću za trgovinu i turizam, Kralja Zvonimira 19, 21000 Split</izvorni_sadrzaj>
    <derivirana_varijabla naziv="DomainObject.Predmet.ProtustrankaFormatedWithAdress_1"> SMALL HILL jednostavno društvo s ograničenom odgovornošću za trgovinu i turizam, Kralja Zvonimira 19, 21000 Split</derivirana_varijabla>
  </DomainObject.Predmet.ProtustrankaFormatedWithAdress>
  <DomainObject.Predmet.ProtustrankaFormatedWithAdressOIB>
    <izvorni_sadrzaj> SMALL HILL jednostavno društvo s ograničenom odgovornošću za trgovinu i turizam, OIB 59916609891, Kralja Zvonimira 19, 21000 Split</izvorni_sadrzaj>
    <derivirana_varijabla naziv="DomainObject.Predmet.ProtustrankaFormatedWithAdressOIB_1"> SMALL HILL jednostavno društvo s ograničenom odgovornošću za trgovinu i turizam, OIB 59916609891, Kralja Zvonimira 19, 21000 Split</derivirana_varijabla>
  </DomainObject.Predmet.ProtustrankaFormatedWithAdressOIB>
  <DomainObject.Predmet.ProtustrankaWithAdress>
    <izvorni_sadrzaj>SMALL HILL jednostavno društvo s ograničenom odgovornošću za trgovinu i turizam Kralja Zvonimira 19, 21000 Split</izvorni_sadrzaj>
    <derivirana_varijabla naziv="DomainObject.Predmet.ProtustrankaWithAdress_1">SMALL HILL jednostavno društvo s ograničenom odgovornošću za trgovinu i turizam Kralja Zvonimira 19, 21000 Split</derivirana_varijabla>
  </DomainObject.Predmet.ProtustrankaWithAdress>
  <DomainObject.Predmet.ProtustrankaWithAdressOIB>
    <izvorni_sadrzaj>SMALL HILL jednostavno društvo s ograničenom odgovornošću za trgovinu i turizam, OIB 59916609891, Kralja Zvonimira 19, 21000 Split</izvorni_sadrzaj>
    <derivirana_varijabla naziv="DomainObject.Predmet.ProtustrankaWithAdressOIB_1">SMALL HILL jednostavno društvo s ograničenom odgovornošću za trgovinu i turizam, OIB 59916609891, Kralja Zvonimira 19, 21000 Split</derivirana_varijabla>
  </DomainObject.Predmet.ProtustrankaWithAdressOIB>
  <DomainObject.Predmet.ProtustrankaNazivFormated>
    <izvorni_sadrzaj>SMALL HILL jednostavno društvo s ograničenom odgovornošću za trgovinu i turizam</izvorni_sadrzaj>
    <derivirana_varijabla naziv="DomainObject.Predmet.ProtustrankaNazivFormated_1">SMALL HILL jednostavno društvo s ograničenom odgovornošću za trgovinu i turizam</derivirana_varijabla>
  </DomainObject.Predmet.ProtustrankaNazivFormated>
  <DomainObject.Predmet.ProtustrankaNazivFormatedOIB>
    <izvorni_sadrzaj>SMALL HILL jednostavno društvo s ograničenom odgovornošću za trgovinu i turizam, OIB 59916609891</izvorni_sadrzaj>
    <derivirana_varijabla naziv="DomainObject.Predmet.ProtustrankaNazivFormatedOIB_1">SMALL HILL jednostavno društvo s ograničenom odgovornošću za trgovinu i turizam, OIB 59916609891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39174.95</izvorni_sadrzaj>
    <derivirana_varijabla naziv="DomainObject.Predmet.TrenutnaVrijednost_1">39174.95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SMALL HILL jednostavno društvo s ograničenom odgovornošću za trgovinu i turizam</item>
    </izvorni_sadrzaj>
    <derivirana_varijabla naziv="DomainObject.Predmet.ProtuStrankaListFormated_1">
      <item>SMALL HILL jednostavno društvo s ograničenom odgovornošću za trgovinu i turizam</item>
    </derivirana_varijabla>
  </DomainObject.Predmet.ProtuStrankaListFormated>
  <DomainObject.Predmet.ProtuStrankaListFormatedOIB>
    <izvorni_sadrzaj>
      <item>SMALL HILL jednostavno društvo s ograničenom odgovornošću za trgovinu i turizam, OIB 59916609891</item>
    </izvorni_sadrzaj>
    <derivirana_varijabla naziv="DomainObject.Predmet.ProtuStrankaListFormatedOIB_1">
      <item>SMALL HILL jednostavno društvo s ograničenom odgovornošću za trgovinu i turizam, OIB 59916609891</item>
    </derivirana_varijabla>
  </DomainObject.Predmet.ProtuStrankaListFormatedOIB>
  <DomainObject.Predmet.ProtuStrankaListFormatedWithAdress>
    <izvorni_sadrzaj>
      <item>SMALL HILL jednostavno društvo s ograničenom odgovornošću za trgovinu i turizam, Kralja Zvonimira 19, 21000 Split</item>
    </izvorni_sadrzaj>
    <derivirana_varijabla naziv="DomainObject.Predmet.ProtuStrankaListFormatedWithAdress_1">
      <item>SMALL HILL jednostavno društvo s ograničenom odgovornošću za trgovinu i turizam, Kralja Zvonimira 19, 21000 Split</item>
    </derivirana_varijabla>
  </DomainObject.Predmet.ProtuStrankaListFormatedWithAdress>
  <DomainObject.Predmet.ProtuStrankaListFormatedWithAdressOIB>
    <izvorni_sadrzaj>
      <item>SMALL HILL jednostavno društvo s ograničenom odgovornošću za trgovinu i turizam, OIB 59916609891, Kralja Zvonimira 19, 21000 Split</item>
    </izvorni_sadrzaj>
    <derivirana_varijabla naziv="DomainObject.Predmet.ProtuStrankaListFormatedWithAdressOIB_1">
      <item>SMALL HILL jednostavno društvo s ograničenom odgovornošću za trgovinu i turizam, OIB 59916609891, Kralja Zvonimira 19, 21000 Split</item>
    </derivirana_varijabla>
  </DomainObject.Predmet.ProtuStrankaListFormatedWithAdressOIB>
  <DomainObject.Predmet.ProtuStrankaListNazivFormated>
    <izvorni_sadrzaj>
      <item>SMALL HILL jednostavno društvo s ograničenom odgovornošću za trgovinu i turizam</item>
    </izvorni_sadrzaj>
    <derivirana_varijabla naziv="DomainObject.Predmet.ProtuStrankaListNazivFormated_1">
      <item>SMALL HILL jednostavno društvo s ograničenom odgovornošću za trgovinu i turizam</item>
    </derivirana_varijabla>
  </DomainObject.Predmet.ProtuStrankaListNazivFormated>
  <DomainObject.Predmet.ProtuStrankaListNazivFormatedOIB>
    <izvorni_sadrzaj>
      <item>SMALL HILL jednostavno društvo s ograničenom odgovornošću za trgovinu i turizam, OIB 59916609891</item>
    </izvorni_sadrzaj>
    <derivirana_varijabla naziv="DomainObject.Predmet.ProtuStrankaListNazivFormatedOIB_1">
      <item>SMALL HILL jednostavno društvo s ograničenom odgovornošću za trgovinu i turizam, OIB 59916609891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SMALL HILL jednostavno društvo s ograničenom odgovornošću za trgovinu i turizam</izvorni_sadrzaj>
    <derivirana_varijabla naziv="DomainObject.Predmet.ProtustrankaIDrugi_1">SMALL HILL jednostavno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SMALL HILL jednostavno društvo s ograničenom odgovornošću za trgovinu i turizam, OIB 59916609891, Kralja Zvonimira 19, 21000 Split</izvorni_sadrzaj>
    <derivirana_varijabla naziv="DomainObject.Predmet.ProtustrankaIDrugiAdressOIB_1">SMALL HILL jednostavno društvo s ograničenom odgovornošću za trgovinu i turizam, OIB 59916609891, Kralja Zvonimira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SMALL HILL jednostavno društvo s ograničenom odgovornošću za trgovinu i turizam</item>
      <item>FINANCIJSKA AGENCIJA, RC SPLIT</item>
    </izvorni_sadrzaj>
    <derivirana_varijabla naziv="DomainObject.Predmet.SudioniciListNaziv_1">
      <item>SMALL HILL jednostavno društvo s ograničenom odgovornošću za trgovinu i turizam</item>
      <item>FINANCIJSKA AGENCIJA, RC SPLIT</item>
    </derivirana_varijabla>
  </DomainObject.Predmet.SudioniciListNaziv>
  <DomainObject.Predmet.SudioniciListAdressOIB>
    <izvorni_sadrzaj>
      <item>SMALL HILL jednostavno društvo s ograničenom odgovornošću za trgovinu i turizam, OIB 59916609891, Kralja Zvonimira 19,21000 Split</item>
      <item>FINANCIJSKA AGENCIJA, RC SPLIT, OIB 85821130368, Mažuranićevo šetalište 24 b,21000 Split</item>
    </izvorni_sadrzaj>
    <derivirana_varijabla naziv="DomainObject.Predmet.SudioniciListAdressOIB_1">
      <item>SMALL HILL jednostavno društvo s ograničenom odgovornošću za trgovinu i turizam, OIB 59916609891, Kralja Zvonimira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59916609891</item>
      <item>, OIB 85821130368</item>
    </izvorni_sadrzaj>
    <derivirana_varijabla naziv="DomainObject.Predmet.SudioniciListNazivOIB_1">
      <item>, OIB 59916609891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1792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2016-05-02T06:04:00Z</cp:lastPrinted>
  <dcterms:modified xmlns:xsi="http://www.w3.org/2001/XMLSchema-instance" xsi:type="dcterms:W3CDTF">2016-05-02T06:19:00Z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