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c148" w14:paraId="42fc148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786B13">
        <w:t>811/16-14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786B13">
        <w:t xml:space="preserve">Financijska agencija OIB 85821130368, Regionalni centar Osijek, Podružnica Osijek L. Jagera 3 za otvaranje stečajnog postupka nad dužnikom </w:t>
      </w:r>
      <w:r w:rsidR="00786B13" w:rsidRPr="00786B13">
        <w:t>DVIJE ŽABICE j.d.o.o., Vinkovci, Sv. Antuna Padovanskog 6/a, OIB: 63874862654, MBS: 030129007</w:t>
      </w:r>
      <w:r w:rsidRPr="0006039A">
        <w:t>,</w:t>
      </w:r>
      <w:r>
        <w:t xml:space="preserve"> dana </w:t>
      </w:r>
      <w:r w:rsidR="0006039A">
        <w:t>19</w:t>
      </w:r>
      <w:r w:rsidR="00501294">
        <w:t>. lipnja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786B13">
        <w:t>Ana Gavrić, OIB: 82545392267, Mirkovci, Diverzantskog odreda 5, zastupana po punomoćniku – odvjetniku Mijo Maćaš iz Vinkovaca, V. Nazora 23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786B13">
        <w:t>4.500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86B13">
        <w:t>811</w:t>
      </w:r>
      <w:r w:rsidR="0002699C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786B13">
        <w:t>Ana Gavrić, OIB: 82545392267, Mirkovci, Diverzantskog odreda 5, zastupana po punomoćniku – odvjetniku Mijo Maćaš iz Vinkovaca, V. Nazora 23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786B13">
        <w:t>4.500</w:t>
      </w:r>
      <w:r w:rsidRPr="003E6B02">
        <w:t>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786B13">
        <w:t>811</w:t>
      </w:r>
      <w:r w:rsidR="0002699C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86B13">
        <w:t>Ana Gavrić, OIB: 82545392267, Mirkovci, Diverzantskog odreda 5, zastupana po punomoćniku – odvjetniku Mijo Maćaš iz Vinkovaca, V. Nazora 23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86B13" w:rsidP="00C06AA6" w:rsidR="00786B13">
      <w:pPr>
        <w:ind w:left="1320"/>
        <w:jc w:val="both"/>
      </w:pPr>
    </w:p>
    <w:p w:rsidRDefault="007E6D1A" w:rsidP="007E6D1A" w:rsidR="007E6D1A">
      <w:pPr>
        <w:jc w:val="both"/>
      </w:pPr>
    </w:p>
    <w:p w:rsidRDefault="00786B13" w:rsidP="007E6D1A" w:rsidR="00786B13">
      <w:pPr>
        <w:ind w:hanging="720" w:left="720"/>
        <w:jc w:val="both"/>
      </w:pPr>
    </w:p>
    <w:p w:rsidRDefault="00786B13" w:rsidP="00D235ED" w:rsidR="00786B13">
      <w:pPr>
        <w:ind w:hanging="720" w:left="720"/>
        <w:jc w:val="right"/>
      </w:pPr>
      <w:r>
        <w:lastRenderedPageBreak/>
        <w:t>Broj: 6 St-811/16-14</w:t>
      </w:r>
    </w:p>
    <w:p w:rsidRDefault="00786B13" w:rsidP="007E6D1A" w:rsidR="00786B13">
      <w:pPr>
        <w:ind w:hanging="720" w:left="720"/>
        <w:jc w:val="both"/>
      </w:pPr>
    </w:p>
    <w:p w:rsidRDefault="00786B13" w:rsidP="00786B13" w:rsidR="007E6D1A">
      <w:pPr>
        <w:ind w:hanging="12" w:left="720"/>
        <w:jc w:val="both"/>
      </w:pPr>
      <w:r>
        <w:t>III</w:t>
      </w:r>
      <w:r>
        <w:tab/>
      </w:r>
      <w:r w:rsidR="007E6D1A">
        <w:t>Ukoliko 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</w:t>
      </w:r>
      <w:r w:rsidR="00742CE9">
        <w:t xml:space="preserve">nje dužnika, </w:t>
      </w:r>
      <w:r>
        <w:t>Ana Gavrić, OIB: 82545392267, Mirkovci, Diverzantskog odreda 5, zastupana po punomoćniku – odvjetniku Mijo Maćaš iz Vinkovaca, V. Nazora 23</w:t>
      </w:r>
      <w:r w:rsidR="004E52F8" w:rsidRPr="004E52F8">
        <w:t xml:space="preserve">, </w:t>
      </w:r>
      <w:r w:rsidR="007E6D1A">
        <w:t>ne postup</w:t>
      </w:r>
      <w:r w:rsidR="000634F3">
        <w:t>i</w:t>
      </w:r>
      <w:r w:rsidR="007E6D1A">
        <w:t xml:space="preserve"> po nalogu suda iz točke I, ovo rješenje će se po pravomoćnosti dostaviti FINI radi provedbe ovrhe iz točke II izreke rješenja.</w:t>
      </w:r>
    </w:p>
    <w:p w:rsidRDefault="00575D73" w:rsidP="00D235ED" w:rsidR="0006039A">
      <w:pPr>
        <w:jc w:val="both"/>
      </w:pPr>
      <w:r>
        <w:t xml:space="preserve">            </w:t>
      </w:r>
      <w:r w:rsidR="000E06CF">
        <w:t xml:space="preserve">    </w:t>
      </w:r>
    </w:p>
    <w:p w:rsidRDefault="007E6D1A" w:rsidP="00D235ED" w:rsidR="007E6D1A" w:rsidRPr="00D235ED">
      <w:pPr>
        <w:jc w:val="center"/>
      </w:pPr>
      <w:r>
        <w:t>Obrazloženje</w:t>
      </w: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786B13">
        <w:rPr>
          <w:bCs/>
        </w:rPr>
        <w:t>4. travnja</w:t>
      </w:r>
      <w:r w:rsidR="0006039A">
        <w:rPr>
          <w:bCs/>
        </w:rPr>
        <w:t xml:space="preserve"> 201</w:t>
      </w:r>
      <w:r w:rsidR="0002699C">
        <w:rPr>
          <w:bCs/>
        </w:rPr>
        <w:t>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786B13" w:rsidRPr="00786B13">
        <w:t>DVIJE ŽABICE j.d.o.o., Vinkovci, Sv. Antuna Padovanskog 6/a, OIB: 63874862654, MBS: 030129007</w:t>
      </w:r>
      <w:r w:rsidR="003E6B02">
        <w:t xml:space="preserve">, temeljem odredbe članka </w:t>
      </w:r>
      <w:r w:rsidR="00786B13">
        <w:t>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786B13">
        <w:t>811</w:t>
      </w:r>
      <w:r w:rsidR="0002699C">
        <w:t>/16</w:t>
      </w:r>
      <w:r w:rsidR="007D3892">
        <w:t xml:space="preserve"> od </w:t>
      </w:r>
      <w:r w:rsidR="00786B13">
        <w:t>8</w:t>
      </w:r>
      <w:r w:rsidR="0002699C">
        <w:t>. studenog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786B13">
        <w:t>Ana Gavrić, OIB: 82545392267, Mirkovci, Diverzantskog odreda 5, zastupana po punomoćniku – odvjetniku Mijo Maćaš iz Vinkovaca, V. Nazora 23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786B13">
        <w:t>811</w:t>
      </w:r>
      <w:r w:rsidR="0002699C">
        <w:t>/16</w:t>
      </w:r>
      <w:r w:rsidR="007D3892">
        <w:t xml:space="preserve"> od </w:t>
      </w:r>
      <w:r w:rsidR="00786B13">
        <w:t>10. ožujka</w:t>
      </w:r>
      <w:r w:rsidR="0002699C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786B13">
        <w:t>3.500</w:t>
      </w:r>
      <w:r w:rsidR="007E6D1A">
        <w:t>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786B13">
        <w:t>811</w:t>
      </w:r>
      <w:r w:rsidR="0002699C">
        <w:t>/16</w:t>
      </w:r>
      <w:r w:rsidR="004C05DB">
        <w:t xml:space="preserve"> od </w:t>
      </w:r>
      <w:r w:rsidR="00786B13">
        <w:t>8</w:t>
      </w:r>
      <w:r w:rsidR="0002699C">
        <w:t>.11.2016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786B13">
        <w:t>Ana Gavrić, OIB: 82545392267, Mirkovci, Diverzantskog odreda 5, zastupana po punomoćniku – odvjetniku Mijo Maćaš iz Vinkovaca, V. Nazora 23</w:t>
      </w:r>
      <w:r w:rsidR="0006039A">
        <w:t xml:space="preserve"> </w:t>
      </w:r>
      <w:r w:rsidR="003E6B02">
        <w:t xml:space="preserve">zaprimio je dana </w:t>
      </w:r>
      <w:r w:rsidR="00786B13">
        <w:t>14</w:t>
      </w:r>
      <w:r w:rsidR="0006039A">
        <w:t>. studeni</w:t>
      </w:r>
      <w:r w:rsidR="005C6334">
        <w:t xml:space="preserve"> 2016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786B13">
        <w:t>10.03</w:t>
      </w:r>
      <w:r w:rsidR="005C6334">
        <w:t>.2017</w:t>
      </w:r>
      <w:r w:rsidR="000E06CF">
        <w:t xml:space="preserve">. g. zaprimio je </w:t>
      </w:r>
      <w:r w:rsidR="00D235ED">
        <w:t>16. ožujka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06039A">
        <w:t>19</w:t>
      </w:r>
      <w:r w:rsidR="00501294">
        <w:t>. lipnja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D235ED" w:rsidR="007E6D1A"/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D235ED">
        <w:t>- zast.po pun.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D235ED" w:rsidR="007A4540">
      <w:pPr>
        <w:numPr>
          <w:ilvl w:val="0"/>
          <w:numId w:val="11"/>
        </w:numPr>
      </w:pPr>
      <w:r>
        <w:t>K</w:t>
      </w:r>
      <w:r w:rsidR="00390D58">
        <w:t>.</w:t>
      </w:r>
      <w:r w:rsidR="005C6334">
        <w:t>14/7</w:t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38B1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2699C"/>
    <w:rsid w:val="000407F7"/>
    <w:rsid w:val="00050FF8"/>
    <w:rsid w:val="00053367"/>
    <w:rsid w:val="000535EA"/>
    <w:rsid w:val="0006039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37F94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01294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C6334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702C02"/>
    <w:rsid w:val="00723D92"/>
    <w:rsid w:val="0073010A"/>
    <w:rsid w:val="00742CE9"/>
    <w:rsid w:val="007538B1"/>
    <w:rsid w:val="00766D29"/>
    <w:rsid w:val="0077329E"/>
    <w:rsid w:val="0078009A"/>
    <w:rsid w:val="007809C2"/>
    <w:rsid w:val="00786B13"/>
    <w:rsid w:val="007959BD"/>
    <w:rsid w:val="00796AED"/>
    <w:rsid w:val="007A2BBB"/>
    <w:rsid w:val="007A4540"/>
    <w:rsid w:val="007D3892"/>
    <w:rsid w:val="007E4447"/>
    <w:rsid w:val="007E6D1A"/>
    <w:rsid w:val="00814537"/>
    <w:rsid w:val="00817C66"/>
    <w:rsid w:val="00826384"/>
    <w:rsid w:val="008357C3"/>
    <w:rsid w:val="008409A8"/>
    <w:rsid w:val="00857D7A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35ED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8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3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8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DVIJE ŽABICE j.d.o.o. za ugostiteljske djelatnosti</izvorni_sadrzaj>
    <derivirana_varijabla naziv="DomainObject.Predmet.ProtustrankaFormated_1">  DVIJE ŽABICE j.d.o.o. za ugostiteljske djelatnosti</derivirana_varijabla>
  </DomainObject.Predmet.ProtustrankaFormated>
  <DomainObject.Predmet.ProtustrankaFormatedOIB>
    <izvorni_sadrzaj>  DVIJE ŽABICE j.d.o.o. za ugostiteljske djelatnosti, OIB 63874862654</izvorni_sadrzaj>
    <derivirana_varijabla naziv="DomainObject.Predmet.ProtustrankaFormatedOIB_1">  DVIJE ŽABICE j.d.o.o. za ugostiteljske djelatnosti, OIB 63874862654</derivirana_varijabla>
  </DomainObject.Predmet.ProtustrankaFormatedOIB>
  <DomainObject.Predmet.ProtustrankaFormatedWithAdress>
    <izvorni_sadrzaj> DVIJE ŽABICE j.d.o.o. za ugostiteljske djelatnosti, Sv. Antuna Padovanskog 6/a, 32100 Vinkovci</izvorni_sadrzaj>
    <derivirana_varijabla naziv="DomainObject.Predmet.ProtustrankaFormatedWithAdress_1"> DVIJE ŽABICE j.d.o.o. za ugostiteljske djelatnosti, Sv. Antuna Padovanskog 6/a, 32100 Vinkovci</derivirana_varijabla>
  </DomainObject.Predmet.ProtustrankaFormatedWithAdress>
  <DomainObject.Predmet.ProtustrankaFormatedWithAdressOIB>
    <izvorni_sadrzaj> DVIJE ŽABICE j.d.o.o. za ugostiteljske djelatnosti, OIB 63874862654, Sv. Antuna Padovanskog 6/a, 32100 Vinkovci</izvorni_sadrzaj>
    <derivirana_varijabla naziv="DomainObject.Predmet.ProtustrankaFormatedWithAdressOIB_1"> DVIJE ŽABICE j.d.o.o. za ugostiteljske djelatnosti, OIB 63874862654, Sv. Antuna Padovanskog 6/a, 32100 Vinkovci</derivirana_varijabla>
  </DomainObject.Predmet.ProtustrankaFormatedWithAdressOIB>
  <DomainObject.Predmet.ProtustrankaWithAdress>
    <izvorni_sadrzaj>DVIJE ŽABICE j.d.o.o. za ugostiteljske djelatnosti Sv. Antuna Padovanskog 6/a, 32100 Vinkovci</izvorni_sadrzaj>
    <derivirana_varijabla naziv="DomainObject.Predmet.ProtustrankaWithAdress_1">DVIJE ŽABICE j.d.o.o. za ugostiteljske djelatnosti Sv. Antuna Padovanskog 6/a, 32100 Vinkovci</derivirana_varijabla>
  </DomainObject.Predmet.ProtustrankaWithAdress>
  <DomainObject.Predmet.ProtustrankaWithAdressOIB>
    <izvorni_sadrzaj>DVIJE ŽABICE j.d.o.o. za ugostiteljske djelatnosti, OIB 63874862654, Sv. Antuna Padovanskog 6/a, 32100 Vinkovci</izvorni_sadrzaj>
    <derivirana_varijabla naziv="DomainObject.Predmet.ProtustrankaWithAdressOIB_1">DVIJE ŽABICE j.d.o.o. za ugostiteljske djelatnosti, OIB 63874862654, Sv. Antuna Padovanskog 6/a, 32100 Vinkovci</derivirana_varijabla>
  </DomainObject.Predmet.ProtustrankaWithAdressOIB>
  <DomainObject.Predmet.ProtustrankaNazivFormated>
    <izvorni_sadrzaj>DVIJE ŽABICE j.d.o.o. za ugostiteljske djelatnosti</izvorni_sadrzaj>
    <derivirana_varijabla naziv="DomainObject.Predmet.ProtustrankaNazivFormated_1">DVIJE ŽABICE j.d.o.o. za ugostiteljske djelatnosti</derivirana_varijabla>
  </DomainObject.Predmet.ProtustrankaNazivFormated>
  <DomainObject.Predmet.ProtustrankaNazivFormatedOIB>
    <izvorni_sadrzaj>DVIJE ŽABICE j.d.o.o. za ugostiteljske djelatnosti, OIB 63874862654</izvorni_sadrzaj>
    <derivirana_varijabla naziv="DomainObject.Predmet.ProtustrankaNazivFormatedOIB_1">DVIJE ŽABICE j.d.o.o. za ugostiteljske djelatnosti, OIB 63874862654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DVIJE ŽABICE j.d.o.o. za ugostiteljske djelatnosti</item>
    </izvorni_sadrzaj>
    <derivirana_varijabla naziv="DomainObject.Predmet.ProtuStrankaListFormated_1">
      <item>DVIJE ŽABICE j.d.o.o. za ugostiteljske djelatnosti</item>
    </derivirana_varijabla>
  </DomainObject.Predmet.ProtuStrankaListFormated>
  <DomainObject.Predmet.ProtuStrankaListFormatedOIB>
    <izvorni_sadrzaj>
      <item>DVIJE ŽABICE j.d.o.o. za ugostiteljske djelatnosti, OIB 63874862654</item>
    </izvorni_sadrzaj>
    <derivirana_varijabla naziv="DomainObject.Predmet.ProtuStrankaListFormatedOIB_1">
      <item>DVIJE ŽABICE j.d.o.o. za ugostiteljske djelatnosti, OIB 63874862654</item>
    </derivirana_varijabla>
  </DomainObject.Predmet.ProtuStrankaListFormatedOIB>
  <DomainObject.Predmet.ProtuStrankaListFormatedWithAdress>
    <izvorni_sadrzaj>
      <item>DVIJE ŽABICE j.d.o.o. za ugostiteljske djelatnosti, Sv. Antuna Padovanskog 6/a, 32100 Vinkovci</item>
    </izvorni_sadrzaj>
    <derivirana_varijabla naziv="DomainObject.Predmet.ProtuStrankaListFormatedWithAdress_1">
      <item>DVIJE ŽABICE j.d.o.o. za ugostiteljske djelatnosti, Sv. Antuna Padovanskog 6/a, 32100 Vinkovci</item>
    </derivirana_varijabla>
  </DomainObject.Predmet.ProtuStrankaListFormatedWithAdress>
  <DomainObject.Predmet.ProtuStrankaListFormatedWithAdressOIB>
    <izvorni_sadrzaj>
      <item>DVIJE ŽABICE j.d.o.o. za ugostiteljske djelatnosti, OIB 63874862654, Sv. Antuna Padovanskog 6/a, 32100 Vinkovci</item>
    </izvorni_sadrzaj>
    <derivirana_varijabla naziv="DomainObject.Predmet.ProtuStrankaListFormatedWithAdressOIB_1">
      <item>DVIJE ŽABICE j.d.o.o. za ugostiteljske djelatnosti, OIB 63874862654, Sv. Antuna Padovanskog 6/a, 32100 Vinkovci</item>
    </derivirana_varijabla>
  </DomainObject.Predmet.ProtuStrankaListFormatedWithAdressOIB>
  <DomainObject.Predmet.ProtuStrankaListNazivFormated>
    <izvorni_sadrzaj>
      <item>DVIJE ŽABICE j.d.o.o. za ugostiteljske djelatnosti</item>
    </izvorni_sadrzaj>
    <derivirana_varijabla naziv="DomainObject.Predmet.ProtuStrankaListNazivFormated_1">
      <item>DVIJE ŽABICE j.d.o.o. za ugostiteljske djelatnosti</item>
    </derivirana_varijabla>
  </DomainObject.Predmet.ProtuStrankaListNazivFormated>
  <DomainObject.Predmet.ProtuStrankaListNazivFormatedOIB>
    <izvorni_sadrzaj>
      <item>DVIJE ŽABICE j.d.o.o. za ugostiteljske djelatnosti, OIB 63874862654</item>
    </izvorni_sadrzaj>
    <derivirana_varijabla naziv="DomainObject.Predmet.ProtuStrankaListNazivFormatedOIB_1">
      <item>DVIJE ŽABICE j.d.o.o. za ugostiteljske djelatnosti, OIB 63874862654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DVIJE ŽABICE j.d.o.o. za ugostiteljske djelatnosti</izvorni_sadrzaj>
    <derivirana_varijabla naziv="DomainObject.Predmet.ProtustrankaIDrugi_1">DVIJE ŽABICE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DVIJE ŽABICE j.d.o.o. za ugostiteljske djelatnosti, OIB 63874862654, Sv. Antuna Padovanskog 6/a, 32100 Vinkovci</izvorni_sadrzaj>
    <derivirana_varijabla naziv="DomainObject.Predmet.ProtustrankaIDrugiAdressOIB_1">DVIJE ŽABICE j.d.o.o. za ugostiteljske djelatnosti, OIB 63874862654, Sv. Antuna Padovanskog 6/a,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St-811/2016-13</izvorni_sadrzaj>
    <derivirana_varijabla naziv="DomainObject.Predmet.OdlukaRjesenje.Oznaka_1">St-811/2016-13</derivirana_varijabla>
  </DomainObject.Predmet.OdlukaRjesenje.Oznaka>
  <DomainObject.Predmet.SudioniciListNaziv>
    <izvorni_sadrzaj>
      <item>FINA RC OSIJEK</item>
      <item>DVIJE ŽABICE j.d.o.o. za ugostiteljske djelatnosti</item>
    </izvorni_sadrzaj>
    <derivirana_varijabla naziv="DomainObject.Predmet.SudioniciListNaziv_1">
      <item>FINA RC OSIJEK</item>
      <item>DVIJE ŽABICE j.d.o.o. za ugostiteljske djelatnosti</item>
    </derivirana_varijabla>
  </DomainObject.Predmet.SudioniciListNaziv>
  <DomainObject.Predmet.SudioniciListAdressOIB>
    <izvorni_sadrzaj>
      <item>FINA RC OSIJEK, OIB 85821130368</item>
      <item>DVIJE ŽABICE j.d.o.o. za ugostiteljske djelatnosti, OIB 63874862654, Sv. Antuna Padovanskog 6/a,32100 Vinkovci</item>
    </izvorni_sadrzaj>
    <derivirana_varijabla naziv="DomainObject.Predmet.SudioniciListAdressOIB_1">
      <item>FINA RC OSIJEK, OIB 85821130368</item>
      <item>DVIJE ŽABICE j.d.o.o. za ugostiteljske djelatnosti, OIB 63874862654, Sv. Antuna Padovanskog 6/a,32100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63874862654</item>
    </izvorni_sadrzaj>
    <derivirana_varijabla naziv="DomainObject.Predmet.SudioniciListNazivOIB_1">
      <item>, OIB 85821130368</item>
      <item>, OIB 63874862654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5BB82-8F8C-44D8-BFA2-FE88DCF51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3688</properties:Characters>
  <properties:Lines>99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2017-06-19T07:48:00Z</dcterms:created>
  <dc:creator>Korisnik</dc:creator>
  <cp:lastModifiedBy>Žana Bem</cp:lastModifiedBy>
  <cp:lastPrinted>2017-01-11T07:11:00Z</cp:lastPrinted>
  <dcterms:modified xmlns:xsi="http://www.w3.org/2001/XMLSchema-instance" xsi:type="dcterms:W3CDTF">2017-06-19T07:50:00Z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