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ba8f" w14:paraId="ac8ba8f" w:rsidRDefault="005D6E91" w:rsidP="005D6E91" w:rsidR="005D6E91">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D6E91" w:rsidP="005D6E91" w:rsidR="005D6E91">
      <w:pPr>
        <w:spacing w:after="0"/>
        <w:jc w:val="both"/>
      </w:pPr>
      <w:r>
        <w:t xml:space="preserve">       REPUBLIKA HRVATSKA</w:t>
      </w:r>
    </w:p>
    <w:p w:rsidRDefault="005D6E91" w:rsidP="005D6E91" w:rsidR="005D6E91">
      <w:pPr>
        <w:spacing w:after="0"/>
        <w:jc w:val="both"/>
      </w:pPr>
      <w:r>
        <w:rPr>
          <w:lang w:val="pt-BR"/>
        </w:rPr>
        <w:t>TRGOVA</w:t>
      </w:r>
      <w:r>
        <w:t>Č</w:t>
      </w:r>
      <w:r>
        <w:rPr>
          <w:lang w:val="pt-BR"/>
        </w:rPr>
        <w:t>KI SUD U VARA</w:t>
      </w:r>
      <w:r>
        <w:t>Ž</w:t>
      </w:r>
      <w:r>
        <w:rPr>
          <w:lang w:val="pt-BR"/>
        </w:rPr>
        <w:t>DINU</w:t>
      </w:r>
    </w:p>
    <w:p w:rsidRDefault="005D6E91" w:rsidP="005D6E91" w:rsidR="005D6E91">
      <w:pPr>
        <w:spacing w:after="0"/>
        <w:rPr>
          <w:bCs/>
        </w:rPr>
      </w:pPr>
      <w:r>
        <w:t xml:space="preserve">                      </w:t>
      </w:r>
      <w:r>
        <w:rPr>
          <w:lang w:val="pt-BR"/>
        </w:rPr>
        <w:t>B. Radić 2</w:t>
      </w:r>
      <w:r>
        <w:rPr>
          <w:bCs/>
        </w:rPr>
        <w:t xml:space="preserve">   </w:t>
      </w:r>
    </w:p>
    <w:p w:rsidRDefault="005D6E91" w:rsidP="005D6E91" w:rsidR="005D6E91">
      <w:pPr>
        <w:spacing w:after="0"/>
        <w:jc w:val="both"/>
      </w:pPr>
      <w:r>
        <w:t xml:space="preserve">                   </w:t>
      </w:r>
      <w:r>
        <w:tab/>
      </w:r>
      <w:r>
        <w:tab/>
      </w:r>
      <w:r>
        <w:tab/>
      </w:r>
      <w:r>
        <w:tab/>
      </w:r>
      <w:r>
        <w:tab/>
        <w:t xml:space="preserve">                          Poslovni broj: 3 St-44/17-9 </w:t>
      </w:r>
    </w:p>
    <w:p w:rsidRDefault="005D6E91" w:rsidP="005D6E91" w:rsidR="005D6E91">
      <w:pPr>
        <w:spacing w:after="0"/>
        <w:jc w:val="both"/>
      </w:pPr>
      <w:r>
        <w:t xml:space="preserve">        </w:t>
      </w: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center"/>
      </w:pPr>
      <w:r>
        <w:t>R E P U B L I K A   H R V A T S K A</w:t>
      </w:r>
    </w:p>
    <w:p w:rsidRDefault="005D6E91" w:rsidP="005D6E91" w:rsidR="005D6E91">
      <w:pPr>
        <w:spacing w:after="0"/>
        <w:jc w:val="center"/>
        <w:rPr>
          <w:b/>
        </w:rPr>
      </w:pPr>
    </w:p>
    <w:p w:rsidRDefault="005D6E91" w:rsidP="005D6E91" w:rsidR="005D6E91">
      <w:pPr>
        <w:spacing w:after="0"/>
        <w:jc w:val="center"/>
      </w:pPr>
      <w:r>
        <w:rPr>
          <w:b/>
          <w:sz w:val="32"/>
          <w:szCs w:val="32"/>
        </w:rPr>
        <w:t xml:space="preserve"> </w:t>
      </w:r>
      <w:r>
        <w:t>R J E Š E NJ E</w:t>
      </w:r>
    </w:p>
    <w:p w:rsidRDefault="005D6E91" w:rsidP="005D6E91" w:rsidR="005D6E91">
      <w:pPr>
        <w:spacing w:after="0"/>
        <w:jc w:val="center"/>
      </w:pPr>
    </w:p>
    <w:p w:rsidRDefault="005D6E91" w:rsidP="005D6E91" w:rsidR="005D6E91">
      <w:pPr>
        <w:spacing w:after="0"/>
        <w:jc w:val="center"/>
      </w:pPr>
    </w:p>
    <w:p w:rsidRDefault="005D6E91" w:rsidP="005D6E91" w:rsidR="005D6E91">
      <w:pPr>
        <w:spacing w:after="0"/>
        <w:jc w:val="both"/>
      </w:pPr>
      <w:r>
        <w:tab/>
        <w:t>Trgovački sud u Varaždinu, po sucu toga suda Jasni Lekić, kao stečajnom sucu, u stečajnom predmetu u povodu prijedloga predlagatelja Republika Hrvatska, Ministarstvo financija-Porezna uprava, Područni ured sjeverna Hrvatska, zastupan po Županijskom državnom odvjetništvu u Varaždinu, protiv dužnika CUGI društvo s ograničenom odgovornošću za trgovinu, proizvodnju i usluge, skraćena tvrtka: CUGI d.o.o. Podravske Sesvete, Ljudevita Gaja 52, MBS: 070102679, OIB: 92344006835, radi otvaranja stečajnog postupka nad dužnikom, dana 12. lipnja 2017. godine,</w:t>
      </w:r>
    </w:p>
    <w:p w:rsidRDefault="005D6E91" w:rsidP="005D6E91" w:rsidR="005D6E91">
      <w:pPr>
        <w:spacing w:after="0"/>
        <w:jc w:val="both"/>
      </w:pPr>
    </w:p>
    <w:p w:rsidRDefault="005D6E91" w:rsidP="005D6E91" w:rsidR="005D6E91">
      <w:pPr>
        <w:tabs>
          <w:tab w:pos="3870" w:val="left"/>
        </w:tabs>
        <w:spacing w:after="0"/>
        <w:jc w:val="both"/>
      </w:pPr>
    </w:p>
    <w:p w:rsidRDefault="005D6E91" w:rsidP="005D6E91" w:rsidR="005D6E91">
      <w:pPr>
        <w:spacing w:after="0"/>
        <w:jc w:val="center"/>
      </w:pPr>
      <w:r>
        <w:t>r i j e š i o    j e:</w:t>
      </w:r>
    </w:p>
    <w:p w:rsidRDefault="005D6E91" w:rsidP="005D6E91" w:rsidR="005D6E91">
      <w:pPr>
        <w:spacing w:after="0"/>
        <w:jc w:val="center"/>
      </w:pPr>
    </w:p>
    <w:p w:rsidRDefault="005D6E91" w:rsidP="005D6E91" w:rsidR="005D6E91">
      <w:pPr>
        <w:spacing w:after="0"/>
        <w:jc w:val="both"/>
      </w:pPr>
      <w:r>
        <w:tab/>
      </w:r>
    </w:p>
    <w:p w:rsidRDefault="005D6E91" w:rsidP="005D6E91" w:rsidR="005D6E91">
      <w:pPr>
        <w:pStyle w:val="Odlomakpopisa"/>
        <w:numPr>
          <w:ilvl w:val="0"/>
          <w:numId w:val="47"/>
        </w:numPr>
        <w:tabs>
          <w:tab w:pos="851" w:val="clear"/>
        </w:tabs>
        <w:spacing w:after="0"/>
        <w:contextualSpacing/>
      </w:pPr>
      <w:r>
        <w:t>Dužniku CUGI društvo s ograničenom odgovornošću za trgovinu, proizvodnju i usluge, skraćena tvrtka: CUGI d.o.o. Podravske Sesvete, Ljudevita Gaja 52, MBS: 070102679, OIB: 92344006835, postavlja se privremeni stečajni upravitelj Zorislav Novoselac iz Osijeka, Kapucinska 27/II, OIB: 35178090537.</w:t>
      </w:r>
    </w:p>
    <w:p w:rsidRDefault="005D6E91" w:rsidP="005D6E91" w:rsidR="005D6E91">
      <w:pPr>
        <w:pStyle w:val="Odlomakpopisa"/>
        <w:spacing w:after="0"/>
        <w:ind w:left="1065"/>
      </w:pPr>
    </w:p>
    <w:p w:rsidRDefault="005D6E91" w:rsidP="005D6E91" w:rsidR="005D6E91">
      <w:pPr>
        <w:pStyle w:val="Odlomakpopisa"/>
        <w:numPr>
          <w:ilvl w:val="0"/>
          <w:numId w:val="47"/>
        </w:numPr>
        <w:tabs>
          <w:tab w:pos="851" w:val="clear"/>
        </w:tabs>
        <w:spacing w:after="0"/>
        <w:contextualSpacing/>
      </w:pPr>
      <w:r>
        <w:t xml:space="preserve">Privremeni stečajni upravitelj dužan je: </w:t>
      </w:r>
    </w:p>
    <w:p w:rsidRDefault="005D6E91" w:rsidP="005D6E91" w:rsidR="005D6E91">
      <w:pPr>
        <w:pStyle w:val="Odlomakpopisa"/>
        <w:numPr>
          <w:ilvl w:val="0"/>
          <w:numId w:val="48"/>
        </w:numPr>
        <w:tabs>
          <w:tab w:pos="851" w:val="clear"/>
        </w:tabs>
        <w:spacing w:after="0"/>
        <w:contextualSpacing/>
      </w:pPr>
      <w:r>
        <w:t xml:space="preserve">zaštiti i održavati imovinu dužnika </w:t>
      </w:r>
    </w:p>
    <w:p w:rsidRDefault="005D6E91" w:rsidP="005D6E91" w:rsidR="005D6E91">
      <w:pPr>
        <w:pStyle w:val="Odlomakpopisa"/>
        <w:numPr>
          <w:ilvl w:val="0"/>
          <w:numId w:val="48"/>
        </w:numPr>
        <w:tabs>
          <w:tab w:pos="851" w:val="clear"/>
        </w:tabs>
        <w:spacing w:after="0"/>
        <w:contextualSpacing/>
      </w:pPr>
      <w:r>
        <w:t>nastaviti s vođenjem dužnikova poslovanja sve do odluke o otvaranju stečajnog postupka</w:t>
      </w:r>
    </w:p>
    <w:p w:rsidRDefault="005D6E91" w:rsidP="005D6E91" w:rsidR="005D6E91">
      <w:pPr>
        <w:pStyle w:val="Odlomakpopisa"/>
        <w:numPr>
          <w:ilvl w:val="0"/>
          <w:numId w:val="48"/>
        </w:numPr>
        <w:tabs>
          <w:tab w:pos="851" w:val="clear"/>
        </w:tabs>
        <w:spacing w:after="0"/>
        <w:contextualSpacing/>
      </w:pPr>
      <w:r>
        <w:t>ispitati mogu li se imovinom dužnika namiriti troškovi postupka, te dostaviti izvješće o stanju stečajnog dužnika i stanju stečajne mase, u roku od 30 dana.</w:t>
      </w:r>
    </w:p>
    <w:p w:rsidRDefault="005D6E91" w:rsidP="005D6E91" w:rsidR="005D6E91">
      <w:pPr>
        <w:spacing w:after="0"/>
        <w:jc w:val="both"/>
      </w:pPr>
    </w:p>
    <w:p w:rsidRDefault="005D6E91" w:rsidP="005D6E91" w:rsidR="005D6E91">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5D6E91" w:rsidP="005D6E91" w:rsidR="005D6E91">
      <w:pPr>
        <w:pStyle w:val="Odlomakpopisa"/>
        <w:spacing w:after="0"/>
        <w:ind w:left="1065"/>
      </w:pPr>
    </w:p>
    <w:p w:rsidRDefault="005D6E91" w:rsidP="005D6E91" w:rsidR="005D6E91">
      <w:pPr>
        <w:pStyle w:val="Odlomakpopisa"/>
        <w:numPr>
          <w:ilvl w:val="0"/>
          <w:numId w:val="47"/>
        </w:numPr>
        <w:tabs>
          <w:tab w:pos="851" w:val="clear"/>
        </w:tabs>
        <w:spacing w:after="0"/>
        <w:contextualSpacing/>
      </w:pPr>
      <w:r>
        <w:t>Nalaže se RH MUP, Policijskoj upravi Koprivničko-Križevačkoj, upis zabrane raspolaganja vozila u vlasništvu dužnika i to teretni automobil marke Volkswagen, model 2.5 TDI/LT 35, godina proizvodnje: 1999., reg. oznake KC493FC, broj šasije: WV1ZZZ2DZYH009450.</w:t>
      </w:r>
    </w:p>
    <w:p w:rsidRDefault="005D6E91" w:rsidP="005D6E91" w:rsidR="005D6E91">
      <w:pPr>
        <w:spacing w:after="0"/>
        <w:jc w:val="center"/>
      </w:pPr>
      <w:r>
        <w:lastRenderedPageBreak/>
        <w:t>Obrazloženje</w:t>
      </w:r>
    </w:p>
    <w:p w:rsidRDefault="005D6E91" w:rsidP="005D6E91" w:rsidR="005D6E91">
      <w:pPr>
        <w:spacing w:after="0"/>
        <w:jc w:val="center"/>
      </w:pPr>
    </w:p>
    <w:p w:rsidRDefault="005D6E91" w:rsidP="005D6E91" w:rsidR="005D6E91">
      <w:pPr>
        <w:spacing w:after="0"/>
        <w:jc w:val="center"/>
      </w:pPr>
    </w:p>
    <w:p w:rsidRDefault="005D6E91" w:rsidP="005D6E91" w:rsidR="005D6E91">
      <w:pPr>
        <w:spacing w:after="0"/>
        <w:ind w:firstLine="708"/>
        <w:jc w:val="both"/>
      </w:pPr>
      <w:r>
        <w:t>U ovom predmetu donijeto je rješenje o pokretanju prethodnog postupka radi utvrđivanja uvjeta za otvaranje stečajnog postupka broj 3 St-44/17-2 od 31.1.2017. i to nakon pravomoćnosti rješenja o obustavi skraćenog stečajnog postupka nad dužnikom broj 7 St-304/16-6 od 10.6.2016. jer je utvrđeno da je dužnik vlasnik vozila i to teretnog automobila marke Volkswagen, model 2.5 TDI/LT 35, godina proizvodnje: 1999., reg. oznake KC493FC, broj šasije: WV1ZZZ2DZYH009450.</w:t>
      </w:r>
    </w:p>
    <w:p w:rsidRDefault="005D6E91" w:rsidP="005D6E91" w:rsidR="005D6E91">
      <w:pPr>
        <w:spacing w:after="0"/>
        <w:jc w:val="both"/>
      </w:pPr>
      <w:r>
        <w:tab/>
        <w:t>U prethodnom postupku radi utvrđivanja uvjeta za otvaranje stečajnog postupka nad dužnikom sud je odredio mjere osiguranja koje smatra potrebnim kako bi se spriječilo da do donošenja odluke o prijedlogu za otvaranje stečajnog postupka ne nastupe takve promjene imovinskog položaja dužnika koje bi za vjerovnike mogle biti nepovoljne. Sud je imenovao privremenog stečajnog upravitelja uz odgovarajuću primjenu odredbi Stečajnog zakona (N.N. 71/15) o izboru i imenovanju stečajnog upravitelja, te zabranio raspolaganje imovinom dužnika odnosno odredio raspolaganje samo uz prethodnu suglasnost privremenog stečajnog upravitelja.</w:t>
      </w:r>
    </w:p>
    <w:p w:rsidRDefault="005D6E91" w:rsidP="005D6E91" w:rsidR="005D6E91">
      <w:pPr>
        <w:spacing w:after="0"/>
        <w:jc w:val="both"/>
      </w:pPr>
      <w:r>
        <w:tab/>
        <w:t>Tijekom prethodnog postupka sud je utvrdio da društvo od imovine ima samo vozilo i to teretni automobil marke Volkswagen, godina proizvodnje 1999., te podupirače. Prema iskazu direktorice društva, vozilo vrijedi oko 30.000,00 kn, a podupirači oko 2.000,00 kn. Stoga je sud postavio privremenog stečajnog upravitelja kako bi utvrdio da li se imovinom dužnika mogu pokriti troškovi stečajnog postupka.</w:t>
      </w:r>
    </w:p>
    <w:p w:rsidRDefault="005D6E91" w:rsidP="005D6E91" w:rsidR="005D6E91">
      <w:pPr>
        <w:spacing w:after="0"/>
        <w:jc w:val="both"/>
      </w:pPr>
      <w:r>
        <w:tab/>
        <w:t>Privremeni stečajni upravitelj će ispitati gospodarsko-financijsko stanje stečajnog dužnika, te mogu li se imovinom dužnika namiriti troškovi postupka, te dostaviti izvješće o stanju imovine društva, sve u roku od 30 dana.</w:t>
      </w: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p>
    <w:p w:rsidRDefault="005D6E91" w:rsidP="005D6E91" w:rsidR="005D6E91">
      <w:pPr>
        <w:spacing w:after="0"/>
        <w:ind w:firstLine="708"/>
        <w:jc w:val="both"/>
      </w:pPr>
      <w:r>
        <w:tab/>
      </w:r>
      <w:r>
        <w:tab/>
      </w:r>
      <w:r>
        <w:tab/>
        <w:t>U Varaždinu, 12. lipnja 2017. godine</w:t>
      </w:r>
    </w:p>
    <w:p w:rsidRDefault="005D6E91" w:rsidP="005D6E91" w:rsidR="005D6E91">
      <w:pPr>
        <w:spacing w:after="0"/>
        <w:ind w:firstLine="708"/>
        <w:jc w:val="both"/>
      </w:pPr>
    </w:p>
    <w:p w:rsidRDefault="005D6E91" w:rsidP="005D6E91" w:rsidR="005D6E91">
      <w:pPr>
        <w:spacing w:after="0"/>
        <w:ind w:firstLine="708"/>
        <w:jc w:val="both"/>
      </w:pPr>
    </w:p>
    <w:p w:rsidRDefault="005D6E91" w:rsidP="005D6E91" w:rsidR="005D6E91">
      <w:pPr>
        <w:spacing w:after="0"/>
        <w:ind w:firstLine="708"/>
        <w:jc w:val="both"/>
      </w:pPr>
    </w:p>
    <w:p w:rsidRDefault="005D6E91" w:rsidP="005D6E91" w:rsidR="005D6E91">
      <w:pPr>
        <w:spacing w:after="0"/>
        <w:ind w:firstLine="708"/>
        <w:jc w:val="both"/>
      </w:pPr>
      <w:r>
        <w:tab/>
      </w:r>
      <w:r>
        <w:tab/>
      </w:r>
      <w:r>
        <w:tab/>
      </w:r>
      <w:r>
        <w:tab/>
      </w:r>
      <w:r>
        <w:tab/>
      </w:r>
      <w:r>
        <w:tab/>
      </w:r>
      <w:r>
        <w:tab/>
      </w:r>
      <w:r>
        <w:tab/>
        <w:t>Stečajni sudac:</w:t>
      </w:r>
    </w:p>
    <w:p w:rsidRDefault="005D6E91" w:rsidP="005D6E91" w:rsidR="005D6E91">
      <w:pPr>
        <w:spacing w:after="0"/>
        <w:jc w:val="both"/>
      </w:pPr>
    </w:p>
    <w:p w:rsidRDefault="005D6E91" w:rsidP="005D6E91" w:rsidR="005D6E91">
      <w:pPr>
        <w:spacing w:after="0"/>
        <w:jc w:val="both"/>
      </w:pPr>
      <w:r>
        <w:t xml:space="preserve"> </w:t>
      </w:r>
      <w:r>
        <w:tab/>
      </w:r>
      <w:r>
        <w:tab/>
      </w:r>
      <w:r>
        <w:tab/>
      </w:r>
      <w:r>
        <w:tab/>
      </w:r>
      <w:r>
        <w:tab/>
      </w:r>
      <w:r>
        <w:tab/>
      </w:r>
      <w:r>
        <w:tab/>
        <w:t xml:space="preserve">                          Jasna Lekić</w:t>
      </w: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r>
        <w:t xml:space="preserve">                                                                                      </w:t>
      </w: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r>
        <w:tab/>
        <w:t>POUKA O PRAVNOM LIJEKU:</w:t>
      </w:r>
    </w:p>
    <w:p w:rsidRDefault="005D6E91" w:rsidP="005D6E91" w:rsidR="005D6E91">
      <w:pPr>
        <w:spacing w:after="0"/>
        <w:jc w:val="both"/>
      </w:pPr>
    </w:p>
    <w:p w:rsidRDefault="005D6E91" w:rsidP="005D6E91" w:rsidR="005D6E91">
      <w:pPr>
        <w:spacing w:after="0"/>
        <w:jc w:val="both"/>
      </w:pPr>
      <w:r>
        <w:tab/>
        <w:t>Protiv ovog rješenja posebna žalba nije dopuštena.</w:t>
      </w: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p>
    <w:p w:rsidRDefault="005D6E91" w:rsidP="005D6E91" w:rsidR="005D6E91">
      <w:pPr>
        <w:spacing w:after="0"/>
        <w:jc w:val="both"/>
      </w:pPr>
    </w:p>
    <w:p w:rsidRDefault="005D6E91" w:rsidP="005D6E91" w:rsidR="005D6E91">
      <w:pPr>
        <w:spacing w:after="0"/>
      </w:pPr>
      <w:r>
        <w:t>DNA: 1. Predlagatelj RH Ministarstvo financija, po ŽDO Varaždin, građansko-upravni odjel</w:t>
      </w:r>
    </w:p>
    <w:p w:rsidRDefault="005D6E91" w:rsidP="005D6E91" w:rsidR="005D6E91">
      <w:pPr>
        <w:spacing w:after="0"/>
      </w:pPr>
      <w:r>
        <w:t xml:space="preserve">           2. Direktor dužnika Ivanka Cugovčan, Ljudevita Gaja 52, 48363 Podravske Sesvete</w:t>
      </w:r>
    </w:p>
    <w:p w:rsidRDefault="005D6E91" w:rsidP="005D6E91" w:rsidR="005D6E91">
      <w:pPr>
        <w:spacing w:after="0"/>
      </w:pPr>
      <w:r>
        <w:t xml:space="preserve">           3. Privremeni stečajni upravitelj Zorislav Novoselac iz Osijeka, Kapucinska 27/II</w:t>
      </w:r>
    </w:p>
    <w:p w:rsidRDefault="005D6E91" w:rsidP="005D6E91" w:rsidR="005D6E91">
      <w:pPr>
        <w:spacing w:after="0"/>
        <w:jc w:val="both"/>
      </w:pPr>
      <w:r>
        <w:t xml:space="preserve">           4. Sudski registar ovoga suda </w:t>
      </w:r>
    </w:p>
    <w:p w:rsidRDefault="005D6E91" w:rsidP="005D6E91" w:rsidR="005D6E91">
      <w:pPr>
        <w:spacing w:after="0"/>
        <w:jc w:val="both"/>
      </w:pPr>
      <w:r>
        <w:t xml:space="preserve">           5. RH MUP, Policijska uprava Koprivničko-Križevačka, Trg Eugena Kumičića 18,</w:t>
      </w:r>
    </w:p>
    <w:p w:rsidRDefault="005D6E91" w:rsidP="005D6E91" w:rsidR="005D6E91">
      <w:pPr>
        <w:spacing w:after="0"/>
        <w:jc w:val="both"/>
      </w:pPr>
      <w:r>
        <w:t xml:space="preserve">               Koprivnica</w:t>
      </w:r>
    </w:p>
    <w:p w:rsidRDefault="005D6E91" w:rsidP="005D6E91" w:rsidR="005D6E91">
      <w:pPr>
        <w:spacing w:after="0"/>
        <w:jc w:val="both"/>
      </w:pPr>
      <w:r>
        <w:t xml:space="preserve">           6. e-Oglasna ploča suda</w:t>
      </w:r>
    </w:p>
    <w:p w:rsidRDefault="00AE649C" w:rsidP="005D6E91" w:rsidR="00AE649C" w:rsidRPr="00B76F3C">
      <w:pPr>
        <w:pStyle w:val="NormaleSPIS"/>
        <w:spacing w:after="0"/>
      </w:pPr>
    </w:p>
    <w:p w:rsidRDefault="00AB4602" w:rsidP="005D6E9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D6E9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32CD" w:rsidP="00537B78" w:rsidR="00CB32CD">
      <w:r>
        <w:separator/>
      </w:r>
    </w:p>
  </w:endnote>
  <w:endnote w:id="0" w:type="continuationSeparator">
    <w:p w:rsidRDefault="00CB32CD" w:rsidP="00537B78" w:rsidR="00CB32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32CD" w:rsidP="00537B78" w:rsidR="00CB32CD">
      <w:r>
        <w:separator/>
      </w:r>
    </w:p>
  </w:footnote>
  <w:footnote w:id="0" w:type="continuationSeparator">
    <w:p w:rsidRDefault="00CB32CD" w:rsidP="00537B78" w:rsidR="00CB32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8DA6D1E"/>
    <w:multiLevelType w:val="hybridMultilevel"/>
    <w:tmpl w:val="73C602F4"/>
    <w:lvl w:tplc="879E61BA" w:ilvl="0">
      <w:start w:val="1"/>
      <w:numFmt w:val="decimal"/>
      <w:lvlText w:val="%1."/>
      <w:lvlJc w:val="left"/>
      <w:pPr>
        <w:ind w:hanging="360" w:left="1065"/>
      </w:pPr>
      <w:rPr>
        <w:rFonts w:cs="Times New Roman" w:eastAsia="Times New Roman" w:hAnsi="Times New Roman" w:ascii="Times New Roman"/>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062"/>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E91"/>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2CD"/>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7207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St-44/2017-9</izvorni_sadrzaj>
    <derivirana_varijabla naziv="DomainObject.Oznaka_1">St-44/2017-9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7.4.2016</izvorni_sadrzaj>
    <derivirana_varijabla naziv="DomainObject.Predmet.Opis_1">prijedlog za otvaranje st. postupka 7.4.2016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St-44/2017</izvorni_sadrzaj>
    <derivirana_varijabla naziv="DomainObject.Predmet.OznakaBroj_1">St-44/2017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CUGI društvo s ograničenom odgovornošću za trgovinu, proizvodnju i usluge zastupanog po punomoćniku Ivanka Cugovčan</izvorni_sadrzaj>
    <derivirana_varijabla naziv="DomainObject.Predmet.ProtustrankaFormated_1">  CUGI društvo s ograničenom odgovornošću za trgovinu, proizvodnju i usluge zastupanog po punomoćniku Ivanka Cugovčan</derivirana_varijabla>
  </DomainObject.Predmet.ProtustrankaFormated>
  <DomainObject.Predmet.ProtustrankaFormatedOIB>
    <izvorni_sadrzaj>  CUGI društvo s ograničenom odgovornošću za trgovinu, proizvodnju i usluge, OIB 92344006835 zastupanog po punomoćniku Ivanka Cugovčan</izvorni_sadrzaj>
    <derivirana_varijabla naziv="DomainObject.Predmet.ProtustrankaFormatedOIB_1">  CUGI društvo s ograničenom odgovornošću za trgovinu, proizvodnju i usluge, OIB 92344006835 zastupanog po punomoćniku Ivanka Cugovčan</derivirana_varijabla>
  </DomainObject.Predmet.ProtustrankaFormatedOIB>
  <DomainObject.Predmet.ProtustrankaFormatedWithAdress>
    <izvorni_sadrzaj> CUGI društvo s ograničenom odgovornošću za trgovinu, proizvodnju i usluge, Ljudevita Gaja 52, 48350 Podravske Sesvete zastupanog po punomoćniku Ivanka Cugovčan</izvorni_sadrzaj>
    <derivirana_varijabla naziv="DomainObject.Predmet.ProtustrankaFormatedWithAdress_1"> CUGI društvo s ograničenom odgovornošću za trgovinu, proizvodnju i usluge, Ljudevita Gaja 52, 48350 Podravske Sesvete zastupanog po punomoćniku Ivanka Cugovčan</derivirana_varijabla>
  </DomainObject.Predmet.ProtustrankaFormatedWithAdress>
  <DomainObject.Predmet.ProtustrankaFormatedWithAdressOIB>
    <izvorni_sadrzaj> CUGI društvo s ograničenom odgovornošću za trgovinu, proizvodnju i usluge, OIB 92344006835, Ljudevita Gaja 52, 48350 Podravske Sesvete zastupanog po punomoćniku Ivanka Cugovčan</izvorni_sadrzaj>
    <derivirana_varijabla naziv="DomainObject.Predmet.ProtustrankaFormatedWithAdressOIB_1"> CUGI društvo s ograničenom odgovornošću za trgovinu, proizvodnju i usluge, OIB 92344006835, Ljudevita Gaja 52, 48350 Podravske Sesvete zastupanog po punomoćniku Ivanka Cugovčan</derivirana_varijabla>
  </DomainObject.Predmet.ProtustrankaFormatedWithAdressOIB>
  <DomainObject.Predmet.ProtustrankaWithAdress>
    <izvorni_sadrzaj>CUGI društvo s ograničenom odgovornošću za trgovinu, proizvodnju i usluge Ljudevita Gaja 52, 48350 Podravske Sesvete</izvorni_sadrzaj>
    <derivirana_varijabla naziv="DomainObject.Predmet.ProtustrankaWithAdress_1">CUGI društvo s ograničenom odgovornošću za trgovinu, proizvodnju i usluge Ljudevita Gaja 52, 48350 Podravske Sesvete</derivirana_varijabla>
  </DomainObject.Predmet.ProtustrankaWithAdress>
  <DomainObject.Predmet.ProtustrankaWithAdressOIB>
    <izvorni_sadrzaj>CUGI društvo s ograničenom odgovornošću za trgovinu, proizvodnju i usluge, OIB 92344006835, Ljudevita Gaja 52, 48350 Podravske Sesvete</izvorni_sadrzaj>
    <derivirana_varijabla naziv="DomainObject.Predmet.ProtustrankaWithAdressOIB_1">CUGI društvo s ograničenom odgovornošću za trgovinu, proizvodnju i usluge, OIB 92344006835, Ljudevita Gaja 52, 48350 Podravske Sesvete</derivirana_varijabla>
  </DomainObject.Predmet.ProtustrankaWithAdressOIB>
  <DomainObject.Predmet.ProtustrankaNazivFormated>
    <izvorni_sadrzaj>CUGI društvo s ograničenom odgovornošću za trgovinu, proizvodnju i usluge</izvorni_sadrzaj>
    <derivirana_varijabla naziv="DomainObject.Predmet.ProtustrankaNazivFormated_1">CUGI društvo s ograničenom odgovornošću za trgovinu, proizvodnju i usluge</derivirana_varijabla>
  </DomainObject.Predmet.ProtustrankaNazivFormated>
  <DomainObject.Predmet.ProtustrankaNazivFormatedOIB>
    <izvorni_sadrzaj>CUGI društvo s ograničenom odgovornošću za trgovinu, proizvodnju i usluge, OIB 92344006835</izvorni_sadrzaj>
    <derivirana_varijabla naziv="DomainObject.Predmet.ProtustrankaNazivFormatedOIB_1">CUGI društvo s ograničenom odgovornošću za trgovinu, proizvodnju i usluge, OIB 92344006835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 zastupanog po punomoćniku Županijsko državno odvjetništvo u Varaždinu</izvorni_sadrzaj>
    <derivirana_varijabla naziv="DomainObject.Predmet.StrankaFormated_1">  RH MF - Porezna uprava Područni ured sjeverna Hrvatska zastupanog po punomoćniku Županijsko državno odvjetništvo u Varaždinu</derivirana_varijabla>
  </DomainObject.Predmet.StrankaFormated>
  <DomainObject.Predmet.StrankaFormatedOIB>
    <izvorni_sadrzaj>  RH MF - Porezna uprava Područni ured sjeverna Hrvatska, OIB 18683136487 zastupanog po punomoćniku Županijsko državno odvjetništvo u Varaždinu</izvorni_sadrzaj>
    <derivirana_varijabla naziv="DomainObject.Predmet.StrankaFormatedOIB_1">  RH MF - Porezna uprava Područni ured sjeverna Hrvatska, OIB 18683136487 zastupanog po punomoćniku Županijsko državno odvjetništvo u Varaždinu</derivirana_varijabla>
  </DomainObject.Predmet.StrankaFormatedOIB>
  <DomainObject.Predmet.StrankaFormatedWithAdress>
    <izvorni_sadrzaj> RH MF - Porezna uprava Područni ured sjeverna Hrvatska, Graberje 1, 42000 Varaždin zastupanog po punomoćniku Županijsko državno odvjetništvo u Varaždinu</izvorni_sadrzaj>
    <derivirana_varijabla naziv="DomainObject.Predmet.StrankaFormatedWithAdress_1"> RH MF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MF - Porezna uprava Područni ured sjeverna Hrvatska, OIB 18683136487, Graberje 1, 42000 Varaždin zastupanog po punomoćniku Županijsko državno odvjetništvo u Varaždinu</izvorni_sadrzaj>
    <derivirana_varijabla naziv="DomainObject.Predmet.StrankaFormatedWithAdressOIB_1"> RH MF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17178.03</izvorni_sadrzaj>
    <derivirana_varijabla naziv="DomainObject.Predmet.TrenutnaVrijednost_1">17178.03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MF - Porezna uprava Područni ured sjeverna Hrvatska zastupanog po punomoćniku Županijsko državno odvjetništvo u Varaždinu</item>
    </izvorni_sadrzaj>
    <derivirana_varijabla naziv="DomainObject.Predmet.StrankaListFormated_1">
      <item>RH MF - Porezna uprava Područni ured sjeverna Hrvatska zastupanog po punomoćniku Županijsko državno odvjetništvo u Varaždinu</item>
    </derivirana_varijabla>
  </DomainObject.Predmet.StrankaListFormated>
  <DomainObject.Predmet.StrankaListFormatedOIB>
    <izvorni_sadrzaj>
      <item>RH MF - Porezna uprava Područni ured sjeverna Hrvatska, OIB 18683136487 zastupanog po punomoćniku Županijsko državno odvjetništvo u Varaždinu</item>
    </izvorni_sadrzaj>
    <derivirana_varijabla naziv="DomainObject.Predmet.StrankaListFormatedOIB_1">
      <item>RH MF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MF - Porezna uprava Područni ured sjeverna Hrvatska, Graberje 1, 42000 Varaždin zastupanog po punomoćniku Županijsko državno odvjetništvo u Varaždinu</item>
    </izvorni_sadrzaj>
    <derivirana_varijabla naziv="DomainObject.Predmet.StrankaListFormatedWithAdress_1">
      <item>RH MF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 Porezna uprava Područni ured sjeverna Hrvatska, OIB 18683136487, Graberje 1, 42000 Varaždin zastupanog po punomoćniku Županijsko državno odvjetništvo u Varaždinu</item>
    </izvorni_sadrzaj>
    <derivirana_varijabla naziv="DomainObject.Predmet.StrankaListFormatedWithAdressOIB_1">
      <item>RH MF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CUGI društvo s ograničenom odgovornošću za trgovinu, proizvodnju i usluge zastupanog po punomoćniku Ivanka Cugovčan</item>
    </izvorni_sadrzaj>
    <derivirana_varijabla naziv="DomainObject.Predmet.ProtuStrankaListFormated_1">
      <item>CUGI društvo s ograničenom odgovornošću za trgovinu, proizvodnju i usluge zastupanog po punomoćniku Ivanka Cugovčan</item>
    </derivirana_varijabla>
  </DomainObject.Predmet.ProtuStrankaListFormated>
  <DomainObject.Predmet.ProtuStrankaListFormatedOIB>
    <izvorni_sadrzaj>
      <item>CUGI društvo s ograničenom odgovornošću za trgovinu, proizvodnju i usluge, OIB 92344006835 zastupanog po punomoćniku Ivanka Cugovčan</item>
    </izvorni_sadrzaj>
    <derivirana_varijabla naziv="DomainObject.Predmet.ProtuStrankaListFormatedOIB_1">
      <item>CUGI društvo s ograničenom odgovornošću za trgovinu, proizvodnju i usluge, OIB 92344006835 zastupanog po punomoćniku Ivanka Cugovčan</item>
    </derivirana_varijabla>
  </DomainObject.Predmet.ProtuStrankaListFormatedOIB>
  <DomainObject.Predmet.ProtuStrankaListFormatedWithAdress>
    <izvorni_sadrzaj>
      <item>CUGI društvo s ograničenom odgovornošću za trgovinu, proizvodnju i usluge, Ljudevita Gaja 52, 48350 Podravske Sesvete zastupanog po punomoćniku Ivanka Cugovčan</item>
    </izvorni_sadrzaj>
    <derivirana_varijabla naziv="DomainObject.Predmet.ProtuStrankaListFormatedWithAdress_1">
      <item>CUGI društvo s ograničenom odgovornošću za trgovinu, proizvodnju i usluge, Ljudevita Gaja 52, 48350 Podravske Sesvete zastupanog po punomoćniku Ivanka Cugovčan</item>
    </derivirana_varijabla>
  </DomainObject.Predmet.ProtuStrankaListFormatedWithAdress>
  <DomainObject.Predmet.ProtuStrankaListFormatedWithAdressOIB>
    <izvorni_sadrzaj>
      <item>CUGI društvo s ograničenom odgovornošću za trgovinu, proizvodnju i usluge, OIB 92344006835, Ljudevita Gaja 52, 48350 Podravske Sesvete zastupanog po punomoćniku Ivanka Cugovčan</item>
    </izvorni_sadrzaj>
    <derivirana_varijabla naziv="DomainObject.Predmet.ProtuStrankaListFormatedWithAdressOIB_1">
      <item>CUGI društvo s ograničenom odgovornošću za trgovinu, proizvodnju i usluge, OIB 92344006835, Ljudevita Gaja 52, 48350 Podravske Sesvete zastupanog po punomoćniku Ivanka Cugovčan</item>
    </derivirana_varijabla>
  </DomainObject.Predmet.ProtuStrankaListFormatedWithAdressOIB>
  <DomainObject.Predmet.ProtuStrankaListNazivFormated>
    <izvorni_sadrzaj>
      <item>CUGI društvo s ograničenom odgovornošću za trgovinu, proizvodnju i usluge</item>
    </izvorni_sadrzaj>
    <derivirana_varijabla naziv="DomainObject.Predmet.ProtuStrankaListNazivFormated_1">
      <item>CUGI društvo s ograničenom odgovornošću za trgovinu, proizvodnju i usluge</item>
    </derivirana_varijabla>
  </DomainObject.Predmet.ProtuStrankaListNazivFormated>
  <DomainObject.Predmet.ProtuStrankaListNazivFormatedOIB>
    <izvorni_sadrzaj>
      <item>CUGI društvo s ograničenom odgovornošću za trgovinu, proizvodnju i usluge, OIB 92344006835</item>
    </izvorni_sadrzaj>
    <derivirana_varijabla naziv="DomainObject.Predmet.ProtuStrankaListNazivFormatedOIB_1">
      <item>CUGI društvo s ograničenom odgovornošću za trgovinu, proizvodnju i usluge, OIB 92344006835</item>
    </derivirana_varijabla>
  </DomainObject.Predmet.ProtuStrankaListNazivFormatedOIB>
  <DomainObject.Predmet.OstaliListFormated>
    <izvorni_sadrzaj>
      <item>Sudski registar TS u Varaždinu</item>
      <item>Financijska agencija</item>
      <item>Ivanka Cugovčan punomoćnik sudionika u postupku CUGI društvo s ograničenom odgovornošću za trgovinu, proizvodnju i usluge</item>
      <item>Županijsko državno odvjetništvo u Varaždinu punomoćnik sudionika u postupku RH MF - Porezna uprava Područni ured sjeverna Hrvatska</item>
    </izvorni_sadrzaj>
    <derivirana_varijabla naziv="DomainObject.Predmet.OstaliListFormated_1">
      <item>Sudski registar TS u Varaždinu</item>
      <item>Financijska agencija</item>
      <item>Ivanka Cugovčan punomoćnik sudionika u postupku CUGI društvo s ograničenom odgovornošću za trgovinu, proizvodnju i usluge</item>
      <item>Županijsko državno odvjetništvo u Varaždinu punomoćnik sudionika u postupku RH MF - Porezna uprava Područni ured sjeverna Hrvatska</item>
    </derivirana_varijabla>
  </DomainObject.Predmet.OstaliListFormated>
  <DomainObject.Predmet.OstaliListFormatedOIB>
    <izvorni_sadrzaj>
      <item>Sudski registar TS u Varaždinu</item>
      <item>Financijska agencija, OIB 85821130368</item>
      <item>Ivanka Cugovčan, OIB 09431256361 punomoćnik sudionika u postupku CUGI društvo s ograničenom odgovornošću za trgovinu, proizvodnju i usluge</item>
      <item>Županijsko državno odvjetništvo u Varaždinu punomoćnik sudionika u postupku RH MF - Porezna uprava Područni ured sjeverna Hrvatska</item>
    </izvorni_sadrzaj>
    <derivirana_varijabla naziv="DomainObject.Predmet.OstaliListFormatedOIB_1">
      <item>Sudski registar TS u Varaždinu</item>
      <item>Financijska agencija, OIB 85821130368</item>
      <item>Ivanka Cugovčan, OIB 09431256361 punomoćnik sudionika u postupku CUGI društvo s ograničenom odgovornošću za trgovinu, proizvodnju i usluge</item>
      <item>Županijsko državno odvjetništvo u Varaždinu punomoćnik sudionika u postupku RH MF - Porezna uprava Područni ured sjeverna Hrvatska</item>
    </derivirana_varijabla>
  </DomainObject.Predmet.OstaliListFormatedOIB>
  <DomainObject.Predmet.OstaliListFormatedWithAdress>
    <izvorni_sadrzaj>
      <item>Sudski registar TS u Varaždinu, Ul. braće Radić 2, 42000 Varaždin</item>
      <item>Financijska agencija, Ul. A. Cesarca 2, 42000 Varaždin</item>
      <item>Ivanka Cugovčan,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izvorni_sadrzaj>
    <derivirana_varijabla naziv="DomainObject.Predmet.OstaliListFormatedWithAdress_1">
      <item>Sudski registar TS u Varaždinu, Ul. braće Radić 2, 42000 Varaždin</item>
      <item>Financijska agencija, Ul. A. Cesarca 2, 42000 Varaždin</item>
      <item>Ivanka Cugovčan,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derivirana_varijabla>
  </DomainObject.Predmet.OstaliListFormatedWithAdress>
  <DomainObject.Predmet.OstaliListFormatedWithAdressOIB>
    <izvorni_sadrzaj>
      <item>Sudski registar TS u Varaždinu, Ul. braće Radić 2, 42000 Varaždin</item>
      <item>Financijska agencija, OIB 85821130368, Ul. A. Cesarca 2, 42000 Varaždin</item>
      <item>Ivanka Cugovčan, OIB 09431256361,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izvorni_sadrzaj>
    <derivirana_varijabla naziv="DomainObject.Predmet.OstaliListFormatedWithAdressOIB_1">
      <item>Sudski registar TS u Varaždinu, Ul. braće Radić 2, 42000 Varaždin</item>
      <item>Financijska agencija, OIB 85821130368, Ul. A. Cesarca 2, 42000 Varaždin</item>
      <item>Ivanka Cugovčan, OIB 09431256361,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derivirana_varijabla>
  </DomainObject.Predmet.OstaliListFormatedWithAdressOIB>
  <DomainObject.Predmet.OstaliListNazivFormated>
    <izvorni_sadrzaj>
      <item>Sudski registar TS u Varaždinu</item>
      <item>Financijska agencija</item>
      <item>Ivanka Cugovčan</item>
      <item>Županijsko državno odvjetništvo u Varaždinu</item>
    </izvorni_sadrzaj>
    <derivirana_varijabla naziv="DomainObject.Predmet.OstaliListNazivFormated_1">
      <item>Sudski registar TS u Varaždinu</item>
      <item>Financijska agencija</item>
      <item>Ivanka Cugovčan</item>
      <item>Županijsko državno odvjetništvo u Varaždinu</item>
    </derivirana_varijabla>
  </DomainObject.Predmet.OstaliListNazivFormated>
  <DomainObject.Predmet.OstaliListNazivFormatedOIB>
    <izvorni_sadrzaj>
      <item>Sudski registar TS u Varaždinu</item>
      <item>Financijska agencija, OIB 85821130368</item>
      <item>Ivanka Cugovčan, OIB 09431256361</item>
      <item>Županijsko državno odvjetništvo u Varaždinu</item>
    </izvorni_sadrzaj>
    <derivirana_varijabla naziv="DomainObject.Predmet.OstaliListNazivFormatedOIB_1">
      <item>Sudski registar TS u Varaždinu</item>
      <item>Financijska agencija, OIB 85821130368</item>
      <item>Ivanka Cugovčan, OIB 09431256361</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St-44/2017-9</izvorni_sadrzaj>
    <derivirana_varijabla naziv="DomainObject.PoslovniBrojDokumenta_1">St-44/2017-9</derivirana_varijabla>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CUGI društvo s ograničenom odgovornošću za trgovinu, proizvodnju i usluge</izvorni_sadrzaj>
    <derivirana_varijabla naziv="DomainObject.Predmet.ProtustrankaIDrugi_1">CUGI društvo s ograničenom odgovornošću za trgovinu, proizvodnju i usluge</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CUGI društvo s ograničenom odgovornošću za trgovinu, proizvodnju i usluge, OIB 92344006835, Ljudevita Gaja 52, 48350 Podravske Sesvete</izvorni_sadrzaj>
    <derivirana_varijabla naziv="DomainObject.Predmet.ProtustrankaIDrugiAdressOIB_1">CUGI društvo s ograničenom odgovornošću za trgovinu, proizvodnju i usluge, OIB 92344006835, Ljudevita Gaja 52,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CUGI društvo s ograničenom odgovornošću za trgovinu, proizvodnju i usluge</item>
      <item>RH MF - Porezna uprava Područni ured sjeverna Hrvatska</item>
      <item>Sudski registar TS u Varaždinu</item>
      <item>Financijska agencija</item>
      <item>Ivanka Cugovčan</item>
      <item>Županijsko državno odvjetništvo u Varaždinu</item>
    </izvorni_sadrzaj>
    <derivirana_varijabla naziv="DomainObject.Predmet.SudioniciListNaziv_1">
      <item>CUGI društvo s ograničenom odgovornošću za trgovinu, proizvodnju i usluge</item>
      <item>RH MF - Porezna uprava Područni ured sjeverna Hrvatska</item>
      <item>Sudski registar TS u Varaždinu</item>
      <item>Financijska agencija</item>
      <item>Ivanka Cugovčan</item>
      <item>Županijsko državno odvjetništvo u Varaždinu</item>
    </derivirana_varijabla>
  </DomainObject.Predmet.SudioniciListNaziv>
  <DomainObject.Predmet.SudioniciListAdressOIB>
    <izvorni_sadrzaj>
      <item>CUGI društvo s ograničenom odgovornošću za trgovinu, proizvodnju i usluge, OIB 92344006835, Ljudevita Gaja 52,48350 Podravske Sesvete</item>
      <item>RH MF - Porezna uprava Područni ured sjeverna Hrvatska, OIB 18683136487, Graberje 1,42000 Varaždin</item>
      <item>Sudski registar TS u Varaždinu, Ul. braće Radić 2,42000 Varaždin</item>
      <item>Financijska agencija, OIB 85821130368, Ul. A. Cesarca 2,42000 Varaždin</item>
      <item>Ivanka Cugovčan, OIB 09431256361, Ljudevita Gaja 52 A,48350 Podravske Sesvete</item>
      <item>Županijsko državno odvjetništvo u Varaždinu, Ul. braće Radić 2,42000 Varaždin</item>
    </izvorni_sadrzaj>
    <derivirana_varijabla naziv="DomainObject.Predmet.SudioniciListAdressOIB_1">
      <item>CUGI društvo s ograničenom odgovornošću za trgovinu, proizvodnju i usluge, OIB 92344006835, Ljudevita Gaja 52,48350 Podravske Sesvete</item>
      <item>RH MF - Porezna uprava Područni ured sjeverna Hrvatska, OIB 18683136487, Graberje 1,42000 Varaždin</item>
      <item>Sudski registar TS u Varaždinu, Ul. braće Radić 2,42000 Varaždin</item>
      <item>Financijska agencija, OIB 85821130368, Ul. A. Cesarca 2,42000 Varaždin</item>
      <item>Ivanka Cugovčan, OIB 09431256361, Ljudevita Gaja 52 A,48350 Podravske Sesvete</item>
      <item>Županijsko državno odvjetništvo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55A640-A4AD-4A33-82D2-F902ACC1D6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575</properties:Words>
  <properties:Characters>3450</properties:Characters>
  <properties:Lines>104</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2017-06-12T13:02:00Z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St-44/2017-9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