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496c" w14:paraId="1d9496c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884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A156FF">
        <w:rPr>
          <w:szCs w:val="24"/>
        </w:rPr>
        <w:t>8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1D3ABE">
        <w:rPr>
          <w:szCs w:val="24"/>
        </w:rPr>
        <w:t xml:space="preserve"> </w:t>
      </w:r>
      <w:r w:rsidR="00A156FF">
        <w:rPr>
          <w:szCs w:val="24"/>
        </w:rPr>
        <w:t>IMMOBILIS d.o.o.</w:t>
      </w:r>
      <w:r w:rsidR="00887A36">
        <w:rPr>
          <w:szCs w:val="24"/>
        </w:rPr>
        <w:t>, Zadar, Ulica Andrije Hebranga 7, OIB: 64938035047</w:t>
      </w:r>
      <w:r w:rsidR="00350578">
        <w:rPr>
          <w:szCs w:val="24"/>
        </w:rPr>
        <w:t xml:space="preserve">, </w:t>
      </w:r>
      <w:r w:rsidR="00C70662">
        <w:rPr>
          <w:szCs w:val="24"/>
        </w:rPr>
        <w:t>10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38A4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C002AD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02AD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D3ABE"/>
    <w:rsid w:val="002B529A"/>
    <w:rsid w:val="00305496"/>
    <w:rsid w:val="00350578"/>
    <w:rsid w:val="0039761F"/>
    <w:rsid w:val="00550F6A"/>
    <w:rsid w:val="00597FEB"/>
    <w:rsid w:val="006077EA"/>
    <w:rsid w:val="00626C11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C002AD"/>
    <w:rsid w:val="00C70662"/>
    <w:rsid w:val="00CE175F"/>
    <w:rsid w:val="00D137BD"/>
    <w:rsid w:val="00E7355A"/>
    <w:rsid w:val="00E96B7E"/>
    <w:rsid w:val="00F65A0E"/>
    <w:rsid w:val="00F9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C00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2A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02A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02A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02A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C00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2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02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02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02A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16553.57</izvorni_sadrzaj>
    <derivirana_varijabla naziv="DomainObject.Predmet.InicijalnaVrijednost_1">16553.57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IMMOBILIS društvo s ograničenom odgovornošću za poslovne usluge i posredovanje kod nekretnina</izvorni_sadrzaj>
    <derivirana_varijabla naziv="DomainObject.Predmet.ProtustrankaFormated_1">  IMMOBILIS društvo s ograničenom odgovornošću za poslovne usluge i posredovanje kod nekretnina</derivirana_varijabla>
  </DomainObject.Predmet.ProtustrankaFormated>
  <DomainObject.Predmet.ProtustrankaFormatedOIB>
    <izvorni_sadrzaj>  IMMOBILIS društvo s ograničenom odgovornošću za poslovne usluge i posredovanje kod nekretnina, OIB 64938035047</izvorni_sadrzaj>
    <derivirana_varijabla naziv="DomainObject.Predmet.ProtustrankaFormatedOIB_1">  IMMOBILIS društvo s ograničenom odgovornošću za poslovne usluge i posredovanje kod nekretnina, OIB 64938035047</derivirana_varijabla>
  </DomainObject.Predmet.ProtustrankaFormatedOIB>
  <DomainObject.Predmet.ProtustrankaFormatedWithAdress>
    <izvorni_sadrzaj> IMMOBILIS društvo s ograničenom odgovornošću za poslovne usluge i posredovanje kod nekretnina, Ulica Andrije Hebranga 7, 23000 Zadar</izvorni_sadrzaj>
    <derivirana_varijabla naziv="DomainObject.Predmet.ProtustrankaFormatedWithAdress_1"> IMMOBILIS društvo s ograničenom odgovornošću za poslovne usluge i posredovanje kod nekretnina, Ulica Andrije Hebranga 7, 23000 Zadar</derivirana_varijabla>
  </DomainObject.Predmet.ProtustrankaFormatedWithAdress>
  <DomainObject.Predmet.ProtustrankaFormatedWithAdressOIB>
    <izvorni_sadrzaj> IMMOBILIS društvo s ograničenom odgovornošću za poslovne usluge i posredovanje kod nekretnina, OIB 64938035047, Ulica Andrije Hebranga 7, 23000 Zadar</izvorni_sadrzaj>
    <derivirana_varijabla naziv="DomainObject.Predmet.ProtustrankaFormatedWithAdressOIB_1"> IMMOBILIS društvo s ograničenom odgovornošću za poslovne usluge i posredovanje kod nekretnina, OIB 64938035047, Ulica Andrije Hebranga 7, 23000 Zadar</derivirana_varijabla>
  </DomainObject.Predmet.ProtustrankaFormatedWithAdressOIB>
  <DomainObject.Predmet.ProtustrankaWithAdress>
    <izvorni_sadrzaj>IMMOBILIS društvo s ograničenom odgovornošću za poslovne usluge i posredovanje kod nekretnina Ulica Andrije Hebranga 7, 23000 Zadar</izvorni_sadrzaj>
    <derivirana_varijabla naziv="DomainObject.Predmet.ProtustrankaWithAdress_1">IMMOBILIS društvo s ograničenom odgovornošću za poslovne usluge i posredovanje kod nekretnina Ulica Andrije Hebranga 7, 23000 Zadar</derivirana_varijabla>
  </DomainObject.Predmet.ProtustrankaWithAdress>
  <DomainObject.Predmet.ProtustrankaWithAdressOIB>
    <izvorni_sadrzaj>IMMOBILIS društvo s ograničenom odgovornošću za poslovne usluge i posredovanje kod nekretnina, OIB 64938035047, Ulica Andrije Hebranga 7, 23000 Zadar</izvorni_sadrzaj>
    <derivirana_varijabla naziv="DomainObject.Predmet.ProtustrankaWithAdressOIB_1">IMMOBILIS društvo s ograničenom odgovornošću za poslovne usluge i posredovanje kod nekretnina, OIB 64938035047, Ulica Andrije Hebranga 7, 23000 Zadar</derivirana_varijabla>
  </DomainObject.Predmet.ProtustrankaWithAdressOIB>
  <DomainObject.Predmet.ProtustrankaNazivFormated>
    <izvorni_sadrzaj>IMMOBILIS društvo s ograničenom odgovornošću za poslovne usluge i posredovanje kod nekretnina</izvorni_sadrzaj>
    <derivirana_varijabla naziv="DomainObject.Predmet.ProtustrankaNazivFormated_1">IMMOBILIS društvo s ograničenom odgovornošću za poslovne usluge i posredovanje kod nekretnina</derivirana_varijabla>
  </DomainObject.Predmet.ProtustrankaNazivFormated>
  <DomainObject.Predmet.ProtustrankaNazivFormatedOIB>
    <izvorni_sadrzaj>IMMOBILIS društvo s ograničenom odgovornošću za poslovne usluge i posredovanje kod nekretnina, OIB 64938035047</izvorni_sadrzaj>
    <derivirana_varijabla naziv="DomainObject.Predmet.ProtustrankaNazivFormatedOIB_1">IMMOBILIS društvo s ograničenom odgovornošću za poslovne usluge i posredovanje kod nekretnina, OIB 64938035047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IMMOBILIS društvo s ograničenom odgovornošću za poslovne usluge i posredovanje kod nekretnina</item>
    </izvorni_sadrzaj>
    <derivirana_varijabla naziv="DomainObject.Predmet.ProtuStrankaListFormated_1">
      <item>IMMOBILIS društvo s ograničenom odgovornošću za poslovne usluge i posredovanje kod nekretnina</item>
    </derivirana_varijabla>
  </DomainObject.Predmet.ProtuStrankaListFormated>
  <DomainObject.Predmet.ProtuStrankaListFormatedOIB>
    <izvorni_sadrzaj>
      <item>IMMOBILIS društvo s ograničenom odgovornošću za poslovne usluge i posredovanje kod nekretnina, OIB 64938035047</item>
    </izvorni_sadrzaj>
    <derivirana_varijabla naziv="DomainObject.Predmet.ProtuStrankaListFormatedOIB_1">
      <item>IMMOBILIS društvo s ograničenom odgovornošću za poslovne usluge i posredovanje kod nekretnina, OIB 64938035047</item>
    </derivirana_varijabla>
  </DomainObject.Predmet.ProtuStrankaListFormatedOIB>
  <DomainObject.Predmet.ProtuStrankaListFormatedWithAdress>
    <izvorni_sadrzaj>
      <item>IMMOBILIS društvo s ograničenom odgovornošću za poslovne usluge i posredovanje kod nekretnina, Ulica Andrije Hebranga 7, 23000 Zadar</item>
    </izvorni_sadrzaj>
    <derivirana_varijabla naziv="DomainObject.Predmet.ProtuStrankaListFormatedWithAdress_1">
      <item>IMMOBILIS društvo s ograničenom odgovornošću za poslovne usluge i posredovanje kod nekretnina, Ulica Andrije Hebranga 7, 23000 Zadar</item>
    </derivirana_varijabla>
  </DomainObject.Predmet.ProtuStrankaListFormatedWithAdress>
  <DomainObject.Predmet.ProtuStrankaListFormatedWithAdressOIB>
    <izvorni_sadrzaj>
      <item>IMMOBILIS društvo s ograničenom odgovornošću za poslovne usluge i posredovanje kod nekretnina, OIB 64938035047, Ulica Andrije Hebranga 7, 23000 Zadar</item>
    </izvorni_sadrzaj>
    <derivirana_varijabla naziv="DomainObject.Predmet.ProtuStrankaListFormatedWithAdressOIB_1">
      <item>IMMOBILIS društvo s ograničenom odgovornošću za poslovne usluge i posredovanje kod nekretnina, OIB 64938035047, Ulica Andrije Hebranga 7, 23000 Zadar</item>
    </derivirana_varijabla>
  </DomainObject.Predmet.ProtuStrankaListFormatedWithAdressOIB>
  <DomainObject.Predmet.ProtuStrankaListNazivFormated>
    <izvorni_sadrzaj>
      <item>IMMOBILIS društvo s ograničenom odgovornošću za poslovne usluge i posredovanje kod nekretnina</item>
    </izvorni_sadrzaj>
    <derivirana_varijabla naziv="DomainObject.Predmet.ProtuStrankaListNazivFormated_1">
      <item>IMMOBILIS društvo s ograničenom odgovornošću za poslovne usluge i posredovanje kod nekretnina</item>
    </derivirana_varijabla>
  </DomainObject.Predmet.ProtuStrankaListNazivFormated>
  <DomainObject.Predmet.ProtuStrankaListNazivFormatedOIB>
    <izvorni_sadrzaj>
      <item>IMMOBILIS društvo s ograničenom odgovornošću za poslovne usluge i posredovanje kod nekretnina, OIB 64938035047</item>
    </izvorni_sadrzaj>
    <derivirana_varijabla naziv="DomainObject.Predmet.ProtuStrankaListNazivFormatedOIB_1">
      <item>IMMOBILIS društvo s ograničenom odgovornošću za poslovne usluge i posredovanje kod nekretnina, OIB 64938035047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IMMOBILIS društvo s ograničenom odgovornošću za poslovne usluge i posredovanje kod nekretnina</izvorni_sadrzaj>
    <derivirana_varijabla naziv="DomainObject.Predmet.ProtustrankaIDrugi_1">IMMOBILIS društvo s ograničenom odgovornošću za poslovne usluge i posredovanje kod nekretnina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IMMOBILIS društvo s ograničenom odgovornošću za poslovne usluge i posredovanje kod nekretnina, OIB 64938035047, Ulica Andrije Hebranga 7, 23000 Zadar</izvorni_sadrzaj>
    <derivirana_varijabla naziv="DomainObject.Predmet.ProtustrankaIDrugiAdressOIB_1">IMMOBILIS društvo s ograničenom odgovornošću za poslovne usluge i posredovanje kod nekretnina, OIB 64938035047, Ulica Andrije Hebranga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IMMOBILIS društvo s ograničenom odgovornošću za poslovne usluge i posredovanje kod nekretnina</item>
    </izvorni_sadrzaj>
    <derivirana_varijabla naziv="DomainObject.Predmet.SudioniciListNaziv_1">
      <item>FINA</item>
      <item>IMMOBILIS društvo s ograničenom odgovornošću za poslovne usluge i posredovanje kod nekretnina</item>
    </derivirana_varijabla>
  </DomainObject.Predmet.SudioniciListNaziv>
  <DomainObject.Predmet.SudioniciListAdressOIB>
    <izvorni_sadrzaj>
      <item>FINA, OIB 85821130368</item>
      <item>IMMOBILIS društvo s ograničenom odgovornošću za poslovne usluge i posredovanje kod nekretnina, OIB 64938035047, Ulica Andrije Hebranga 7,23000 Zadar</item>
    </izvorni_sadrzaj>
    <derivirana_varijabla naziv="DomainObject.Predmet.SudioniciListAdressOIB_1">
      <item>FINA, OIB 85821130368</item>
      <item>IMMOBILIS društvo s ograničenom odgovornošću za poslovne usluge i posredovanje kod nekretnina, OIB 64938035047, Ulica Andrije Hebranga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64938035047</item>
    </izvorni_sadrzaj>
    <derivirana_varijabla naziv="DomainObject.Predmet.SudioniciListNazivOIB_1">
      <item>, OIB 85821130368</item>
      <item>, OIB 64938035047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1011</properties:Characters>
  <properties:Lines>48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2016-11-09T07:31:00Z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2016-11-10T08:10:00Z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