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4b36" w14:paraId="5ae4b3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767C4">
        <w:t>6737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767C4">
        <w:t>ECO-DAR d.o.o. Ozalj, Zrinskih i Frankopana 18, OIB: 47623765148</w:t>
      </w:r>
      <w:r w:rsidR="008E2BF4">
        <w:t>,</w:t>
      </w:r>
      <w:r w:rsidR="004B7DCF">
        <w:t xml:space="preserve"> </w:t>
      </w:r>
      <w:r w:rsidRPr="00AF1EFD">
        <w:t xml:space="preserve">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767C4">
        <w:t>ECO-DAR d.o.o. Ozalj, Zrinskih i Frankopana 18, OIB: 47623765148,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A767C4">
        <w:t>3</w:t>
      </w:r>
      <w:r w:rsidR="008327B4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767C4">
        <w:t>Hrvoje Kraljičković</w:t>
      </w:r>
      <w:r w:rsidR="008E2BF4">
        <w:t xml:space="preserve">, Zagreb, </w:t>
      </w:r>
      <w:r w:rsidR="00A767C4">
        <w:t>Trg hrvatskih velikana 4, OIB: 63875916042.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767C4">
        <w:t>ECO-DAR d.o.o. Ozalj, Zrinskih i Frankopana 18, OIB: 47623765148,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8E2BF4">
        <w:t>29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767C4">
        <w:t>ECO-DAR d.o.o. Ozalj, Zrinskih i Frankopana 18, OIB: 47623765148,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767C4">
        <w:t>ECO-DAR d.o.o. Ozalj, Zrinskih i Frankopana 18, OIB: 47623765148,</w:t>
      </w:r>
      <w:r w:rsidR="00195338">
        <w:t xml:space="preserve"> dana </w:t>
      </w:r>
      <w:r w:rsidR="00A767C4">
        <w:t>27.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A767C4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</w:t>
      </w:r>
      <w:r w:rsidR="008E2BF4">
        <w:t>9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337C0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9337C0" w:rsidP="00465DEA" w:rsidR="009337C0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767C4">
        <w:t>Hrvoje Kraljičković</w:t>
      </w:r>
      <w:r w:rsidR="008E2BF4">
        <w:t>,</w:t>
      </w:r>
      <w:r w:rsidR="00D00069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E75" w:rsidR="00F53E75">
      <w:r>
        <w:separator/>
      </w:r>
    </w:p>
  </w:endnote>
  <w:endnote w:id="0" w:type="continuationSeparator">
    <w:p w:rsidRDefault="00F53E75" w:rsidR="00F53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E75" w:rsidR="00F53E75">
      <w:r>
        <w:separator/>
      </w:r>
    </w:p>
  </w:footnote>
  <w:footnote w:id="0" w:type="continuationSeparator">
    <w:p w:rsidRDefault="00F53E75" w:rsidR="00F53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7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767C4">
      <w:t>6737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2BF4"/>
    <w:rsid w:val="008E42C6"/>
    <w:rsid w:val="00912B69"/>
    <w:rsid w:val="00916C11"/>
    <w:rsid w:val="0092768B"/>
    <w:rsid w:val="00932E10"/>
    <w:rsid w:val="009337C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767C4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53E75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7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6737</izvorni_sadrzaj>
    <derivirana_varijabla naziv="DomainObject.Predmet.Broj_1">6737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St-6737/2015</izvorni_sadrzaj>
    <derivirana_varijabla naziv="DomainObject.Predmet.OznakaBroj_1">St-6737/2015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ECO-DAR d.o.o. zastupanog po punomoćniku Grgo-tomislav Antičić</izvorni_sadrzaj>
    <derivirana_varijabla naziv="DomainObject.Predmet.ProtustrankaFormated_1">  ECO-DAR d.o.o. zastupanog po punomoćniku Grgo-tomislav Antičić</derivirana_varijabla>
  </DomainObject.Predmet.ProtustrankaFormated>
  <DomainObject.Predmet.ProtustrankaFormatedOIB>
    <izvorni_sadrzaj>  ECO-DAR d.o.o., OIB 47623765148 zastupanog po punomoćniku Grgo-tomislav Antičić</izvorni_sadrzaj>
    <derivirana_varijabla naziv="DomainObject.Predmet.ProtustrankaFormatedOIB_1">  ECO-DAR d.o.o., OIB 47623765148 zastupanog po punomoćniku Grgo-tomislav Antičić</derivirana_varijabla>
  </DomainObject.Predmet.ProtustrankaFormatedOIB>
  <DomainObject.Predmet.ProtustrankaFormatedWithAdress>
    <izvorni_sadrzaj> ECO-DAR d.o.o., Zrinskih i Frankopana 18, 47280 Ozalj zastupanog po punomoćniku Grgo-tomislav Antičić</izvorni_sadrzaj>
    <derivirana_varijabla naziv="DomainObject.Predmet.ProtustrankaFormatedWithAdress_1"> ECO-DAR d.o.o., Zrinskih i Frankopana 18, 47280 Ozalj zastupanog po punomoćniku Grgo-tomislav Antičić</derivirana_varijabla>
  </DomainObject.Predmet.ProtustrankaFormatedWithAdress>
  <DomainObject.Predmet.ProtustrankaFormatedWithAdressOIB>
    <izvorni_sadrzaj> ECO-DAR d.o.o., OIB 47623765148, Zrinskih i Frankopana 18, 47280 Ozalj zastupanog po punomoćniku Grgo-tomislav Antičić</izvorni_sadrzaj>
    <derivirana_varijabla naziv="DomainObject.Predmet.ProtustrankaFormatedWithAdressOIB_1"> ECO-DAR d.o.o., OIB 47623765148, Zrinskih i Frankopana 18, 47280 Ozalj zastupanog po punomoćniku Grgo-tomislav Antičić</derivirana_varijabla>
  </DomainObject.Predmet.ProtustrankaFormatedWithAdressOIB>
  <DomainObject.Predmet.ProtustrankaWithAdress>
    <izvorni_sadrzaj>ECO-DAR d.o.o. Zrinskih i Frankopana 18, 47280 Ozalj</izvorni_sadrzaj>
    <derivirana_varijabla naziv="DomainObject.Predmet.ProtustrankaWithAdress_1">ECO-DAR d.o.o. Zrinskih i Frankopana 18, 47280 Ozalj</derivirana_varijabla>
  </DomainObject.Predmet.ProtustrankaWithAdress>
  <DomainObject.Predmet.ProtustrankaWithAdressOIB>
    <izvorni_sadrzaj>ECO-DAR d.o.o., OIB 47623765148, Zrinskih i Frankopana 18, 47280 Ozalj</izvorni_sadrzaj>
    <derivirana_varijabla naziv="DomainObject.Predmet.ProtustrankaWithAdressOIB_1">ECO-DAR d.o.o., OIB 47623765148, Zrinskih i Frankopana 18, 47280 Ozalj</derivirana_varijabla>
  </DomainObject.Predmet.ProtustrankaWithAdressOIB>
  <DomainObject.Predmet.ProtustrankaNazivFormated>
    <izvorni_sadrzaj>ECO-DAR d.o.o.</izvorni_sadrzaj>
    <derivirana_varijabla naziv="DomainObject.Predmet.ProtustrankaNazivFormated_1">ECO-DAR d.o.o.</derivirana_varijabla>
  </DomainObject.Predmet.ProtustrankaNazivFormated>
  <DomainObject.Predmet.ProtustrankaNazivFormatedOIB>
    <izvorni_sadrzaj>ECO-DAR d.o.o., OIB 47623765148</izvorni_sadrzaj>
    <derivirana_varijabla naziv="DomainObject.Predmet.ProtustrankaNazivFormatedOIB_1">ECO-DAR d.o.o., OIB 47623765148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ECO-DAR d.o.o. zastupanog po punomoćniku Grgo-tomislav Antičić</item>
    </izvorni_sadrzaj>
    <derivirana_varijabla naziv="DomainObject.Predmet.ProtuStrankaListFormated_1">
      <item>ECO-DAR d.o.o. zastupanog po punomoćniku Grgo-tomislav Antičić</item>
    </derivirana_varijabla>
  </DomainObject.Predmet.ProtuStrankaListFormated>
  <DomainObject.Predmet.ProtuStrankaListFormatedOIB>
    <izvorni_sadrzaj>
      <item>ECO-DAR d.o.o., OIB 47623765148 zastupanog po punomoćniku Grgo-tomislav Antičić</item>
    </izvorni_sadrzaj>
    <derivirana_varijabla naziv="DomainObject.Predmet.ProtuStrankaListFormatedOIB_1">
      <item>ECO-DAR d.o.o., OIB 47623765148 zastupanog po punomoćniku Grgo-tomislav Antičić</item>
    </derivirana_varijabla>
  </DomainObject.Predmet.ProtuStrankaListFormatedOIB>
  <DomainObject.Predmet.ProtuStrankaListFormatedWithAdress>
    <izvorni_sadrzaj>
      <item>ECO-DAR d.o.o., Zrinskih i Frankopana 18, 47280 Ozalj zastupanog po punomoćniku Grgo-tomislav Antičić</item>
    </izvorni_sadrzaj>
    <derivirana_varijabla naziv="DomainObject.Predmet.ProtuStrankaListFormatedWithAdress_1">
      <item>ECO-DAR d.o.o., Zrinskih i Frankopana 18, 47280 Ozalj zastupanog po punomoćniku Grgo-tomislav Antičić</item>
    </derivirana_varijabla>
  </DomainObject.Predmet.ProtuStrankaListFormatedWithAdress>
  <DomainObject.Predmet.ProtuStrankaListFormatedWithAdressOIB>
    <izvorni_sadrzaj>
      <item>ECO-DAR d.o.o., OIB 47623765148, Zrinskih i Frankopana 18, 47280 Ozalj zastupanog po punomoćniku Grgo-tomislav Antičić</item>
    </izvorni_sadrzaj>
    <derivirana_varijabla naziv="DomainObject.Predmet.ProtuStrankaListFormatedWithAdressOIB_1">
      <item>ECO-DAR d.o.o., OIB 47623765148, Zrinskih i Frankopana 18, 47280 Ozalj zastupanog po punomoćniku Grgo-tomislav Antičić</item>
    </derivirana_varijabla>
  </DomainObject.Predmet.ProtuStrankaListFormatedWithAdressOIB>
  <DomainObject.Predmet.ProtuStrankaListNazivFormated>
    <izvorni_sadrzaj>
      <item>ECO-DAR d.o.o.</item>
    </izvorni_sadrzaj>
    <derivirana_varijabla naziv="DomainObject.Predmet.ProtuStrankaListNazivFormated_1">
      <item>ECO-DAR d.o.o.</item>
    </derivirana_varijabla>
  </DomainObject.Predmet.ProtuStrankaListNazivFormated>
  <DomainObject.Predmet.ProtuStrankaListNazivFormatedOIB>
    <izvorni_sadrzaj>
      <item>ECO-DAR d.o.o., OIB 47623765148</item>
    </izvorni_sadrzaj>
    <derivirana_varijabla naziv="DomainObject.Predmet.ProtuStrankaListNazivFormatedOIB_1">
      <item>ECO-DAR d.o.o., OIB 47623765148</item>
    </derivirana_varijabla>
  </DomainObject.Predmet.ProtuStrankaListNazivFormatedOIB>
  <DomainObject.Predmet.OstaliListFormated>
    <izvorni_sadrzaj>
      <item>Grgo-tomislav Antičić punomoćnik sudionika u postupku ECO-DAR d.o.o.</item>
    </izvorni_sadrzaj>
    <derivirana_varijabla naziv="DomainObject.Predmet.OstaliListFormated_1">
      <item>Grgo-tomislav Antičić punomoćnik sudionika u postupku ECO-DAR d.o.o.</item>
    </derivirana_varijabla>
  </DomainObject.Predmet.OstaliListFormated>
  <DomainObject.Predmet.OstaliListFormatedOIB>
    <izvorni_sadrzaj>
      <item>Grgo-tomislav Antičić, OIB 89955963560 punomoćnik sudionika u postupku ECO-DAR d.o.o.</item>
    </izvorni_sadrzaj>
    <derivirana_varijabla naziv="DomainObject.Predmet.OstaliListFormatedOIB_1">
      <item>Grgo-tomislav Antičić, OIB 89955963560 punomoćnik sudionika u postupku ECO-DAR d.o.o.</item>
    </derivirana_varijabla>
  </DomainObject.Predmet.OstaliListFormatedOIB>
  <DomainObject.Predmet.OstaliListFormatedWithAdress>
    <izvorni_sadrzaj>
      <item>Grgo-tomislav Antičić, Liševo 2a, 10362 Paruževina punomoćnik sudionika u postupku ECO-DAR d.o.o.</item>
    </izvorni_sadrzaj>
    <derivirana_varijabla naziv="DomainObject.Predmet.OstaliListFormatedWithAdress_1">
      <item>Grgo-tomislav Antičić, Liševo 2a, 10362 Paruževina punomoćnik sudionika u postupku ECO-DAR d.o.o.</item>
    </derivirana_varijabla>
  </DomainObject.Predmet.OstaliListFormatedWithAdress>
  <DomainObject.Predmet.OstaliListFormatedWithAdressOIB>
    <izvorni_sadrzaj>
      <item>Grgo-tomislav Antičić, OIB 89955963560, Liševo 2a, 10362 Paruževina punomoćnik sudionika u postupku ECO-DAR d.o.o.</item>
    </izvorni_sadrzaj>
    <derivirana_varijabla naziv="DomainObject.Predmet.OstaliListFormatedWithAdressOIB_1">
      <item>Grgo-tomislav Antičić, OIB 89955963560, Liševo 2a, 10362 Paruževina punomoćnik sudionika u postupku ECO-DAR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ECO-DAR d.o.o.</izvorni_sadrzaj>
    <derivirana_varijabla naziv="DomainObject.Predmet.ProtustrankaIDrugi_1">ECO-DAR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ECO-DAR d.o.o., OIB 47623765148, Zrinskih i Frankopana 18, 47280 Ozalj</izvorni_sadrzaj>
    <derivirana_varijabla naziv="DomainObject.Predmet.ProtustrankaIDrugiAdressOIB_1">ECO-DAR d.o.o., OIB 47623765148,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ECO-DAR d.o.o.</item>
      <item>Grgo-tomislav Antičić</item>
    </izvorni_sadrzaj>
    <derivirana_varijabla naziv="DomainObject.Predmet.SudioniciListNaziv_1">
      <item>FINA Regionalni centar Zagreb Podružnica Karlovac</item>
      <item>ECO-DAR d.o.o.</item>
      <item>Grgo-tomislav Antičić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ECO-DAR d.o.o., OIB 47623765148, Zrinskih i Frankopana 18,47280 Ozalj</item>
      <item>Grgo-tomislav Antičić, OIB 89955963560, Liševo 2a,10362 Paruževina</item>
    </izvorni_sadrzaj>
    <derivirana_varijabla naziv="DomainObject.Predmet.SudioniciListAdressOIB_1">
      <item>FINA Regionalni centar Zagreb Podružnica Karlovac, OIB 85821130368, Ul. Pavla Vitezovića 1,47000 Karlovac</item>
      <item>ECO-DAR d.o.o., OIB 47623765148, Zrinskih i Frankopana 18,47280 Ozalj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47623765148</item>
      <item>, OIB 89955963560</item>
    </izvorni_sadrzaj>
    <derivirana_varijabla naziv="DomainObject.Predmet.SudioniciListNazivOIB_1">
      <item>, OIB 85821130368</item>
      <item>, OIB 47623765148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2765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2016-02-29T11:04:00Z</dcterms:created>
  <dc:creator>Korisnik</dc:creator>
  <cp:lastModifiedBy>Draženka Prpić</cp:lastModifiedBy>
  <cp:lastPrinted>2016-02-29T11:06:00Z</cp:lastPrinted>
  <dcterms:modified xmlns:xsi="http://www.w3.org/2001/XMLSchema-instance" xsi:type="dcterms:W3CDTF">2016-02-29T11:06:00Z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