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4f92" w14:paraId="8f94f92" w:rsidRDefault="001A458F" w:rsidP="001A458F" w:rsidR="001A458F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71550" cx="7143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34</w:t>
      </w:r>
      <w:proofErr w:type="spellEnd"/>
      <w:r>
        <w:rPr>
          <w:rFonts w:cs="Times New Roman" w:eastAsia="Times New Roman"/>
          <w:szCs w:val="24"/>
          <w:lang w:eastAsia="hr-HR"/>
        </w:rPr>
        <w:t>. St-</w:t>
      </w:r>
      <w:proofErr w:type="spellStart"/>
      <w:r w:rsidR="00950D89">
        <w:rPr>
          <w:rFonts w:cs="Times New Roman" w:eastAsia="Times New Roman"/>
          <w:szCs w:val="24"/>
          <w:lang w:eastAsia="hr-HR"/>
        </w:rPr>
        <w:t>1589</w:t>
      </w:r>
      <w:proofErr w:type="spellEnd"/>
      <w:r w:rsidR="002F610F">
        <w:rPr>
          <w:rFonts w:cs="Times New Roman" w:eastAsia="Times New Roman"/>
          <w:szCs w:val="24"/>
          <w:lang w:eastAsia="hr-HR"/>
        </w:rPr>
        <w:t>/</w:t>
      </w:r>
      <w:proofErr w:type="spellStart"/>
      <w:r w:rsidR="002F610F">
        <w:rPr>
          <w:rFonts w:cs="Times New Roman" w:eastAsia="Times New Roman"/>
          <w:szCs w:val="24"/>
          <w:lang w:eastAsia="hr-HR"/>
        </w:rPr>
        <w:t>201</w:t>
      </w:r>
      <w:r w:rsidR="00950D89">
        <w:rPr>
          <w:rFonts w:cs="Times New Roman" w:eastAsia="Times New Roman"/>
          <w:szCs w:val="24"/>
          <w:lang w:eastAsia="hr-HR"/>
        </w:rPr>
        <w:t>5</w:t>
      </w:r>
      <w:proofErr w:type="spellEnd"/>
      <w:r w:rsidR="001C2EDF">
        <w:rPr>
          <w:rFonts w:cs="Times New Roman" w:eastAsia="Times New Roman"/>
          <w:szCs w:val="24"/>
          <w:lang w:eastAsia="hr-HR"/>
        </w:rPr>
        <w:t>-</w:t>
      </w:r>
      <w:proofErr w:type="spellStart"/>
      <w:r w:rsidR="008268A6">
        <w:rPr>
          <w:rFonts w:cs="Times New Roman" w:eastAsia="Times New Roman"/>
          <w:szCs w:val="24"/>
          <w:lang w:eastAsia="hr-HR"/>
        </w:rPr>
        <w:t>181</w:t>
      </w:r>
      <w:proofErr w:type="spellEnd"/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K</w:t>
      </w: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8079A2" w:rsidP="008079A2" w:rsidR="002F610F">
      <w:pPr>
        <w:ind w:firstLine="708"/>
        <w:jc w:val="both"/>
      </w:pPr>
      <w:r>
        <w:t xml:space="preserve">TRGOVAČKI SUD U ZAGREBU po sucu Mirjani Chour Hršak kao stečajnom sucu, u stečajnom postupku nad stečajnim dužnikom </w:t>
      </w:r>
      <w:proofErr w:type="spellStart"/>
      <w:r w:rsidR="00950D89" w:rsidRPr="005F1DB1">
        <w:rPr>
          <w:rFonts w:cs="Times New Roman"/>
          <w:szCs w:val="24"/>
        </w:rPr>
        <w:t>PARTING</w:t>
      </w:r>
      <w:proofErr w:type="spellEnd"/>
      <w:r w:rsidR="00950D89" w:rsidRPr="005F1DB1">
        <w:rPr>
          <w:rFonts w:cs="Times New Roman"/>
          <w:szCs w:val="24"/>
        </w:rPr>
        <w:t xml:space="preserve"> TRGOVINA d.o.o. za trgovinu i usluge – u stečaju, </w:t>
      </w:r>
      <w:proofErr w:type="spellStart"/>
      <w:r w:rsidR="00950D89" w:rsidRPr="005F1DB1">
        <w:rPr>
          <w:rFonts w:cs="Times New Roman"/>
          <w:szCs w:val="24"/>
        </w:rPr>
        <w:t>OIB</w:t>
      </w:r>
      <w:proofErr w:type="spellEnd"/>
      <w:r w:rsidR="00950D89" w:rsidRPr="005F1DB1">
        <w:rPr>
          <w:rFonts w:cs="Times New Roman"/>
          <w:szCs w:val="24"/>
        </w:rPr>
        <w:t xml:space="preserve">: </w:t>
      </w:r>
      <w:proofErr w:type="spellStart"/>
      <w:r w:rsidR="00950D89" w:rsidRPr="005F1DB1">
        <w:rPr>
          <w:rFonts w:cs="Times New Roman"/>
          <w:szCs w:val="24"/>
        </w:rPr>
        <w:t>02077535248</w:t>
      </w:r>
      <w:proofErr w:type="spellEnd"/>
      <w:r w:rsidR="00950D89" w:rsidRPr="005F1DB1">
        <w:rPr>
          <w:rFonts w:cs="Times New Roman"/>
          <w:szCs w:val="24"/>
        </w:rPr>
        <w:t>, Z</w:t>
      </w:r>
      <w:r w:rsidR="00950D89">
        <w:rPr>
          <w:rFonts w:cs="Times New Roman"/>
          <w:szCs w:val="24"/>
        </w:rPr>
        <w:t xml:space="preserve">agreb, Vike </w:t>
      </w:r>
      <w:proofErr w:type="spellStart"/>
      <w:r w:rsidR="00950D89">
        <w:rPr>
          <w:rFonts w:cs="Times New Roman"/>
          <w:szCs w:val="24"/>
        </w:rPr>
        <w:t>Podgorske</w:t>
      </w:r>
      <w:proofErr w:type="spellEnd"/>
      <w:r w:rsidR="00950D89">
        <w:rPr>
          <w:rFonts w:cs="Times New Roman"/>
          <w:szCs w:val="24"/>
        </w:rPr>
        <w:t xml:space="preserve"> </w:t>
      </w:r>
      <w:proofErr w:type="spellStart"/>
      <w:r w:rsidR="00950D89">
        <w:rPr>
          <w:rFonts w:cs="Times New Roman"/>
          <w:szCs w:val="24"/>
        </w:rPr>
        <w:t>11</w:t>
      </w:r>
      <w:proofErr w:type="spellEnd"/>
      <w:r w:rsidR="00894C48">
        <w:t>,</w:t>
      </w:r>
      <w:r>
        <w:t xml:space="preserve"> </w:t>
      </w:r>
      <w:r w:rsidR="00E57F26">
        <w:t>6</w:t>
      </w:r>
      <w:r>
        <w:t xml:space="preserve">. </w:t>
      </w:r>
      <w:r w:rsidR="00950D89">
        <w:t>lipnja</w:t>
      </w:r>
      <w:r>
        <w:t xml:space="preserve"> </w:t>
      </w:r>
      <w:proofErr w:type="spellStart"/>
      <w:r>
        <w:t>2019</w:t>
      </w:r>
      <w:proofErr w:type="spellEnd"/>
      <w:r>
        <w:t xml:space="preserve">.  </w:t>
      </w:r>
    </w:p>
    <w:p w:rsidRDefault="001A458F" w:rsidP="001A458F" w:rsidR="001A458F">
      <w:pPr>
        <w:tabs>
          <w:tab w:pos="540" w:val="left"/>
        </w:tabs>
        <w:jc w:val="both"/>
      </w:pPr>
    </w:p>
    <w:p w:rsidRDefault="001A458F" w:rsidP="001A458F" w:rsidR="001A458F">
      <w:pPr>
        <w:tabs>
          <w:tab w:pos="540" w:val="left"/>
        </w:tabs>
        <w:jc w:val="center"/>
      </w:pPr>
      <w:r>
        <w:t>z a k l j u č i o     j e</w:t>
      </w:r>
    </w:p>
    <w:p w:rsidRDefault="001B3265" w:rsidP="001A458F" w:rsidR="001B3265">
      <w:pPr>
        <w:tabs>
          <w:tab w:pos="540" w:val="left"/>
        </w:tabs>
        <w:jc w:val="center"/>
      </w:pPr>
    </w:p>
    <w:p w:rsidRDefault="008079A2" w:rsidP="008079A2" w:rsidR="008079A2">
      <w:pPr>
        <w:ind w:left="708"/>
        <w:jc w:val="both"/>
        <w:rPr>
          <w:szCs w:val="24"/>
        </w:rPr>
      </w:pPr>
      <w:r>
        <w:rPr>
          <w:szCs w:val="24"/>
        </w:rPr>
        <w:t>Određuje se ročište skupština vjerovnika</w:t>
      </w:r>
      <w:r w:rsidRPr="00D962B3">
        <w:rPr>
          <w:szCs w:val="24"/>
        </w:rPr>
        <w:t xml:space="preserve"> </w:t>
      </w:r>
      <w:r>
        <w:rPr>
          <w:szCs w:val="24"/>
        </w:rPr>
        <w:t>za</w:t>
      </w:r>
      <w:r w:rsidRPr="00D962B3">
        <w:rPr>
          <w:szCs w:val="24"/>
        </w:rPr>
        <w:t xml:space="preserve"> gore naveden</w:t>
      </w:r>
      <w:r>
        <w:rPr>
          <w:szCs w:val="24"/>
        </w:rPr>
        <w:t>og</w:t>
      </w:r>
      <w:r w:rsidRPr="00D962B3">
        <w:rPr>
          <w:szCs w:val="24"/>
        </w:rPr>
        <w:t xml:space="preserve"> dužnik</w:t>
      </w:r>
      <w:r>
        <w:rPr>
          <w:szCs w:val="24"/>
        </w:rPr>
        <w:t>a</w:t>
      </w:r>
      <w:r w:rsidRPr="00D962B3">
        <w:rPr>
          <w:szCs w:val="24"/>
        </w:rPr>
        <w:t xml:space="preserve"> za dan</w:t>
      </w:r>
      <w:r>
        <w:rPr>
          <w:szCs w:val="24"/>
        </w:rPr>
        <w:t>:</w:t>
      </w:r>
    </w:p>
    <w:p w:rsidRDefault="00F5031B" w:rsidP="00F5031B" w:rsidR="00F5031B">
      <w:pPr>
        <w:ind w:left="708"/>
        <w:jc w:val="both"/>
        <w:rPr>
          <w:szCs w:val="24"/>
        </w:rPr>
      </w:pPr>
    </w:p>
    <w:p w:rsidRDefault="00A26555" w:rsidP="00F5031B" w:rsidR="00F5031B">
      <w:pPr>
        <w:jc w:val="center"/>
        <w:rPr>
          <w:b/>
          <w:szCs w:val="24"/>
        </w:rPr>
      </w:pPr>
      <w:proofErr w:type="spellStart"/>
      <w:r>
        <w:rPr>
          <w:b/>
          <w:szCs w:val="24"/>
        </w:rPr>
        <w:t>25</w:t>
      </w:r>
      <w:proofErr w:type="spellEnd"/>
      <w:r w:rsidR="00F5031B" w:rsidRPr="00FF4EA9">
        <w:rPr>
          <w:b/>
          <w:szCs w:val="24"/>
        </w:rPr>
        <w:t>.</w:t>
      </w:r>
      <w:r w:rsidR="006F30CB">
        <w:rPr>
          <w:b/>
          <w:szCs w:val="24"/>
        </w:rPr>
        <w:t xml:space="preserve"> </w:t>
      </w:r>
      <w:r>
        <w:rPr>
          <w:b/>
          <w:szCs w:val="24"/>
        </w:rPr>
        <w:t>srpnja</w:t>
      </w:r>
      <w:r w:rsidR="00F5031B" w:rsidRPr="00FF4EA9">
        <w:rPr>
          <w:b/>
          <w:szCs w:val="24"/>
        </w:rPr>
        <w:t xml:space="preserve"> </w:t>
      </w:r>
      <w:proofErr w:type="spellStart"/>
      <w:r w:rsidR="00F5031B" w:rsidRPr="00FF4EA9">
        <w:rPr>
          <w:b/>
          <w:szCs w:val="24"/>
        </w:rPr>
        <w:t>2019</w:t>
      </w:r>
      <w:proofErr w:type="spellEnd"/>
      <w:r w:rsidR="00F5031B" w:rsidRPr="00FF4EA9">
        <w:rPr>
          <w:b/>
          <w:szCs w:val="24"/>
        </w:rPr>
        <w:t xml:space="preserve">. godine u </w:t>
      </w:r>
      <w:r>
        <w:rPr>
          <w:b/>
          <w:szCs w:val="24"/>
        </w:rPr>
        <w:t>9</w:t>
      </w:r>
      <w:r w:rsidR="00F5031B" w:rsidRPr="00FF4EA9">
        <w:rPr>
          <w:b/>
          <w:szCs w:val="24"/>
        </w:rPr>
        <w:t>,</w:t>
      </w:r>
      <w:proofErr w:type="spellStart"/>
      <w:r>
        <w:rPr>
          <w:b/>
          <w:szCs w:val="24"/>
        </w:rPr>
        <w:t>3</w:t>
      </w:r>
      <w:r w:rsidR="006F30CB">
        <w:rPr>
          <w:b/>
          <w:szCs w:val="24"/>
        </w:rPr>
        <w:t>0</w:t>
      </w:r>
      <w:proofErr w:type="spellEnd"/>
      <w:r w:rsidR="00F5031B" w:rsidRPr="00FF4EA9">
        <w:rPr>
          <w:b/>
          <w:szCs w:val="24"/>
        </w:rPr>
        <w:t xml:space="preserve"> sati</w:t>
      </w:r>
    </w:p>
    <w:p w:rsidRDefault="00D34CEF" w:rsidP="00F5031B" w:rsidR="00D34CEF">
      <w:pPr>
        <w:jc w:val="center"/>
        <w:rPr>
          <w:b/>
          <w:szCs w:val="24"/>
        </w:rPr>
      </w:pPr>
    </w:p>
    <w:p w:rsidRDefault="00A26555" w:rsidP="00D34CEF" w:rsidR="00D34CEF" w:rsidRPr="00040DDF">
      <w:pPr>
        <w:jc w:val="both"/>
      </w:pPr>
      <w:r>
        <w:t xml:space="preserve">      </w:t>
      </w:r>
      <w:r w:rsidR="00E57F26">
        <w:t xml:space="preserve">  </w:t>
      </w:r>
      <w:r>
        <w:t xml:space="preserve"> </w:t>
      </w:r>
      <w:r w:rsidR="00D34CEF" w:rsidRPr="00040DDF">
        <w:t>u prostorijama Trgovačkog su</w:t>
      </w:r>
      <w:r w:rsidR="00D34CEF">
        <w:t xml:space="preserve">da u Zagrebu, </w:t>
      </w:r>
      <w:proofErr w:type="spellStart"/>
      <w:r w:rsidR="00D34CEF">
        <w:t>Amruševa</w:t>
      </w:r>
      <w:proofErr w:type="spellEnd"/>
      <w:r w:rsidR="00D34CEF">
        <w:t xml:space="preserve"> 2/ II, UZ soba broj </w:t>
      </w:r>
      <w:proofErr w:type="spellStart"/>
      <w:r w:rsidR="00D34CEF">
        <w:t>39</w:t>
      </w:r>
      <w:proofErr w:type="spellEnd"/>
      <w:r w:rsidR="00D34CEF">
        <w:t>/</w:t>
      </w:r>
      <w:r w:rsidR="00D34CEF" w:rsidRPr="00040DDF">
        <w:t>II.</w:t>
      </w:r>
    </w:p>
    <w:p w:rsidRDefault="00D34CEF" w:rsidP="00F5031B" w:rsidR="00D34CEF" w:rsidRPr="00FF4EA9">
      <w:pPr>
        <w:jc w:val="center"/>
        <w:rPr>
          <w:b/>
          <w:szCs w:val="24"/>
        </w:rPr>
      </w:pPr>
    </w:p>
    <w:p w:rsidRDefault="00F5031B" w:rsidP="00F5031B" w:rsidR="00F5031B">
      <w:pPr>
        <w:rPr>
          <w:szCs w:val="24"/>
        </w:rPr>
      </w:pPr>
    </w:p>
    <w:p w:rsidRDefault="0023714D" w:rsidP="00F5031B" w:rsidR="00F5031B">
      <w:pPr>
        <w:ind w:firstLine="708"/>
        <w:rPr>
          <w:szCs w:val="24"/>
        </w:rPr>
      </w:pPr>
      <w:r>
        <w:rPr>
          <w:szCs w:val="24"/>
        </w:rPr>
        <w:t>na koje se poziva</w:t>
      </w:r>
      <w:r w:rsidR="00E57F26">
        <w:rPr>
          <w:szCs w:val="24"/>
        </w:rPr>
        <w:t>ju</w:t>
      </w:r>
      <w:r w:rsidR="00F5031B">
        <w:rPr>
          <w:szCs w:val="24"/>
        </w:rPr>
        <w:t>:</w:t>
      </w:r>
    </w:p>
    <w:p w:rsidRDefault="00F5031B" w:rsidP="00F5031B" w:rsidR="00F5031B">
      <w:pPr>
        <w:ind w:left="709"/>
        <w:rPr>
          <w:szCs w:val="24"/>
        </w:rPr>
      </w:pPr>
    </w:p>
    <w:p w:rsidRDefault="001B3265" w:rsidP="002B7131" w:rsidR="001B3265" w:rsidRPr="001B3265">
      <w:pPr>
        <w:pStyle w:val="Odlomakpopisa"/>
        <w:numPr>
          <w:ilvl w:val="0"/>
          <w:numId w:val="4"/>
        </w:numPr>
        <w:tabs>
          <w:tab w:pos="540" w:val="left"/>
        </w:tabs>
        <w:jc w:val="both"/>
      </w:pPr>
      <w:r>
        <w:t>vjerovnici</w:t>
      </w:r>
    </w:p>
    <w:p w:rsidRDefault="002B7131" w:rsidP="002B7131" w:rsidR="001A458F" w:rsidRPr="002B7131">
      <w:pPr>
        <w:pStyle w:val="Odlomakpopisa"/>
        <w:numPr>
          <w:ilvl w:val="0"/>
          <w:numId w:val="4"/>
        </w:numPr>
        <w:tabs>
          <w:tab w:pos="540" w:val="left"/>
        </w:tabs>
        <w:jc w:val="both"/>
      </w:pPr>
      <w:r>
        <w:rPr>
          <w:szCs w:val="24"/>
        </w:rPr>
        <w:t>stečajn</w:t>
      </w:r>
      <w:r w:rsidR="00A26555">
        <w:rPr>
          <w:szCs w:val="24"/>
        </w:rPr>
        <w:t>i</w:t>
      </w:r>
      <w:r>
        <w:rPr>
          <w:szCs w:val="24"/>
        </w:rPr>
        <w:t xml:space="preserve"> upravitelj </w:t>
      </w:r>
    </w:p>
    <w:p w:rsidRDefault="002B7131" w:rsidP="002B7131" w:rsidR="002B7131">
      <w:pPr>
        <w:pStyle w:val="Odlomakpopisa"/>
        <w:tabs>
          <w:tab w:pos="540" w:val="left"/>
        </w:tabs>
        <w:ind w:left="900"/>
        <w:jc w:val="both"/>
      </w:pPr>
    </w:p>
    <w:p w:rsidRDefault="002B7131" w:rsidP="002B7131" w:rsidR="002B7131">
      <w:pPr>
        <w:pStyle w:val="Odlomakpopisa"/>
        <w:tabs>
          <w:tab w:pos="540" w:val="left"/>
        </w:tabs>
        <w:ind w:left="900"/>
        <w:jc w:val="both"/>
      </w:pPr>
    </w:p>
    <w:p w:rsidRDefault="00724CF0" w:rsidP="001A458F" w:rsidR="001A458F">
      <w:pPr>
        <w:tabs>
          <w:tab w:pos="540" w:val="left"/>
        </w:tabs>
        <w:jc w:val="center"/>
      </w:pPr>
      <w:r>
        <w:t>U Zagrebu</w:t>
      </w:r>
      <w:r w:rsidR="001A458F">
        <w:t xml:space="preserve"> </w:t>
      </w:r>
      <w:r w:rsidR="00E57F26">
        <w:t xml:space="preserve">6. lipnja </w:t>
      </w:r>
      <w:proofErr w:type="spellStart"/>
      <w:r w:rsidR="00E57F26">
        <w:t>2019</w:t>
      </w:r>
      <w:proofErr w:type="spellEnd"/>
      <w:r w:rsidR="00E57F26">
        <w:t xml:space="preserve">.  </w:t>
      </w:r>
    </w:p>
    <w:p w:rsidRDefault="001A458F" w:rsidP="001A458F" w:rsidR="001A458F">
      <w:pPr>
        <w:tabs>
          <w:tab w:pos="540" w:val="left"/>
          <w:tab w:pos="108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</w:t>
      </w:r>
      <w:r>
        <w:tab/>
        <w:t>S U D A C:</w:t>
      </w:r>
    </w:p>
    <w:p w:rsidRDefault="001A458F" w:rsidP="001A458F" w:rsidR="001A458F">
      <w:pPr>
        <w:tabs>
          <w:tab w:pos="540" w:val="left"/>
          <w:tab w:pos="630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</w:t>
      </w:r>
      <w:proofErr w:type="spellStart"/>
      <w:r>
        <w:t>HRŠAK</w:t>
      </w:r>
      <w:proofErr w:type="spellEnd"/>
      <w:r w:rsidR="00C42997">
        <w:t>, v.r.</w:t>
      </w: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zaključka nije dopuštena žalba.</w:t>
      </w:r>
    </w:p>
    <w:p w:rsidRDefault="00243BF8" w:rsidP="001A458F" w:rsidR="00243BF8"/>
    <w:p w:rsidRDefault="00C42997" w:rsidP="00C42997" w:rsidR="00C42997">
      <w:pPr>
        <w:autoSpaceDE w:val="false"/>
        <w:autoSpaceDN w:val="false"/>
        <w:adjustRightInd w:val="false"/>
        <w:ind w:left="4956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C42997" w:rsidP="00C42997" w:rsidR="001E1F87">
      <w:pPr>
        <w:ind w:left="4236"/>
      </w:pP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Natalija Perković</w:t>
      </w:r>
    </w:p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035B8"/>
    <w:multiLevelType w:val="hybridMultilevel"/>
    <w:tmpl w:val="BE0C75FA"/>
    <w:lvl w:tplc="9D9C02B8" w:ilvl="0">
      <w:start w:val="30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55EB5F11"/>
    <w:multiLevelType w:val="hybridMultilevel"/>
    <w:tmpl w:val="38D6D6E0"/>
    <w:lvl w:tplc="ACD86FA2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4372B98"/>
    <w:multiLevelType w:val="hybridMultilevel"/>
    <w:tmpl w:val="94502BCA"/>
    <w:lvl w:tplc="4D8C63B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58F"/>
    <w:rsid w:val="000434F1"/>
    <w:rsid w:val="00045FAF"/>
    <w:rsid w:val="0005710B"/>
    <w:rsid w:val="00096970"/>
    <w:rsid w:val="000E2B98"/>
    <w:rsid w:val="001033F0"/>
    <w:rsid w:val="00117AE2"/>
    <w:rsid w:val="00117BC5"/>
    <w:rsid w:val="00193FB6"/>
    <w:rsid w:val="001A1B5B"/>
    <w:rsid w:val="001A458F"/>
    <w:rsid w:val="001B3265"/>
    <w:rsid w:val="001C2EDF"/>
    <w:rsid w:val="001E1F87"/>
    <w:rsid w:val="0023714D"/>
    <w:rsid w:val="00243BF8"/>
    <w:rsid w:val="002A523F"/>
    <w:rsid w:val="002B7131"/>
    <w:rsid w:val="002E4678"/>
    <w:rsid w:val="002F1388"/>
    <w:rsid w:val="002F610F"/>
    <w:rsid w:val="003313A8"/>
    <w:rsid w:val="00380484"/>
    <w:rsid w:val="003A5CA7"/>
    <w:rsid w:val="003C05E2"/>
    <w:rsid w:val="00431B33"/>
    <w:rsid w:val="00433250"/>
    <w:rsid w:val="004A164D"/>
    <w:rsid w:val="004E5A94"/>
    <w:rsid w:val="0054567B"/>
    <w:rsid w:val="00553367"/>
    <w:rsid w:val="00586C62"/>
    <w:rsid w:val="005C31AA"/>
    <w:rsid w:val="00624600"/>
    <w:rsid w:val="00697A50"/>
    <w:rsid w:val="006B087F"/>
    <w:rsid w:val="006F30CB"/>
    <w:rsid w:val="00712582"/>
    <w:rsid w:val="00724CF0"/>
    <w:rsid w:val="0073291F"/>
    <w:rsid w:val="0078397D"/>
    <w:rsid w:val="00787BB0"/>
    <w:rsid w:val="007F726F"/>
    <w:rsid w:val="008064D1"/>
    <w:rsid w:val="008079A2"/>
    <w:rsid w:val="008268A6"/>
    <w:rsid w:val="00854CB5"/>
    <w:rsid w:val="0085732A"/>
    <w:rsid w:val="0086702C"/>
    <w:rsid w:val="0087609D"/>
    <w:rsid w:val="00894C48"/>
    <w:rsid w:val="008E6B30"/>
    <w:rsid w:val="009035D9"/>
    <w:rsid w:val="009461D1"/>
    <w:rsid w:val="00950D89"/>
    <w:rsid w:val="00952504"/>
    <w:rsid w:val="00A26555"/>
    <w:rsid w:val="00AC687F"/>
    <w:rsid w:val="00AF40C4"/>
    <w:rsid w:val="00B62A73"/>
    <w:rsid w:val="00BA536C"/>
    <w:rsid w:val="00C0449A"/>
    <w:rsid w:val="00C4269C"/>
    <w:rsid w:val="00C42997"/>
    <w:rsid w:val="00C60B87"/>
    <w:rsid w:val="00CD0023"/>
    <w:rsid w:val="00CF6257"/>
    <w:rsid w:val="00D34CEF"/>
    <w:rsid w:val="00E37745"/>
    <w:rsid w:val="00E57F26"/>
    <w:rsid w:val="00E960AD"/>
    <w:rsid w:val="00EB7BCA"/>
    <w:rsid w:val="00ED46BF"/>
    <w:rsid w:val="00F03380"/>
    <w:rsid w:val="00F27AEA"/>
    <w:rsid w:val="00F5031B"/>
    <w:rsid w:val="00F856F0"/>
    <w:rsid w:val="00FE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B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62A7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B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62A7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46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74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642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St-1589/2015-181</izvorni_sadrzaj>
    <derivirana_varijabla naziv="DomainObject.Oznaka_1">St-1589/2015-181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Krištofić; Financijska agencija; Poliklinika za radiologiju, ginekologiju, opstetriciju, neurologiju, internu medicinu, onkologiju, medicinu rada, dermatologiju </izvorni_sadrzaj>
    <derivirana_varijabla naziv="DomainObject.Predmet.StrankaFormated_1">  Damir Krištofić; Financijska agencija; Poliklinika za radiologiju, ginekologiju, opstetriciju, neurologiju, internu medicinu, onkologiju, medicinu rada, dermatologiju </derivirana_varijabla>
  </DomainObject.Predmet.StrankaFormated>
  <DomainObject.Predmet.StrankaFormatedOIB>
    <izvorni_sadrzaj>  Damir Krištofić, OIB 23334765694; Financijska agencija, OIB 85821130368; Poliklinika za radiologiju, ginekologiju, opstetriciju, neurologiju, internu medicinu, onkologiju, medicinu rada, dermatologiju , OIB 57970181621</izvorni_sadrzaj>
    <derivirana_varijabla naziv="DomainObject.Predmet.StrankaFormatedOIB_1">  Damir Krištofić, OIB 23334765694; Financijska agencija, OIB 85821130368; Poliklinika za radiologiju, ginekologiju, opstetriciju, neurologiju, internu medicinu, onkologiju, medicinu rada, dermatologiju , OIB 57970181621</derivirana_varijabla>
  </DomainObject.Predmet.StrankaFormatedOIB>
  <DomainObject.Predmet.StrankaFormatedWithAdress>
    <izvorni_sadrzaj> Damir Krištofić, Drage Ivaniševića 8, 10000 Zagreb; Financijska agencija, Ulica grada Vukovara 70, 10000 Zagreb; Poliklinika za radiologiju, ginekologiju, opstetriciju, neurologiju, internu medicinu, onkologiju, medicinu rada, dermatologiju , Voćarska 106, 10000 Zagreb</izvorni_sadrzaj>
    <derivirana_varijabla naziv="DomainObject.Predmet.StrankaFormatedWithAdress_1"> Damir Krištofić, Drage Ivaniševića 8, 10000 Zagreb; Financijska agencija, Ulica grada Vukovara 70, 10000 Zagreb; Poliklinika za radiologiju, ginekologiju, opstetriciju, neurologiju, internu medicinu, onkologiju, medicinu rada, dermatologiju , Voćarska 106, 10000 Zagreb</derivirana_varijabla>
  </DomainObject.Predmet.StrankaFormatedWithAdress>
  <DomainObject.Predmet.StrankaFormatedWithAdressOIB>
    <izvorni_sadrzaj> Damir Krištofić, OIB 23334765694, Drage Ivaniševića 8, 10000 Zagreb; Financijska agencija, OIB 85821130368, Ulica grada Vukovara 70, 10000 Zagreb; Poliklinika za radiologiju, ginekologiju, opstetriciju, neurologiju, internu medicinu, onkologiju, medicinu rada, dermatologiju , OIB 57970181621, Voćarska 106, 10000 Zagreb</izvorni_sadrzaj>
    <derivirana_varijabla naziv="DomainObject.Predmet.StrankaFormatedWithAdressOIB_1"> Damir Krištofić, OIB 23334765694, Drage Ivaniševića 8, 10000 Zagreb; Financijska agencija, OIB 85821130368, Ulica grada Vukovara 70, 10000 Zagreb; Poliklinika za radiologiju, ginekologiju, opstetriciju, neurologiju, internu medicinu, onkologiju, medicinu rada, dermatologiju , OIB 57970181621, Voćarska 106, 10000 Zagreb</derivirana_varijabla>
  </DomainObject.Predmet.StrankaFormatedWithAdressOIB>
  <DomainObject.Predmet.StrankaWithAdress>
    <izvorni_sadrzaj>Damir Krištofić Drage Ivaniševića 8,10000 Zagreb,Financijska agencija Ulica grada Vukovara 70,10000 Zagreb,Poliklinika za radiologiju, ginekologiju, opstetriciju, neurologiju, internu medicinu, onkologiju, medicinu rada, dermatologiju  Voćarska 106,10000 Zagreb</izvorni_sadrzaj>
    <derivirana_varijabla naziv="DomainObject.Predmet.StrankaWithAdress_1">Damir Krištofić Drage Ivaniševića 8,10000 Zagreb,Financijska agencija Ulica grada Vukovara 70,10000 Zagreb,Poliklinika za radiologiju, ginekologiju, opstetriciju, neurologiju, internu medicinu, onkologiju, medicinu rada, dermatologiju  Voćarska 106,10000 Zagreb</derivirana_varijabla>
  </DomainObject.Predmet.StrankaWithAdress>
  <DomainObject.Predmet.StrankaWithAdressOIB>
    <izvorni_sadrzaj>Damir Krištofić, OIB 23334765694, Drage Ivaniševića 8,10000 Zagreb,Financijska agencija, OIB 85821130368, Ulica grada Vukovara 70,10000 Zagreb,Poliklinika za radiologiju, ginekologiju, opstetriciju, neurologiju, internu medicinu, onkologiju, medicinu rada, dermatologiju , OIB 57970181621, Voćarska 106,10000 Zagreb</izvorni_sadrzaj>
    <derivirana_varijabla naziv="DomainObject.Predmet.StrankaWithAdressOIB_1">Damir Krištofić, OIB 23334765694, Drage Ivaniševića 8,10000 Zagreb,Financijska agencija, OIB 85821130368, Ulica grada Vukovara 70,10000 Zagreb,Poliklinika za radiologiju, ginekologiju, opstetriciju, neurologiju, internu medicinu, onkologiju, medicinu rada, dermatologiju , OIB 57970181621, Voćarska 106,10000 Zagreb</derivirana_varijabla>
  </DomainObject.Predmet.StrankaWithAdressOIB>
  <DomainObject.Predmet.StrankaNazivFormated>
    <izvorni_sadrzaj>Damir Krištofić,Financijska agencija,Poliklinika za radiologiju, ginekologiju, opstetriciju, neurologiju, internu medicinu, onkologiju, medicinu rada, dermatologiju </izvorni_sadrzaj>
    <derivirana_varijabla naziv="DomainObject.Predmet.StrankaNazivFormated_1">Damir Krištofić,Financijska agencija,Poliklinika za radiologiju, ginekologiju, opstetriciju, neurologiju, internu medicinu, onkologiju, medicinu rada, dermatologiju </derivirana_varijabla>
  </DomainObject.Predmet.StrankaNazivFormated>
  <DomainObject.Predmet.StrankaNazivFormatedOIB>
    <izvorni_sadrzaj>Damir Krištofić, OIB 23334765694,Financijska agencija, OIB 85821130368,Poliklinika za radiologiju, ginekologiju, opstetriciju, neurologiju, internu medicinu, onkologiju, medicinu rada, dermatologiju , OIB 57970181621</izvorni_sadrzaj>
    <derivirana_varijabla naziv="DomainObject.Predmet.StrankaNazivFormatedOIB_1">Damir Krištofić, OIB 23334765694,Financijska agencija, OIB 85821130368,Poliklinika za radiologiju, ginekologiju, opstetriciju, neurologiju, internu medicinu, onkologiju, medicinu rada, dermatologiju , OIB 57970181621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Damir Krištofić</item>
      <item>Financijska agencija</item>
      <item>Poliklinika za radiologiju, ginekologiju, opstetriciju, neurologiju, internu medicinu, onkologiju, medicinu rada, dermatologiju </item>
    </izvorni_sadrzaj>
    <derivirana_varijabla naziv="DomainObject.Predmet.StrankaListFormated_1">
      <item>Damir Krištofić</item>
      <item>Financijska agencija</item>
      <item>Poliklinika za radiologiju, ginekologiju, opstetriciju, neurologiju, internu medicinu, onkologiju, medicinu rada, dermatologiju </item>
    </derivirana_varijabla>
  </DomainObject.Predmet.StrankaListFormated>
  <DomainObject.Predmet.StrankaListFormatedOIB>
    <izvorni_sadrzaj>
      <item>Damir Krištofić, OIB 23334765694</item>
      <item>Financijska agencija, OIB 85821130368</item>
      <item>Poliklinika za radiologiju, ginekologiju, opstetriciju, neurologiju, internu medicinu, onkologiju, medicinu rada, dermatologiju , OIB 57970181621</item>
    </izvorni_sadrzaj>
    <derivirana_varijabla naziv="DomainObject.Predmet.StrankaListFormatedOIB_1">
      <item>Damir Krištofić, OIB 23334765694</item>
      <item>Financijska agencija, OIB 85821130368</item>
      <item>Poliklinika za radiologiju, ginekologiju, opstetriciju, neurologiju, internu medicinu, onkologiju, medicinu rada, dermatologiju , OIB 57970181621</item>
    </derivirana_varijabla>
  </DomainObject.Predmet.StrankaListFormatedOIB>
  <DomainObject.Predmet.StrankaListFormatedWithAdress>
    <izvorni_sadrzaj>
      <item>Damir Krištofić, Drage Ivaniševića 8, 10000 Zagreb</item>
      <item>Financijska agencija, Ulica grada Vukovara 70, 10000 Zagreb</item>
      <item>Poliklinika za radiologiju, ginekologiju, opstetriciju, neurologiju, internu medicinu, onkologiju, medicinu rada, dermatologiju , Voćarska 106, 10000 Zagreb</item>
    </izvorni_sadrzaj>
    <derivirana_varijabla naziv="DomainObject.Predmet.StrankaListFormatedWithAdress_1">
      <item>Damir Krištofić, Drage Ivaniševića 8, 10000 Zagreb</item>
      <item>Financijska agencija, Ulica grada Vukovara 70, 10000 Zagreb</item>
      <item>Poliklinika za radiologiju, ginekologiju, opstetriciju, neurologiju, internu medicinu, onkologiju, medicinu rada, dermatologiju , Voćarska 106,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  <item>Financijska agencija, OIB 85821130368, Ulica grada Vukovara 70, 10000 Zagreb</item>
      <item>Poliklinika za radiologiju, ginekologiju, opstetriciju, neurologiju, internu medicinu, onkologiju, medicinu rada, dermatologiju , OIB 57970181621, Voćarska 106, 10000 Zagreb</item>
    </izvorni_sadrzaj>
    <derivirana_varijabla naziv="DomainObject.Predmet.StrankaListFormatedWithAdressOIB_1">
      <item>Damir Krištofić, OIB 23334765694, Drage Ivaniševića 8, 10000 Zagreb</item>
      <item>Financijska agencija, OIB 85821130368, Ulica grada Vukovara 70, 10000 Zagreb</item>
      <item>Poliklinika za radiologiju, ginekologiju, opstetriciju, neurologiju, internu medicinu, onkologiju, medicinu rada, dermatologiju , OIB 57970181621, Voćarska 106, 10000 Zagreb</item>
    </derivirana_varijabla>
  </DomainObject.Predmet.StrankaListFormatedWithAdressOIB>
  <DomainObject.Predmet.StrankaListNazivFormated>
    <izvorni_sadrzaj>
      <item>Damir Krištofić</item>
      <item>Financijska agencija</item>
      <item>Poliklinika za radiologiju, ginekologiju, opstetriciju, neurologiju, internu medicinu, onkologiju, medicinu rada, dermatologiju </item>
    </izvorni_sadrzaj>
    <derivirana_varijabla naziv="DomainObject.Predmet.StrankaListNazivFormated_1">
      <item>Damir Krištofić</item>
      <item>Financijska agencija</item>
      <item>Poliklinika za radiologiju, ginekologiju, opstetriciju, neurologiju, internu medicinu, onkologiju, medicinu rada, dermatologiju </item>
    </derivirana_varijabla>
  </DomainObject.Predmet.StrankaListNazivFormated>
  <DomainObject.Predmet.StrankaListNazivFormatedOIB>
    <izvorni_sadrzaj>
      <item>Damir Krištofić, OIB 23334765694</item>
      <item>Financijska agencija, OIB 85821130368</item>
      <item>Poliklinika za radiologiju, ginekologiju, opstetriciju, neurologiju, internu medicinu, onkologiju, medicinu rada, dermatologiju , OIB 57970181621</item>
    </izvorni_sadrzaj>
    <derivirana_varijabla naziv="DomainObject.Predmet.StrankaListNazivFormatedOIB_1">
      <item>Damir Krištofić, OIB 23334765694</item>
      <item>Financijska agencija, OIB 85821130368</item>
      <item>Poliklinika za radiologiju, ginekologiju, opstetriciju, neurologiju, internu medicinu, onkologiju, medicinu rada, dermatologiju , OIB 57970181621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</izvorni_sadrzaj>
    <derivirana_varijabla naziv="DomainObject.Predmet.OstaliListFormated_1"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  <item>Marija Filipović, OIB 65801850773</item>
    </izvorni_sadrzaj>
    <derivirana_varijabla naziv="DomainObject.Predmet.OstaliListFormatedOIB_1"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  <item>Marija Filipović, OIB 65801850773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  <item>Odvjetničko društvo MATEŠA &amp; KAPITAN društvo s ograničenom odgovornošću, Garićgradska 13, 10000 Zagreb</item>
      <item>Marija Filipović, Nova Cesta 70,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  <item>Odvjetničko društvo MATEŠA &amp; KAPITAN društvo s ograničenom odgovornošću, Garićgradska 13, 10000 Zagreb</item>
      <item>Marija Filipović, Nova Cesta 70,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  <item>Odvjetničko društvo MATEŠA &amp; KAPITAN društvo s ograničenom odgovornošću, OIB 07500760012, Garićgradska 13, 10000 Zagreb</item>
      <item>Marija Filipović, OIB 65801850773, Nova Cesta 70,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  <item>Odvjetničko društvo MATEŠA &amp; KAPITAN društvo s ograničenom odgovornošću, OIB 07500760012, Garićgradska 13, 10000 Zagreb</item>
      <item>Marija Filipović, OIB 65801850773, Nova Cesta 70, 10000 Zagreb</item>
    </derivirana_varijabla>
  </DomainObject.Predmet.OstaliListFormatedWithAdressOIB>
  <DomainObject.Predmet.OstaliListNazivFormated>
    <izvorni_sadrzaj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</izvorni_sadrzaj>
    <derivirana_varijabla naziv="DomainObject.Predmet.OstaliListNazivFormated_1"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</derivirana_varijabla>
  </DomainObject.Predmet.OstaliListNazivFormated>
  <DomainObject.Predmet.OstaliListNazivFormatedOIB>
    <izvorni_sadrzaj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  <item>Marija Filipović, OIB 65801850773</item>
    </izvorni_sadrzaj>
    <derivirana_varijabla naziv="DomainObject.Predmet.OstaliListNazivFormatedOIB_1"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  <item>Marija Filipović, OIB 65801850773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>St-1589/2015-181</izvorni_sadrzaj>
    <derivirana_varijabla naziv="DomainObject.PoslovniBrojDokumenta_1">St-1589/2015-181</derivirana_varijabla>
  </DomainObject.PoslovniBrojDokumenta>
  <DomainObject.Predmet.StrankaIDrugi>
    <izvorni_sadrzaj>Damir Krištofić i dr.</izvorni_sadrzaj>
    <derivirana_varijabla naziv="DomainObject.Predmet.StrankaIDrugi_1">Damir Krištofić i dr.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 i dr.</izvorni_sadrzaj>
    <derivirana_varijabla naziv="DomainObject.Predmet.StrankaIDrugiAdressOIB_1">Damir Krištofić, OIB 23334765694, Drage Ivaniševića 8, 10000 Zagreb i dr.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  <item>Financijska agencija</item>
      <item>Poliklinika za radiologiju, ginekologiju, opstetriciju, neurologiju, internu medicinu, onkologiju, medicinu rada, dermatologiju </item>
    </izvorni_sadrzaj>
    <derivirana_varijabla naziv="DomainObject.Predmet.SudioniciListNaziv_1"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  <item>Financijska agencija</item>
      <item>Poliklinika za radiologiju, ginekologiju, opstetriciju, neurologiju, internu medicinu, onkologiju, medicinu rada, dermatologiju 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  <item>Odvjetničko društvo MATEŠA &amp; KAPITAN društvo s ograničenom odgovornošću, OIB 07500760012, Garićgradska 13,10000 Zagreb</item>
      <item>Marija Filipović, OIB 65801850773, Nova Cesta 70,10000 Zagreb</item>
      <item>Financijska agencija, OIB 85821130368, Ulica grada Vukovara 70,10000 Zagreb</item>
      <item>Poliklinika za radiologiju, ginekologiju, opstetriciju, neurologiju, internu medicinu, onkologiju, medicinu rada, dermatologiju , OIB 57970181621, Voćarska 106,10000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  <item>Odvjetničko društvo MATEŠA &amp; KAPITAN društvo s ograničenom odgovornošću, OIB 07500760012, Garićgradska 13,10000 Zagreb</item>
      <item>Marija Filipović, OIB 65801850773, Nova Cesta 70,10000 Zagreb</item>
      <item>Financijska agencija, OIB 85821130368, Ulica grada Vukovara 70,10000 Zagreb</item>
      <item>Poliklinika za radiologiju, ginekologiju, opstetriciju, neurologiju, internu medicinu, onkologiju, medicinu rada, dermatologiju , OIB 57970181621, Voćarska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  <item>, OIB 07500760012</item>
      <item>, OIB 65801850773</item>
      <item>, OIB 85821130368</item>
      <item>, OIB 57970181621</item>
    </izvorni_sadrzaj>
    <derivirana_varijabla naziv="DomainObject.Predmet.SudioniciListNazivOIB_1"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  <item>, OIB 07500760012</item>
      <item>, OIB 65801850773</item>
      <item>, OIB 85821130368</item>
      <item>, OIB 57970181621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658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2019-06-05T08:55:00Z</dcterms:created>
  <dc:creator>Vlasta Bogović Milisavljević</dc:creator>
  <cp:lastModifiedBy>Natalija Perković</cp:lastModifiedBy>
  <cp:lastPrinted>2019-06-07T10:43:00Z</cp:lastPrinted>
  <dcterms:modified xmlns:xsi="http://www.w3.org/2001/XMLSchema-instance" xsi:type="dcterms:W3CDTF">2019-06-07T10:43:00Z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St-1589/2015-181 / Odluka - Zaključak (St-1589-15_zaključak_poziv_za_ročište_skupština_vjerovnika.docx)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