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d294" w14:paraId="684d294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0251AA">
        <w:t>120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0251AA">
        <w:t>OMIKRON j.d.o.o. Zadar, Šibenska 6/D, Zadar,</w:t>
      </w:r>
      <w:r w:rsidR="00E31771">
        <w:t xml:space="preserve"> </w:t>
      </w:r>
      <w:r w:rsidR="00A54C72" w:rsidRPr="00FF7529">
        <w:t>OIB:</w:t>
      </w:r>
      <w:r w:rsidR="000251AA">
        <w:t>33949492833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0251AA">
        <w:t>22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0C192E">
        <w:t>15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0251AA">
        <w:t xml:space="preserve">OMIKRON j.d.o.o. Zadar, Šibenska 6/D, Zadar, </w:t>
      </w:r>
      <w:r w:rsidR="000251AA" w:rsidRPr="00FF7529">
        <w:t>OIB:</w:t>
      </w:r>
      <w:r w:rsidR="000251AA">
        <w:t>33949492833</w:t>
      </w:r>
      <w:r w:rsidR="00FF5B75">
        <w:t xml:space="preserve"> </w:t>
      </w:r>
      <w:r>
        <w:t xml:space="preserve">na temelju neizvršenih osnova za plaćanje iznosi </w:t>
      </w:r>
      <w:r w:rsidR="000251AA">
        <w:t>12.297,55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634718">
        <w:t>a</w:t>
      </w:r>
      <w:r w:rsidR="007B0F30">
        <w:t xml:space="preserve"> ovlašten</w:t>
      </w:r>
      <w:r w:rsidR="00634718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0251AA">
        <w:t>Robin Čakarun, Sukošan, Dr. Franje Tuđmana 301</w:t>
      </w:r>
      <w:r w:rsidR="00477971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0251AA">
        <w:t>120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192E">
        <w:t>15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528DC" w:rsidP="002528DC" w:rsidR="002528DC">
      <w:pPr>
        <w:jc w:val="right"/>
      </w:pPr>
      <w:r>
        <w:t>Sutkinja</w:t>
      </w:r>
    </w:p>
    <w:p w:rsidRDefault="002528DC" w:rsidP="002528DC" w:rsidR="002528DC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23B12">
      <w:rPr>
        <w:noProof/>
      </w:rPr>
      <w:t>2</w:t>
    </w:r>
    <w:r>
      <w:fldChar w:fldCharType="end"/>
    </w:r>
  </w:p>
  <w:p w:rsidRDefault="00A23B12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23B1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0251AA">
      <w:t>120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2528DC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D2F0F"/>
    <w:rsid w:val="004F472B"/>
    <w:rsid w:val="005C5CF2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863DF"/>
    <w:rsid w:val="009B7A6B"/>
    <w:rsid w:val="009C5A42"/>
    <w:rsid w:val="00A23B1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D932F6"/>
    <w:rsid w:val="00DB0E67"/>
    <w:rsid w:val="00E04753"/>
    <w:rsid w:val="00E13823"/>
    <w:rsid w:val="00E17770"/>
    <w:rsid w:val="00E31771"/>
    <w:rsid w:val="00E97FAB"/>
    <w:rsid w:val="00EC291A"/>
    <w:rsid w:val="00EF524A"/>
    <w:rsid w:val="00F2052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B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B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OMIKRON j.d.o.o. za trgovinu i usluge</izvorni_sadrzaj>
    <derivirana_varijabla naziv="DomainObject.Predmet.ProtustrankaFormated_1">  OMIKRON j.d.o.o. za trgovinu i usluge</derivirana_varijabla>
  </DomainObject.Predmet.ProtustrankaFormated>
  <DomainObject.Predmet.ProtustrankaFormatedOIB>
    <izvorni_sadrzaj>  OMIKRON j.d.o.o. za trgovinu i usluge, OIB 33949492833</izvorni_sadrzaj>
    <derivirana_varijabla naziv="DomainObject.Predmet.ProtustrankaFormatedOIB_1">  OMIKRON j.d.o.o. za trgovinu i usluge, OIB 33949492833</derivirana_varijabla>
  </DomainObject.Predmet.ProtustrankaFormatedOIB>
  <DomainObject.Predmet.ProtustrankaFormatedWithAdress>
    <izvorni_sadrzaj> OMIKRON j.d.o.o. za trgovinu i usluge, Šibenska 6D, 23000 Zadar</izvorni_sadrzaj>
    <derivirana_varijabla naziv="DomainObject.Predmet.ProtustrankaFormatedWithAdress_1"> OMIKRON j.d.o.o. za trgovinu i usluge, Šibenska 6D, 23000 Zadar</derivirana_varijabla>
  </DomainObject.Predmet.ProtustrankaFormatedWithAdress>
  <DomainObject.Predmet.ProtustrankaFormatedWithAdressOIB>
    <izvorni_sadrzaj> OMIKRON j.d.o.o. za trgovinu i usluge, OIB 33949492833, Šibenska 6D, 23000 Zadar</izvorni_sadrzaj>
    <derivirana_varijabla naziv="DomainObject.Predmet.ProtustrankaFormatedWithAdressOIB_1"> OMIKRON j.d.o.o. za trgovinu i usluge, OIB 33949492833, Šibenska 6D, 23000 Zadar</derivirana_varijabla>
  </DomainObject.Predmet.ProtustrankaFormatedWithAdressOIB>
  <DomainObject.Predmet.ProtustrankaWithAdress>
    <izvorni_sadrzaj>OMIKRON j.d.o.o. za trgovinu i usluge Šibenska 6D, 23000 Zadar</izvorni_sadrzaj>
    <derivirana_varijabla naziv="DomainObject.Predmet.ProtustrankaWithAdress_1">OMIKRON j.d.o.o. za trgovinu i usluge Šibenska 6D, 23000 Zadar</derivirana_varijabla>
  </DomainObject.Predmet.ProtustrankaWithAdress>
  <DomainObject.Predmet.ProtustrankaWithAdressOIB>
    <izvorni_sadrzaj>OMIKRON j.d.o.o. za trgovinu i usluge, OIB 33949492833, Šibenska 6D, 23000 Zadar</izvorni_sadrzaj>
    <derivirana_varijabla naziv="DomainObject.Predmet.ProtustrankaWithAdressOIB_1">OMIKRON j.d.o.o. za trgovinu i usluge, OIB 33949492833, Šibenska 6D, 23000 Zadar</derivirana_varijabla>
  </DomainObject.Predmet.ProtustrankaWithAdressOIB>
  <DomainObject.Predmet.ProtustrankaNazivFormated>
    <izvorni_sadrzaj>OMIKRON j.d.o.o. za trgovinu i usluge</izvorni_sadrzaj>
    <derivirana_varijabla naziv="DomainObject.Predmet.ProtustrankaNazivFormated_1">OMIKRON j.d.o.o. za trgovinu i usluge</derivirana_varijabla>
  </DomainObject.Predmet.ProtustrankaNazivFormated>
  <DomainObject.Predmet.ProtustrankaNazivFormatedOIB>
    <izvorni_sadrzaj>OMIKRON j.d.o.o. za trgovinu i usluge, OIB 33949492833</izvorni_sadrzaj>
    <derivirana_varijabla naziv="DomainObject.Predmet.ProtustrankaNazivFormatedOIB_1">OMIKRON j.d.o.o. za trgovinu i usluge, OIB 33949492833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12297.55</izvorni_sadrzaj>
    <derivirana_varijabla naziv="DomainObject.Predmet.TrenutnaVrijednost_1">12297.55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OMIKRON j.d.o.o. za trgovinu i usluge</item>
    </izvorni_sadrzaj>
    <derivirana_varijabla naziv="DomainObject.Predmet.ProtuStrankaListFormated_1">
      <item>OMIKRON j.d.o.o. za trgovinu i usluge</item>
    </derivirana_varijabla>
  </DomainObject.Predmet.ProtuStrankaListFormated>
  <DomainObject.Predmet.ProtuStrankaListFormatedOIB>
    <izvorni_sadrzaj>
      <item>OMIKRON j.d.o.o. za trgovinu i usluge, OIB 33949492833</item>
    </izvorni_sadrzaj>
    <derivirana_varijabla naziv="DomainObject.Predmet.ProtuStrankaListFormatedOIB_1">
      <item>OMIKRON j.d.o.o. za trgovinu i usluge, OIB 33949492833</item>
    </derivirana_varijabla>
  </DomainObject.Predmet.ProtuStrankaListFormatedOIB>
  <DomainObject.Predmet.ProtuStrankaListFormatedWithAdress>
    <izvorni_sadrzaj>
      <item>OMIKRON j.d.o.o. za trgovinu i usluge, Šibenska 6D, 23000 Zadar</item>
    </izvorni_sadrzaj>
    <derivirana_varijabla naziv="DomainObject.Predmet.ProtuStrankaListFormatedWithAdress_1">
      <item>OMIKRON j.d.o.o. za trgovinu i usluge, Šibenska 6D, 23000 Zadar</item>
    </derivirana_varijabla>
  </DomainObject.Predmet.ProtuStrankaListFormatedWithAdress>
  <DomainObject.Predmet.ProtuStrankaListFormatedWithAdressOIB>
    <izvorni_sadrzaj>
      <item>OMIKRON j.d.o.o. za trgovinu i usluge, OIB 33949492833, Šibenska 6D, 23000 Zadar</item>
    </izvorni_sadrzaj>
    <derivirana_varijabla naziv="DomainObject.Predmet.ProtuStrankaListFormatedWithAdressOIB_1">
      <item>OMIKRON j.d.o.o. za trgovinu i usluge, OIB 33949492833, Šibenska 6D, 23000 Zadar</item>
    </derivirana_varijabla>
  </DomainObject.Predmet.ProtuStrankaListFormatedWithAdressOIB>
  <DomainObject.Predmet.ProtuStrankaListNazivFormated>
    <izvorni_sadrzaj>
      <item>OMIKRON j.d.o.o. za trgovinu i usluge</item>
    </izvorni_sadrzaj>
    <derivirana_varijabla naziv="DomainObject.Predmet.ProtuStrankaListNazivFormated_1">
      <item>OMIKRON j.d.o.o. za trgovinu i usluge</item>
    </derivirana_varijabla>
  </DomainObject.Predmet.ProtuStrankaListNazivFormated>
  <DomainObject.Predmet.ProtuStrankaListNazivFormatedOIB>
    <izvorni_sadrzaj>
      <item>OMIKRON j.d.o.o. za trgovinu i usluge, OIB 33949492833</item>
    </izvorni_sadrzaj>
    <derivirana_varijabla naziv="DomainObject.Predmet.ProtuStrankaListNazivFormatedOIB_1">
      <item>OMIKRON j.d.o.o. za trgovinu i usluge, OIB 33949492833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OMIKRON j.d.o.o. za trgovinu i usluge</izvorni_sadrzaj>
    <derivirana_varijabla naziv="DomainObject.Predmet.ProtustrankaIDrugi_1">OMIKRON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OMIKRON j.d.o.o. za trgovinu i usluge, OIB 33949492833, Šibenska 6D, 23000 Zadar</izvorni_sadrzaj>
    <derivirana_varijabla naziv="DomainObject.Predmet.ProtustrankaIDrugiAdressOIB_1">OMIKRON j.d.o.o. za trgovinu i usluge, OIB 33949492833, Šibenska 6D,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OMIKRON j.d.o.o. za trgovinu i usluge</item>
    </izvorni_sadrzaj>
    <derivirana_varijabla naziv="DomainObject.Predmet.SudioniciListNaziv_1">
      <item>FINA</item>
      <item>OMIKRON j.d.o.o. za trgovinu i usluge</item>
    </derivirana_varijabla>
  </DomainObject.Predmet.SudioniciListNaziv>
  <DomainObject.Predmet.SudioniciListAdressOIB>
    <izvorni_sadrzaj>
      <item>FINA, OIB 85821130368</item>
      <item>OMIKRON j.d.o.o. za trgovinu i usluge, OIB 33949492833, Šibenska 6D,23000 Zadar</item>
    </izvorni_sadrzaj>
    <derivirana_varijabla naziv="DomainObject.Predmet.SudioniciListAdressOIB_1">
      <item>FINA, OIB 85821130368</item>
      <item>OMIKRON j.d.o.o. za trgovinu i usluge, OIB 33949492833, Šibenska 6D,23000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33949492833</item>
    </izvorni_sadrzaj>
    <derivirana_varijabla naziv="DomainObject.Predmet.SudioniciListNazivOIB_1">
      <item>, OIB 85821130368</item>
      <item>, OIB 33949492833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2034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2016-02-15T08:56:00Z</dcterms:created>
  <dc:creator>Tina Grgas</dc:creator>
  <cp:lastModifiedBy>Martina Kalmeta</cp:lastModifiedBy>
  <cp:lastPrinted>2016-02-15T08:51:00Z</cp:lastPrinted>
  <dcterms:modified xmlns:xsi="http://www.w3.org/2001/XMLSchema-instance" xsi:type="dcterms:W3CDTF">2016-02-15T08:57:00Z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