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743b" w14:paraId="c44743b" w:rsidRDefault="00E67503" w:rsidR="006479C6">
      <w:pPr>
        <w15:collapsed w:val="false"/>
      </w:pPr>
      <w:bookmarkStart w:name="_GoBack" w:id="0"/>
      <w:bookmarkEnd w:id="0"/>
      <w:r w:rsidRPr="00C74CEC">
        <w:tab/>
      </w:r>
      <w:r w:rsidR="006479C6">
        <w:rPr>
          <w:noProof/>
        </w:rPr>
        <w:drawing>
          <wp:inline distR="0" distL="0" distB="0" distT="0">
            <wp:extent cy="828000" cx="648000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8000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9C6">
        <w:rPr>
          <w:noProof/>
        </w:rPr>
        <w:tab/>
      </w:r>
      <w:r w:rsidR="006479C6">
        <w:rPr>
          <w:noProof/>
        </w:rPr>
        <w:tab/>
      </w:r>
      <w:r w:rsidR="006479C6">
        <w:rPr>
          <w:noProof/>
        </w:rPr>
        <w:tab/>
      </w:r>
      <w:r w:rsidR="006479C6">
        <w:t xml:space="preserve"> </w:t>
      </w:r>
    </w:p>
    <w:p w:rsidRDefault="006479C6" w:rsidR="006479C6"/>
    <w:p w:rsidRDefault="00E67503" w:rsidP="00E67503" w:rsidR="00E67503" w:rsidRPr="00C74CEC"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Pr="00C74CEC">
        <w:tab/>
      </w:r>
      <w:r w:rsidR="00E066E1">
        <w:t xml:space="preserve">  </w:t>
      </w:r>
      <w:r w:rsidR="006479C6">
        <w:t xml:space="preserve">         </w:t>
      </w:r>
      <w:r w:rsidR="00E066E1">
        <w:t xml:space="preserve"> </w:t>
      </w:r>
      <w:r w:rsidR="0031263C">
        <w:t xml:space="preserve"> </w:t>
      </w:r>
      <w:r w:rsidR="00E066E1">
        <w:t xml:space="preserve">  </w:t>
      </w:r>
      <w:r w:rsidR="00F662FF">
        <w:t xml:space="preserve"> </w:t>
      </w:r>
      <w:r w:rsidR="0048266C">
        <w:t xml:space="preserve">    </w:t>
      </w:r>
      <w:r w:rsidR="000365E8">
        <w:t xml:space="preserve"> </w:t>
      </w:r>
      <w:r w:rsidRPr="00C74CEC">
        <w:t xml:space="preserve">70. </w:t>
      </w:r>
      <w:r w:rsidR="0010427C">
        <w:t>St-</w:t>
      </w:r>
      <w:proofErr w:type="spellStart"/>
      <w:r w:rsidR="00F30452">
        <w:t>458</w:t>
      </w:r>
      <w:proofErr w:type="spellEnd"/>
      <w:r w:rsidR="00F30452">
        <w:t>/</w:t>
      </w:r>
      <w:proofErr w:type="spellStart"/>
      <w:r w:rsidR="00F30452">
        <w:t>2014</w:t>
      </w:r>
      <w:proofErr w:type="spellEnd"/>
    </w:p>
    <w:p w:rsidRDefault="00E67503" w:rsidP="00E67503" w:rsidR="00E67503" w:rsidRPr="00C74CEC"/>
    <w:p w:rsidRDefault="00E67503" w:rsidP="00E67503" w:rsidR="00E67503" w:rsidRPr="00C74CEC">
      <w:pPr>
        <w:jc w:val="both"/>
      </w:pPr>
      <w:r w:rsidRPr="00C74CEC">
        <w:t>REPUBLIKA HRVATSKA</w:t>
      </w:r>
    </w:p>
    <w:p w:rsidRDefault="00E67503" w:rsidP="00E67503" w:rsidR="00E67503" w:rsidRPr="00C74CEC">
      <w:pPr>
        <w:jc w:val="both"/>
      </w:pPr>
      <w:r w:rsidRPr="00C74CEC">
        <w:t>Trgovački sud u Zagrebu</w:t>
      </w:r>
    </w:p>
    <w:p w:rsidRDefault="00E67503" w:rsidP="00E67503" w:rsidR="00E67503" w:rsidRPr="00C74CEC">
      <w:pPr>
        <w:jc w:val="both"/>
      </w:pPr>
      <w:r w:rsidRPr="00C74CEC">
        <w:t xml:space="preserve">Zagreb, </w:t>
      </w:r>
      <w:proofErr w:type="spellStart"/>
      <w:r w:rsidRPr="00C74CEC">
        <w:t>Amruševa</w:t>
      </w:r>
      <w:proofErr w:type="spellEnd"/>
      <w:r w:rsidRPr="00C74CEC">
        <w:t xml:space="preserve"> 2/II</w:t>
      </w:r>
      <w:r w:rsidRPr="00C74CEC">
        <w:tab/>
      </w:r>
    </w:p>
    <w:p w:rsidRDefault="00E67503" w:rsidP="00E67503" w:rsidR="00E67503" w:rsidRPr="00C74CEC">
      <w:pPr>
        <w:jc w:val="both"/>
      </w:pPr>
      <w:r w:rsidRPr="00C74CEC">
        <w:tab/>
      </w:r>
      <w:r w:rsidRPr="00C74CEC">
        <w:tab/>
      </w:r>
      <w:r w:rsidRPr="00C74CEC">
        <w:tab/>
      </w:r>
      <w:r w:rsidRPr="00C74CEC">
        <w:tab/>
      </w:r>
    </w:p>
    <w:p w:rsidRDefault="000365E8" w:rsidP="000365E8" w:rsidR="00E67503">
      <w:pPr>
        <w:tabs>
          <w:tab w:pos="708" w:val="left"/>
          <w:tab w:pos="1416" w:val="left"/>
          <w:tab w:pos="4005" w:val="left"/>
        </w:tabs>
        <w:jc w:val="center"/>
      </w:pPr>
      <w:r>
        <w:t>R E P U B L I K A   H R V A T S K A</w:t>
      </w:r>
    </w:p>
    <w:p w:rsidRDefault="002C4616" w:rsidP="000365E8" w:rsidR="002C4616" w:rsidRPr="00C74CEC">
      <w:pPr>
        <w:tabs>
          <w:tab w:pos="708" w:val="left"/>
          <w:tab w:pos="1416" w:val="left"/>
          <w:tab w:pos="4005" w:val="left"/>
        </w:tabs>
        <w:jc w:val="center"/>
      </w:pPr>
    </w:p>
    <w:p w:rsidRDefault="00E67503" w:rsidP="000365E8" w:rsidR="00E67503" w:rsidRPr="00C74CEC">
      <w:pPr>
        <w:jc w:val="center"/>
      </w:pPr>
      <w:r w:rsidRPr="00C74CEC">
        <w:t>R J E Š E N J E</w:t>
      </w:r>
    </w:p>
    <w:p w:rsidRDefault="00E67503" w:rsidP="00E67503" w:rsidR="00E67503" w:rsidRPr="00C74CEC"/>
    <w:p w:rsidRDefault="00F30452" w:rsidP="00F30452" w:rsidR="00F30452">
      <w:pPr>
        <w:jc w:val="both"/>
      </w:pPr>
      <w:r>
        <w:t xml:space="preserve">Trgovački sud u Zagrebu po sucu Maji Jurovicki, kao stečajnom sucu u stečajnom predmetu, povodom prijedloga predlagatelja ZAGREBAČKA BANKA d.d., Zagreb, Trg bana Josipa Jelačića </w:t>
      </w:r>
      <w:proofErr w:type="spellStart"/>
      <w:r>
        <w:t>10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92963223473</w:t>
      </w:r>
      <w:proofErr w:type="spellEnd"/>
      <w:r>
        <w:t xml:space="preserve">, zastupan po punomoćnicima iz OD </w:t>
      </w:r>
      <w:proofErr w:type="spellStart"/>
      <w:r>
        <w:t>Hanžeković</w:t>
      </w:r>
      <w:proofErr w:type="spellEnd"/>
      <w:r>
        <w:t xml:space="preserve"> &amp; partneri d.o.o., Zagreb, Radnička cesta </w:t>
      </w:r>
      <w:proofErr w:type="spellStart"/>
      <w:r>
        <w:t>22</w:t>
      </w:r>
      <w:proofErr w:type="spellEnd"/>
      <w:r>
        <w:t xml:space="preserve">,  za otvaranjem stečajnog postupka nad dužnikom </w:t>
      </w:r>
      <w:proofErr w:type="spellStart"/>
      <w:r>
        <w:t>RO</w:t>
      </w:r>
      <w:proofErr w:type="spellEnd"/>
      <w:r>
        <w:t xml:space="preserve"> IZGRADNJA d.o.o., Zaprešić, Miška </w:t>
      </w:r>
      <w:proofErr w:type="spellStart"/>
      <w:r>
        <w:t>Šestanja</w:t>
      </w:r>
      <w:proofErr w:type="spellEnd"/>
      <w:r>
        <w:t xml:space="preserve"> 5,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34199535670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080555424</w:t>
      </w:r>
      <w:proofErr w:type="spellEnd"/>
      <w:r>
        <w:t xml:space="preserve">,  zastupano po punomoćnicima Branislavu Vukojević, odvjetniku iz Pule, </w:t>
      </w:r>
      <w:proofErr w:type="spellStart"/>
      <w:r>
        <w:t>Valdemuška</w:t>
      </w:r>
      <w:proofErr w:type="spellEnd"/>
      <w:r>
        <w:t xml:space="preserve"> </w:t>
      </w:r>
      <w:proofErr w:type="spellStart"/>
      <w:r>
        <w:t>18</w:t>
      </w:r>
      <w:proofErr w:type="spellEnd"/>
      <w:r>
        <w:t xml:space="preserve"> i Branki Vukojević, odvjetnici iz Zagreba, Ulica grada </w:t>
      </w:r>
      <w:proofErr w:type="spellStart"/>
      <w:r>
        <w:t>Mainza</w:t>
      </w:r>
      <w:proofErr w:type="spellEnd"/>
      <w:r>
        <w:t xml:space="preserve"> </w:t>
      </w:r>
      <w:proofErr w:type="spellStart"/>
      <w:r>
        <w:t>32</w:t>
      </w:r>
      <w:proofErr w:type="spellEnd"/>
      <w:r>
        <w:t xml:space="preserve">,  dana </w:t>
      </w:r>
      <w:proofErr w:type="spellStart"/>
      <w:r>
        <w:t>05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 </w:t>
      </w:r>
    </w:p>
    <w:p w:rsidRDefault="00F662FF" w:rsidP="00F662FF" w:rsidR="00F662FF">
      <w:pPr>
        <w:ind w:firstLine="708"/>
        <w:jc w:val="both"/>
      </w:pPr>
    </w:p>
    <w:p w:rsidRDefault="00F662FF" w:rsidP="00F662FF" w:rsidR="00F662FF">
      <w:pPr>
        <w:ind w:firstLine="708"/>
        <w:jc w:val="both"/>
      </w:pPr>
    </w:p>
    <w:p w:rsidRDefault="00E67503" w:rsidP="00FB3FE1" w:rsidR="00E67503" w:rsidRPr="00C74CEC">
      <w:pPr>
        <w:ind w:firstLine="708"/>
        <w:jc w:val="both"/>
      </w:pPr>
    </w:p>
    <w:p w:rsidRDefault="00E67503" w:rsidP="00F924B7" w:rsidR="00E67503" w:rsidRPr="00C74CEC">
      <w:pPr>
        <w:jc w:val="center"/>
      </w:pPr>
      <w:r w:rsidRPr="00C74CEC">
        <w:t>r i j e š i o    j e</w:t>
      </w:r>
    </w:p>
    <w:p w:rsidRDefault="00580C6D" w:rsidP="00DE3BBE" w:rsidR="00580C6D">
      <w:pPr>
        <w:ind w:left="705"/>
        <w:jc w:val="both"/>
      </w:pPr>
    </w:p>
    <w:p w:rsidRDefault="00F30452" w:rsidP="00DE3BBE" w:rsidR="00F30452" w:rsidRPr="00F30452">
      <w:pPr>
        <w:ind w:left="705"/>
        <w:jc w:val="both"/>
      </w:pPr>
      <w:r w:rsidRPr="00F30452">
        <w:t>Ispitno r</w:t>
      </w:r>
      <w:r w:rsidR="00E67503" w:rsidRPr="00F30452">
        <w:t xml:space="preserve">očište određeno za dan: </w:t>
      </w:r>
      <w:proofErr w:type="spellStart"/>
      <w:r w:rsidRPr="00F30452">
        <w:t>07</w:t>
      </w:r>
      <w:proofErr w:type="spellEnd"/>
      <w:r w:rsidRPr="00F30452">
        <w:t xml:space="preserve">. lipnja </w:t>
      </w:r>
      <w:proofErr w:type="spellStart"/>
      <w:r w:rsidRPr="00F30452">
        <w:t>2018</w:t>
      </w:r>
      <w:proofErr w:type="spellEnd"/>
      <w:r w:rsidR="009B02AE" w:rsidRPr="00F30452">
        <w:t>. godine</w:t>
      </w:r>
      <w:r w:rsidR="00DE3BBE" w:rsidRPr="00F30452">
        <w:t xml:space="preserve"> u </w:t>
      </w:r>
      <w:proofErr w:type="spellStart"/>
      <w:r w:rsidR="00904DA4" w:rsidRPr="00F30452">
        <w:t>09</w:t>
      </w:r>
      <w:proofErr w:type="spellEnd"/>
      <w:r w:rsidR="00904DA4" w:rsidRPr="00F30452">
        <w:t>,</w:t>
      </w:r>
      <w:proofErr w:type="spellStart"/>
      <w:r w:rsidRPr="00F30452">
        <w:t>30</w:t>
      </w:r>
      <w:proofErr w:type="spellEnd"/>
      <w:r w:rsidR="00DE3BBE" w:rsidRPr="00F30452">
        <w:t xml:space="preserve"> sati</w:t>
      </w:r>
      <w:r w:rsidR="00E67503" w:rsidRPr="00F30452">
        <w:t xml:space="preserve">, </w:t>
      </w:r>
      <w:r w:rsidRPr="00F30452">
        <w:t xml:space="preserve">i izvještajno ročište određeno za dan: </w:t>
      </w:r>
      <w:proofErr w:type="spellStart"/>
      <w:r w:rsidRPr="00F30452">
        <w:t>07</w:t>
      </w:r>
      <w:proofErr w:type="spellEnd"/>
      <w:r w:rsidRPr="00F30452">
        <w:t xml:space="preserve">. lipnja </w:t>
      </w:r>
      <w:proofErr w:type="spellStart"/>
      <w:r w:rsidRPr="00F30452">
        <w:t>2018</w:t>
      </w:r>
      <w:proofErr w:type="spellEnd"/>
      <w:r w:rsidRPr="00F30452">
        <w:t xml:space="preserve">. u </w:t>
      </w:r>
      <w:proofErr w:type="spellStart"/>
      <w:r w:rsidRPr="00F30452">
        <w:t>10</w:t>
      </w:r>
      <w:proofErr w:type="spellEnd"/>
      <w:r w:rsidRPr="00F30452">
        <w:t>,</w:t>
      </w:r>
      <w:proofErr w:type="spellStart"/>
      <w:r w:rsidRPr="00F30452">
        <w:t>30</w:t>
      </w:r>
      <w:proofErr w:type="spellEnd"/>
      <w:r w:rsidRPr="00F30452">
        <w:t xml:space="preserve"> sati, soba broj </w:t>
      </w:r>
      <w:proofErr w:type="spellStart"/>
      <w:r w:rsidRPr="00F30452">
        <w:t>30</w:t>
      </w:r>
      <w:proofErr w:type="spellEnd"/>
      <w:r w:rsidRPr="00F30452">
        <w:t>/I – dvorišna zgrada, NEĆE se održati</w:t>
      </w:r>
      <w:r>
        <w:t>.</w:t>
      </w:r>
      <w:r w:rsidRPr="00F30452">
        <w:t xml:space="preserve"> </w:t>
      </w:r>
      <w:r>
        <w:t xml:space="preserve"> </w:t>
      </w:r>
    </w:p>
    <w:p w:rsidRDefault="00F30452" w:rsidP="00DE3BBE" w:rsidR="00F30452">
      <w:pPr>
        <w:ind w:left="705"/>
        <w:jc w:val="both"/>
        <w:rPr>
          <w:b/>
        </w:rPr>
      </w:pPr>
    </w:p>
    <w:p w:rsidRDefault="00E67503" w:rsidP="00F924B7" w:rsidR="00E67503" w:rsidRPr="00C74CEC">
      <w:pPr>
        <w:ind w:left="705"/>
      </w:pPr>
      <w:r w:rsidRPr="00C74CEC">
        <w:rPr>
          <w:b/>
        </w:rPr>
        <w:tab/>
      </w:r>
      <w:r w:rsidRPr="00C74CEC">
        <w:rPr>
          <w:b/>
        </w:rPr>
        <w:tab/>
      </w:r>
      <w:r w:rsidRPr="00C74CEC">
        <w:rPr>
          <w:b/>
        </w:rPr>
        <w:tab/>
        <w:t xml:space="preserve">               </w:t>
      </w:r>
      <w:r w:rsidRPr="00C74CEC">
        <w:t xml:space="preserve">Zagreb,  </w:t>
      </w:r>
      <w:proofErr w:type="spellStart"/>
      <w:r w:rsidR="00F30452">
        <w:t>05</w:t>
      </w:r>
      <w:proofErr w:type="spellEnd"/>
      <w:r w:rsidR="00F30452">
        <w:t xml:space="preserve">. lipnja </w:t>
      </w:r>
      <w:proofErr w:type="spellStart"/>
      <w:r w:rsidR="00F30452">
        <w:t>2018</w:t>
      </w:r>
      <w:proofErr w:type="spellEnd"/>
      <w:r w:rsidR="00F30452">
        <w:t>.</w:t>
      </w:r>
    </w:p>
    <w:p w:rsidRDefault="00E67503" w:rsidP="00E67503" w:rsidR="00E67503" w:rsidRPr="00C74CEC"/>
    <w:p w:rsidRDefault="00E67503" w:rsidP="00E67503" w:rsidR="00E67503" w:rsidRPr="00C74CEC"/>
    <w:p w:rsidRDefault="00E67503" w:rsidP="00E67503" w:rsidR="00E67503" w:rsidRPr="00C74CEC">
      <w:pPr>
        <w:ind w:left="6372"/>
        <w:jc w:val="right"/>
      </w:pPr>
      <w:r w:rsidRPr="00C74CEC">
        <w:t>SUDAC:</w:t>
      </w:r>
    </w:p>
    <w:p w:rsidRDefault="00E67503" w:rsidP="00F30452" w:rsidR="00E67503" w:rsidRPr="00C74CEC">
      <w:pPr>
        <w:jc w:val="right"/>
      </w:pPr>
      <w:r w:rsidRPr="00C74CEC">
        <w:t>Maja Jurovicki</w:t>
      </w:r>
      <w:r w:rsidR="00713AD2">
        <w:t xml:space="preserve">, v.r. </w:t>
      </w:r>
      <w:r w:rsidR="00F30452">
        <w:t xml:space="preserve"> </w:t>
      </w:r>
    </w:p>
    <w:p w:rsidRDefault="00E67503" w:rsidP="00E67503" w:rsidR="00E67503" w:rsidRPr="00C74CEC">
      <w:pPr>
        <w:jc w:val="right"/>
      </w:pPr>
      <w:r w:rsidRPr="00C74CEC">
        <w:t xml:space="preserve"> </w:t>
      </w:r>
    </w:p>
    <w:p w:rsidRDefault="00E67503" w:rsidP="00E67503" w:rsidR="00E67503" w:rsidRPr="00C74CEC">
      <w:r w:rsidRPr="00C74CEC">
        <w:t>UPUTA O PRAVNOM LIJEKU:</w:t>
      </w:r>
    </w:p>
    <w:p w:rsidRDefault="00E67503" w:rsidP="00E67503" w:rsidR="00E67503">
      <w:r w:rsidRPr="00C74CEC">
        <w:t xml:space="preserve">Protiv ovog rješenja nije dopuštena žalba. </w:t>
      </w:r>
    </w:p>
    <w:p w:rsidRDefault="00F30452" w:rsidP="00E67503" w:rsidR="00F30452"/>
    <w:p w:rsidRDefault="00F30452" w:rsidP="00E67503" w:rsidR="00F30452"/>
    <w:p w:rsidRDefault="00713AD2" w:rsidP="004F5146" w:rsidR="00713AD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13AD2" w:rsidP="004F5146" w:rsidR="00713AD2">
      <w:pPr>
        <w:jc w:val="right"/>
      </w:pPr>
      <w:r>
        <w:t xml:space="preserve">Mirjana Gašparić </w:t>
      </w:r>
    </w:p>
    <w:p w:rsidRDefault="00E67503" w:rsidP="00E67503" w:rsidR="00E67503" w:rsidRPr="00C74CEC"/>
    <w:p w:rsidRDefault="00E67503" w:rsidP="00E67503" w:rsidR="00E67503" w:rsidRPr="00C74CEC"/>
    <w:p w:rsidRDefault="00E5578B" w:rsidR="00E5578B" w:rsidRPr="00C74CEC"/>
    <w:sectPr w:rsidR="00E5578B" w:rsidRPr="00C74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120F0"/>
    <w:multiLevelType w:val="hybridMultilevel"/>
    <w:tmpl w:val="7F1AA936"/>
    <w:lvl w:tplc="BEB0F124" w:ilvl="0">
      <w:start w:val="7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503"/>
    <w:rsid w:val="000365E8"/>
    <w:rsid w:val="00037177"/>
    <w:rsid w:val="000C687B"/>
    <w:rsid w:val="0010427C"/>
    <w:rsid w:val="002C4616"/>
    <w:rsid w:val="00304AF5"/>
    <w:rsid w:val="0031263C"/>
    <w:rsid w:val="00341867"/>
    <w:rsid w:val="00386130"/>
    <w:rsid w:val="0048266C"/>
    <w:rsid w:val="00536105"/>
    <w:rsid w:val="00580C6D"/>
    <w:rsid w:val="006479C6"/>
    <w:rsid w:val="006B21D6"/>
    <w:rsid w:val="006B35E8"/>
    <w:rsid w:val="00710C5B"/>
    <w:rsid w:val="00713AD2"/>
    <w:rsid w:val="00904DA4"/>
    <w:rsid w:val="00926CBA"/>
    <w:rsid w:val="00941404"/>
    <w:rsid w:val="009B02AE"/>
    <w:rsid w:val="009E7DD9"/>
    <w:rsid w:val="00A32798"/>
    <w:rsid w:val="00AB2E61"/>
    <w:rsid w:val="00BC4499"/>
    <w:rsid w:val="00C74CEC"/>
    <w:rsid w:val="00C97CA8"/>
    <w:rsid w:val="00D031C2"/>
    <w:rsid w:val="00DE3BBE"/>
    <w:rsid w:val="00E066E1"/>
    <w:rsid w:val="00E5578B"/>
    <w:rsid w:val="00E67503"/>
    <w:rsid w:val="00EF1533"/>
    <w:rsid w:val="00F1586D"/>
    <w:rsid w:val="00F26D8D"/>
    <w:rsid w:val="00F30452"/>
    <w:rsid w:val="00F662FF"/>
    <w:rsid w:val="00F924B7"/>
    <w:rsid w:val="00FB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750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7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9C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304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750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47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9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304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 IZGRADNJA društvo s ograničenom odgovornošću za graditeljstvo i trgovinu zastupanog po punomoćniku Branislav Vukojević</izvorni_sadrzaj>
    <derivirana_varijabla naziv="DomainObject.Predmet.ProtustrankaFormated_1">  RO IZGRADNJA društvo s ograničenom odgovornošću za graditeljstvo i trgovinu zastupanog po punomoćniku Branislav Vukojević</derivirana_varijabla>
  </DomainObject.Predmet.ProtustrankaFormated>
  <DomainObject.Predmet.ProtustrankaFormatedOIB>
    <izvorni_sadrzaj>  RO IZGRADNJA društvo s ograničenom odgovornošću za graditeljstvo i trgovinu, OIB 34199535670 zastupanog po punomoćniku Branislav Vukojević</izvorni_sadrzaj>
    <derivirana_varijabla naziv="DomainObject.Predmet.ProtustrankaFormatedOIB_1">  RO IZGRADNJA društvo s ograničenom odgovornošću za graditeljstvo i trgovinu, OIB 34199535670 zastupanog po punomoćniku Branislav Vukojević</derivirana_varijabla>
  </DomainObject.Predmet.ProtustrankaFormatedOIB>
  <DomainObject.Predmet.ProtustrankaFormatedWithAdress>
    <izvorni_sadrzaj> RO IZGRADNJA društvo s ograničenom odgovornošću za graditeljstvo i trgovinu, Miška Šestanja 5, 10290 Zaprešić zastupanog po punomoćniku Branislav Vukojević</izvorni_sadrzaj>
    <derivirana_varijabla naziv="DomainObject.Predmet.ProtustrankaFormatedWithAdress_1"> RO IZGRADNJA društvo s ograničenom odgovornošću za graditeljstvo i trgovinu, Miška Šestanja 5, 10290 Zaprešić zastupanog po punomoćniku Branislav Vukojević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 zastupanog po punomoćniku Branislav Vukojević</izvorni_sadrzaj>
    <derivirana_varijabla naziv="DomainObject.Predmet.ProtustrankaFormatedWithAdressOIB_1"> RO IZGRADNJA društvo s ograničenom odgovornošću za graditeljstvo i trgovinu, OIB 34199535670, Miška Šestanja 5, 10290 Zaprešić zastupanog po punomoćniku Branislav Vukojević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 zastupanog po punomoćniku Branislav Vukojević</item>
    </izvorni_sadrzaj>
    <derivirana_varijabla naziv="DomainObject.Predmet.ProtuStrankaListFormated_1">
      <item>RO IZGRADNJA društvo s ograničenom odgovornošću za graditeljstvo i trgovinu zastupanog po punomoćniku Branislav Vukojević</item>
    </derivirana_varijabla>
  </DomainObject.Predmet.ProtuStrankaListFormated>
  <DomainObject.Predmet.ProtuStrankaListFormatedOIB>
    <izvorni_sadrzaj>
      <item>RO IZGRADNJA društvo s ograničenom odgovornošću za graditeljstvo i trgovinu, OIB 34199535670 zastupanog po punomoćniku Branislav Vukojević</item>
    </izvorni_sadrzaj>
    <derivirana_varijabla naziv="DomainObject.Predmet.ProtuStrankaListFormatedOIB_1">
      <item>RO IZGRADNJA društvo s ograničenom odgovornošću za graditeljstvo i trgovinu, OIB 34199535670 zastupanog po punomoćniku Branislav Vukojević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 zastupanog po punomoćniku Branislav Vukojević</item>
    </izvorni_sadrzaj>
    <derivirana_varijabla naziv="DomainObject.Predmet.ProtuStrankaListFormatedWithAdress_1">
      <item>RO IZGRADNJA društvo s ograničenom odgovornošću za graditeljstvo i trgovinu, Miška Šestanja 5, 10290 Zaprešić zastupanog po punomoćniku Branislav Vukojević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 zastupanog po punomoćniku Branislav Vukojević</item>
    </izvorni_sadrzaj>
    <derivirana_varijabla naziv="DomainObject.Predmet.ProtuStrankaListFormatedWithAdressOIB_1">
      <item>RO IZGRADNJA društvo s ograničenom odgovornošću za graditeljstvo i trgovinu, OIB 34199535670, Miška Šestanja 5, 10290 Zaprešić zastupanog po punomoćniku Branislav Vukojević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  <item>Anamaria Ivanković, Britanski trg 10, 10000 Zagreb</item>
      <item>Branka Vukojević, Ulica grada Mainza 32,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  <item>Anamaria Ivanković, Britanski trg 10, 10000 Zagreb</item>
      <item>Branka Vukojević, Ulica grada Mainza 32,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  <item>Anamaria Ivanković</item>
      <item>Branka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  <item>Anamaria Ivanković</item>
      <item>Branka Vukojević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  <item>Anamaria Ivanković, Britanski trg 10,10000 Zagreb</item>
      <item>Branka Vukojević, Ulica grada Mainza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923</properties:Characters>
  <properties:Lines>42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2018-02-02T09:30:00Z</dcterms:created>
  <dc:creator>ibenko</dc:creator>
  <cp:lastModifiedBy>Mirjana Gašparić</cp:lastModifiedBy>
  <cp:lastPrinted>2018-06-05T07:31:00Z</cp:lastPrinted>
  <dcterms:modified xmlns:xsi="http://www.w3.org/2001/XMLSchema-instance" xsi:type="dcterms:W3CDTF">2018-06-05T07:35:00Z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(St-458-2014-ODGODA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