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f79d" w14:paraId="4a9f79d" w:rsidRDefault="00AE649C" w:rsidP="00FA5B5E" w:rsidR="00AE649C" w:rsidRPr="00B76F3C">
      <w:pPr>
        <w:pStyle w:val="Naslov3"/>
        <w15:collapsed w:val="false"/>
      </w:pPr>
    </w:p>
    <w:p w:rsidRDefault="007B54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B54AF" w:rsidP="007B54AF" w:rsidR="007B54AF" w:rsidRPr="007B54AF">
      <w:pPr>
        <w:spacing w:after="0"/>
        <w:ind w:firstLine="708"/>
        <w:rPr>
          <w:rFonts w:cs="Times New Roman" w:eastAsia="Times New Roman"/>
        </w:rPr>
      </w:pPr>
      <w:r w:rsidRPr="007B54AF">
        <w:rPr>
          <w:rFonts w:cs="Times New Roman" w:eastAsia="Times New Roman"/>
        </w:rPr>
        <w:t>REPUBLIKA HRVATSKA</w:t>
      </w:r>
      <w:r w:rsidRPr="007B54AF">
        <w:rPr>
          <w:rFonts w:cs="Times New Roman" w:eastAsia="Times New Roman"/>
        </w:rPr>
        <w:tab/>
        <w:t xml:space="preserve">                                      Poslovni broj: 3. St-860/2016-4</w:t>
      </w:r>
    </w:p>
    <w:p w:rsidRDefault="007B54AF" w:rsidP="007B54AF" w:rsidR="007B54AF" w:rsidRPr="007B54AF">
      <w:pPr>
        <w:spacing w:after="0"/>
        <w:ind w:firstLine="708"/>
        <w:rPr>
          <w:rFonts w:cs="Times New Roman" w:eastAsia="Times New Roman"/>
        </w:rPr>
      </w:pPr>
      <w:r w:rsidRPr="007B54AF">
        <w:rPr>
          <w:rFonts w:cs="Times New Roman" w:eastAsia="Times New Roman"/>
        </w:rPr>
        <w:t>TRGOVAČKI SUD U ZADRU</w:t>
      </w:r>
    </w:p>
    <w:p w:rsidRDefault="007B54AF" w:rsidP="007B54AF" w:rsidR="007B54AF" w:rsidRPr="007B54AF">
      <w:pPr>
        <w:spacing w:after="0"/>
        <w:ind w:firstLine="708"/>
        <w:rPr>
          <w:rFonts w:cs="Times New Roman" w:eastAsia="Times New Roman"/>
        </w:rPr>
      </w:pPr>
      <w:r w:rsidRPr="007B54AF">
        <w:rPr>
          <w:rFonts w:cs="Times New Roman" w:eastAsia="Times New Roman"/>
        </w:rPr>
        <w:t>Zadar, Dr. Franje Tuđmana 35</w:t>
      </w:r>
      <w:r w:rsidRPr="007B54AF">
        <w:rPr>
          <w:rFonts w:cs="Times New Roman" w:eastAsia="Times New Roman"/>
        </w:rPr>
        <w:tab/>
      </w:r>
      <w:r w:rsidRPr="007B54AF">
        <w:rPr>
          <w:rFonts w:cs="Times New Roman" w:eastAsia="Times New Roman"/>
        </w:rPr>
        <w:tab/>
      </w:r>
      <w:r w:rsidRPr="007B54AF">
        <w:rPr>
          <w:rFonts w:cs="Times New Roman" w:eastAsia="Times New Roman"/>
        </w:rPr>
        <w:tab/>
      </w:r>
      <w:r w:rsidRPr="007B54AF">
        <w:rPr>
          <w:rFonts w:cs="Times New Roman" w:eastAsia="Times New Roman"/>
        </w:rPr>
        <w:tab/>
      </w:r>
      <w:r w:rsidRPr="007B54AF">
        <w:rPr>
          <w:rFonts w:cs="Times New Roman" w:eastAsia="Times New Roman"/>
        </w:rPr>
        <w:tab/>
      </w:r>
      <w:r w:rsidRPr="007B54AF">
        <w:rPr>
          <w:rFonts w:cs="Times New Roman" w:eastAsia="Times New Roman"/>
        </w:rPr>
        <w:tab/>
        <w:t xml:space="preserve">        </w:t>
      </w:r>
    </w:p>
    <w:p w:rsidRDefault="007B54AF" w:rsidP="007B54AF" w:rsidR="007B54AF" w:rsidRPr="007B54AF">
      <w:pPr>
        <w:spacing w:after="0"/>
        <w:rPr>
          <w:rFonts w:cs="Arial" w:eastAsia="Times New Roman" w:hAnsi="Arial" w:ascii="Arial"/>
        </w:rPr>
      </w:pPr>
    </w:p>
    <w:p w:rsidRDefault="007B54AF" w:rsidP="007B54AF" w:rsidR="007B54AF" w:rsidRPr="007B54AF">
      <w:pPr>
        <w:spacing w:after="0"/>
        <w:ind w:left="5040"/>
        <w:jc w:val="right"/>
        <w:rPr>
          <w:rFonts w:cs="Times New Roman" w:eastAsia="Times New Roman"/>
        </w:rPr>
      </w:pPr>
      <w:r w:rsidRPr="007B54AF">
        <w:rPr>
          <w:rFonts w:cs="Times New Roman" w:eastAsia="Times New Roman"/>
        </w:rPr>
        <w:t xml:space="preserve">              Nenad Vranković</w:t>
      </w:r>
    </w:p>
    <w:p w:rsidRDefault="007B54AF" w:rsidP="007B54AF" w:rsidR="007B54AF" w:rsidRPr="007B54AF">
      <w:pPr>
        <w:spacing w:after="0"/>
        <w:ind w:left="5040"/>
        <w:jc w:val="right"/>
        <w:rPr>
          <w:rFonts w:cs="Times New Roman" w:eastAsia="Times New Roman"/>
        </w:rPr>
      </w:pPr>
      <w:r w:rsidRPr="007B54AF">
        <w:rPr>
          <w:rFonts w:cs="Times New Roman" w:eastAsia="Times New Roman"/>
        </w:rPr>
        <w:t xml:space="preserve">                            </w:t>
      </w:r>
      <w:proofErr w:type="spellStart"/>
      <w:r w:rsidRPr="007B54AF">
        <w:rPr>
          <w:rFonts w:cs="Times New Roman" w:eastAsia="Times New Roman"/>
        </w:rPr>
        <w:t>Rtina</w:t>
      </w:r>
      <w:proofErr w:type="spellEnd"/>
      <w:r w:rsidRPr="007B54AF">
        <w:rPr>
          <w:rFonts w:cs="Times New Roman" w:eastAsia="Times New Roman"/>
        </w:rPr>
        <w:t xml:space="preserve"> I 223 </w:t>
      </w:r>
    </w:p>
    <w:p w:rsidRDefault="007B54AF" w:rsidP="007B54AF" w:rsidR="007B54AF" w:rsidRPr="007B54AF">
      <w:pPr>
        <w:spacing w:after="0"/>
        <w:ind w:left="5040"/>
        <w:jc w:val="right"/>
        <w:rPr>
          <w:rFonts w:cs="Times New Roman" w:eastAsia="Times New Roman"/>
        </w:rPr>
      </w:pPr>
      <w:r w:rsidRPr="007B54AF">
        <w:rPr>
          <w:rFonts w:cs="Times New Roman" w:eastAsia="Times New Roman"/>
        </w:rPr>
        <w:t xml:space="preserve">          23248 Ražanac </w:t>
      </w:r>
    </w:p>
    <w:p w:rsidRDefault="007B54AF" w:rsidP="007B54AF" w:rsidR="007B54AF" w:rsidRPr="007B54AF">
      <w:pPr>
        <w:spacing w:after="0"/>
        <w:ind w:firstLine="360"/>
        <w:jc w:val="both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jc w:val="both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54AF">
        <w:rPr>
          <w:rFonts w:cs="Times New Roman" w:eastAsia="Times New Roman"/>
        </w:rPr>
        <w:t xml:space="preserve">Rješenjem ovog suda poslovni broj gornji od 17. lipnja 2016. koje se dostavlja u privitku, pozvani ste na ročišta od 5. srpnja 2016. radi očitovanja o prijedlogu i utvrđivanja pretpostavki za otvaranje stečajnog postupka nad pravnom osobom - dužnikom </w:t>
      </w:r>
      <w:r w:rsidRPr="007B54AF">
        <w:rPr>
          <w:rFonts w:cs="Times New Roman" w:eastAsia="Times New Roman"/>
          <w:lang w:eastAsia="hr-HR"/>
        </w:rPr>
        <w:t xml:space="preserve">RTINA, d.o.o. sa sjedištem u </w:t>
      </w:r>
      <w:proofErr w:type="spellStart"/>
      <w:r w:rsidRPr="007B54AF">
        <w:rPr>
          <w:rFonts w:cs="Times New Roman" w:eastAsia="Times New Roman"/>
          <w:lang w:eastAsia="hr-HR"/>
        </w:rPr>
        <w:t>Rtini</w:t>
      </w:r>
      <w:proofErr w:type="spellEnd"/>
      <w:r w:rsidRPr="007B54AF">
        <w:rPr>
          <w:rFonts w:cs="Times New Roman" w:eastAsia="Times New Roman"/>
          <w:lang w:eastAsia="hr-HR"/>
        </w:rPr>
        <w:t xml:space="preserve">, (Općina Ražanac) </w:t>
      </w:r>
      <w:proofErr w:type="spellStart"/>
      <w:r w:rsidRPr="007B54AF">
        <w:rPr>
          <w:rFonts w:cs="Times New Roman" w:eastAsia="Times New Roman"/>
          <w:lang w:eastAsia="hr-HR"/>
        </w:rPr>
        <w:t>Rtina</w:t>
      </w:r>
      <w:proofErr w:type="spellEnd"/>
      <w:r w:rsidRPr="007B54AF">
        <w:rPr>
          <w:rFonts w:cs="Times New Roman" w:eastAsia="Times New Roman"/>
          <w:lang w:eastAsia="hr-HR"/>
        </w:rPr>
        <w:t xml:space="preserve"> </w:t>
      </w:r>
      <w:proofErr w:type="spellStart"/>
      <w:r w:rsidRPr="007B54AF">
        <w:rPr>
          <w:rFonts w:cs="Times New Roman" w:eastAsia="Times New Roman"/>
          <w:lang w:eastAsia="hr-HR"/>
        </w:rPr>
        <w:t>bb</w:t>
      </w:r>
      <w:proofErr w:type="spellEnd"/>
      <w:r w:rsidRPr="007B54AF">
        <w:rPr>
          <w:rFonts w:cs="Times New Roman" w:eastAsia="Times New Roman"/>
          <w:lang w:eastAsia="hr-HR"/>
        </w:rPr>
        <w:t>, OIB:76532823656.</w:t>
      </w:r>
    </w:p>
    <w:p w:rsidRDefault="007B54AF" w:rsidP="007B54AF" w:rsidR="007B54AF" w:rsidRPr="007B54AF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7B54AF" w:rsidP="007B54AF" w:rsidR="007B54AF" w:rsidRPr="007B54AF">
      <w:pPr>
        <w:spacing w:after="0"/>
        <w:ind w:firstLine="360"/>
        <w:jc w:val="both"/>
        <w:rPr>
          <w:rFonts w:cs="Times New Roman" w:eastAsia="Times New Roman"/>
          <w:b/>
        </w:rPr>
      </w:pPr>
      <w:r w:rsidRPr="007B54AF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7B54AF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7B54AF" w:rsidP="007B54AF" w:rsidR="007B54AF" w:rsidRPr="007B54AF">
      <w:pPr>
        <w:spacing w:after="0"/>
        <w:ind w:left="360"/>
        <w:jc w:val="both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ind w:left="360"/>
        <w:jc w:val="both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ind w:left="360"/>
        <w:jc w:val="center"/>
        <w:rPr>
          <w:rFonts w:cs="Times New Roman" w:eastAsia="Times New Roman"/>
        </w:rPr>
      </w:pPr>
      <w:r w:rsidRPr="007B54AF">
        <w:rPr>
          <w:rFonts w:cs="Times New Roman" w:eastAsia="Times New Roman"/>
        </w:rPr>
        <w:t>U Zadru 17. lipnja 2016.</w:t>
      </w:r>
    </w:p>
    <w:p w:rsidRDefault="007B54AF" w:rsidP="007B54AF" w:rsidR="007B54AF" w:rsidRPr="007B54AF">
      <w:pPr>
        <w:spacing w:after="0"/>
        <w:ind w:left="360"/>
        <w:jc w:val="both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ind w:left="360"/>
        <w:jc w:val="right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ind w:firstLine="360"/>
        <w:rPr>
          <w:rFonts w:cs="Times New Roman" w:eastAsia="Times New Roman"/>
        </w:rPr>
      </w:pPr>
      <w:r w:rsidRPr="007B54AF">
        <w:rPr>
          <w:rFonts w:cs="Times New Roman" w:eastAsia="Times New Roman"/>
        </w:rPr>
        <w:t xml:space="preserve">Za točnost </w:t>
      </w:r>
      <w:proofErr w:type="spellStart"/>
      <w:r w:rsidRPr="007B54AF">
        <w:rPr>
          <w:rFonts w:cs="Times New Roman" w:eastAsia="Times New Roman"/>
        </w:rPr>
        <w:t>otpravka</w:t>
      </w:r>
      <w:proofErr w:type="spellEnd"/>
      <w:r w:rsidRPr="007B54AF">
        <w:rPr>
          <w:rFonts w:cs="Times New Roman" w:eastAsia="Times New Roman"/>
        </w:rPr>
        <w:t>-ovlaštena službenica:                                              Sutkinja:</w:t>
      </w:r>
    </w:p>
    <w:p w:rsidRDefault="007B54AF" w:rsidP="007B54AF" w:rsidR="007B54AF" w:rsidRPr="007B54AF">
      <w:pPr>
        <w:spacing w:after="0"/>
        <w:ind w:firstLine="360"/>
        <w:rPr>
          <w:rFonts w:cs="Times New Roman" w:eastAsia="Times New Roman"/>
        </w:rPr>
      </w:pPr>
      <w:r w:rsidRPr="007B54AF">
        <w:rPr>
          <w:rFonts w:cs="Times New Roman" w:eastAsia="Times New Roman"/>
        </w:rPr>
        <w:t>Nena Mužanović                                                                                      Tina Grgas, v.r.</w:t>
      </w:r>
    </w:p>
    <w:p w:rsidRDefault="007B54AF" w:rsidP="007B54AF" w:rsidR="007B54AF" w:rsidRPr="007B54AF">
      <w:pPr>
        <w:spacing w:after="0"/>
        <w:ind w:firstLine="360"/>
        <w:jc w:val="right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jc w:val="right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rPr>
          <w:rFonts w:cs="Times New Roman" w:eastAsia="Times New Roman"/>
        </w:rPr>
      </w:pPr>
      <w:r w:rsidRPr="007B54AF">
        <w:rPr>
          <w:rFonts w:cs="Times New Roman" w:eastAsia="Times New Roman"/>
        </w:rPr>
        <w:t xml:space="preserve">                   </w:t>
      </w:r>
    </w:p>
    <w:p w:rsidRDefault="007B54AF" w:rsidP="007B54AF" w:rsidR="007B54AF" w:rsidRPr="007B54AF">
      <w:pPr>
        <w:spacing w:after="0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rPr>
          <w:rFonts w:cs="Times New Roman" w:eastAsia="Times New Roman"/>
        </w:rPr>
      </w:pPr>
    </w:p>
    <w:p w:rsidRDefault="007B54AF" w:rsidP="007B54AF" w:rsidR="007B54AF" w:rsidRPr="007B54AF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AF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97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St-860/2016-3</izvorni_sadrzaj>
    <derivirana_varijabla naziv="DomainObject.Oznaka_1">St-860/2016-3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RTINA, društvo s ograničenom odgovornošću za trgovinu,ugostiteljstvo i promet</izvorni_sadrzaj>
    <derivirana_varijabla naziv="DomainObject.Predmet.ProtustrankaFormated_1">  RTINA, društvo s ograničenom odgovornošću za trgovinu,ugostiteljstvo i promet</derivirana_varijabla>
  </DomainObject.Predmet.ProtustrankaFormated>
  <DomainObject.Predmet.ProtustrankaFormatedOIB>
    <izvorni_sadrzaj>  RTINA, društvo s ograničenom odgovornošću za trgovinu,ugostiteljstvo i promet, OIB 76532823656</izvorni_sadrzaj>
    <derivirana_varijabla naziv="DomainObject.Predmet.ProtustrankaFormatedOIB_1">  RTINA, društvo s ograničenom odgovornošću za trgovinu,ugostiteljstvo i promet, OIB 76532823656</derivirana_varijabla>
  </DomainObject.Predmet.ProtustrankaFormatedOIB>
  <DomainObject.Predmet.ProtustrankaFormatedWithAdress>
    <izvorni_sadrzaj> RTINA, društvo s ograničenom odgovornošću za trgovinu,ugostiteljstvo i promet, /bb, 23248 Rtina</izvorni_sadrzaj>
    <derivirana_varijabla naziv="DomainObject.Predmet.ProtustrankaFormatedWithAdress_1"> RTINA, društvo s ograničenom odgovornošću za trgovinu,ugostiteljstvo i promet, /bb, 23248 Rtina</derivirana_varijabla>
  </DomainObject.Predmet.ProtustrankaFormatedWithAdress>
  <DomainObject.Predmet.ProtustrankaFormatedWithAdressOIB>
    <izvorni_sadrzaj> RTINA, društvo s ograničenom odgovornošću za trgovinu,ugostiteljstvo i promet, OIB 76532823656, /bb, 23248 Rtina</izvorni_sadrzaj>
    <derivirana_varijabla naziv="DomainObject.Predmet.ProtustrankaFormatedWithAdressOIB_1"> RTINA, društvo s ograničenom odgovornošću za trgovinu,ugostiteljstvo i promet, OIB 76532823656, /bb, 23248 Rtina</derivirana_varijabla>
  </DomainObject.Predmet.ProtustrankaFormatedWithAdressOIB>
  <DomainObject.Predmet.ProtustrankaWithAdress>
    <izvorni_sadrzaj>RTINA, društvo s ograničenom odgovornošću za trgovinu,ugostiteljstvo i promet /bb, 23248 Rtina</izvorni_sadrzaj>
    <derivirana_varijabla naziv="DomainObject.Predmet.ProtustrankaWithAdress_1">RTINA, društvo s ograničenom odgovornošću za trgovinu,ugostiteljstvo i promet /bb, 23248 Rtina</derivirana_varijabla>
  </DomainObject.Predmet.ProtustrankaWithAdress>
  <DomainObject.Predmet.ProtustrankaWithAdressOIB>
    <izvorni_sadrzaj>RTINA, društvo s ograničenom odgovornošću za trgovinu,ugostiteljstvo i promet, OIB 76532823656, /bb, 23248 Rtina</izvorni_sadrzaj>
    <derivirana_varijabla naziv="DomainObject.Predmet.ProtustrankaWithAdressOIB_1">RTINA, društvo s ograničenom odgovornošću za trgovinu,ugostiteljstvo i promet, OIB 76532823656, /bb, 23248 Rtina</derivirana_varijabla>
  </DomainObject.Predmet.ProtustrankaWithAdressOIB>
  <DomainObject.Predmet.ProtustrankaNazivFormated>
    <izvorni_sadrzaj>RTINA, društvo s ograničenom odgovornošću za trgovinu,ugostiteljstvo i promet</izvorni_sadrzaj>
    <derivirana_varijabla naziv="DomainObject.Predmet.ProtustrankaNazivFormated_1">RTINA, društvo s ograničenom odgovornošću za trgovinu,ugostiteljstvo i promet</derivirana_varijabla>
  </DomainObject.Predmet.ProtustrankaNazivFormated>
  <DomainObject.Predmet.ProtustrankaNazivFormatedOIB>
    <izvorni_sadrzaj>RTINA, društvo s ograničenom odgovornošću za trgovinu,ugostiteljstvo i promet, OIB 76532823656</izvorni_sadrzaj>
    <derivirana_varijabla naziv="DomainObject.Predmet.ProtustrankaNazivFormatedOIB_1">RTINA, društvo s ograničenom odgovornošću za trgovinu,ugostiteljstvo i promet, OIB 76532823656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Nenad Vranković; Marina Vranković</izvorni_sadrzaj>
    <derivirana_varijabla naziv="DomainObject.Predmet.StrankaFormated_1">  Financijska agencija; Nenad Vranković; Marina Vranković</derivirana_varijabla>
  </DomainObject.Predmet.StrankaFormated>
  <DomainObject.Predmet.StrankaFormatedOIB>
    <izvorni_sadrzaj>  Financijska agencija, OIB 85821130368; Nenad Vranković, OIB 68153781910; Marina Vranković, OIB 16133072719</izvorni_sadrzaj>
    <derivirana_varijabla naziv="DomainObject.Predmet.StrankaFormatedOIB_1">  Financijska agencija, OIB 85821130368; Nenad Vranković, OIB 68153781910; Marina Vranković, OIB 16133072719</derivirana_varijabla>
  </DomainObject.Predmet.StrankaFormatedOIB>
  <DomainObject.Predmet.StrankaFormatedWithAdress>
    <izvorni_sadrzaj> Financijska agencija, Ivana Danila 4, 23000 Zadar; Nenad Vranković, RTINA I 223 (ranije: RTINA, RTINA, 90), 23248 Rtina; Marina Vranković, RTINA I 223 (ranije: RTINA, RTINA, 90), 23248 Rtina</izvorni_sadrzaj>
    <derivirana_varijabla naziv="DomainObject.Predmet.StrankaFormatedWithAdress_1"> Financijska agencija, Ivana Danila 4, 23000 Zadar; Nenad Vranković, RTINA I 223 (ranije: RTINA, RTINA, 90), 23248 Rtina; Marina Vranković, RTINA I 223 (ranije: RTINA, RTINA, 90), 23248 Rtina</derivirana_varijabla>
  </DomainObject.Predmet.StrankaFormatedWithAdress>
  <DomainObject.Predmet.StrankaFormatedWithAdressOIB>
    <izvorni_sadrzaj> Financijska agencija, OIB 85821130368, Ivana Danila 4, 23000 Zadar; Nenad Vranković, OIB 68153781910, RTINA I 223 (ranije: RTINA, RTINA, 90), 23248 Rtina; Marina Vranković, OIB 16133072719, RTINA I 223 (ranije: RTINA, RTINA, 90), 23248 Rtina</izvorni_sadrzaj>
    <derivirana_varijabla naziv="DomainObject.Predmet.StrankaFormatedWithAdressOIB_1"> Financijska agencija, OIB 85821130368, Ivana Danila 4, 23000 Zadar; Nenad Vranković, OIB 68153781910, RTINA I 223 (ranije: RTINA, RTINA, 90), 23248 Rtina; Marina Vranković, OIB 16133072719, RTINA I 223 (ranije: RTINA, RTINA, 90), 23248 Rtina</derivirana_varijabla>
  </DomainObject.Predmet.StrankaFormatedWithAdressOIB>
  <DomainObject.Predmet.StrankaWithAdress>
    <izvorni_sadrzaj>Financijska agencija Ivana Danila 4,23000 Zadar,Nenad Vranković RTINA I 223 (ranije: RTINA, RTINA, 90),23248 Rtina,Marina Vranković RTINA I 223 (ranije: RTINA, RTINA, 90),23248 Rtina</izvorni_sadrzaj>
    <derivirana_varijabla naziv="DomainObject.Predmet.StrankaWithAdress_1">Financijska agencija Ivana Danila 4,23000 Zadar,Nenad Vranković RTINA I 223 (ranije: RTINA, RTINA, 90),23248 Rtina,Marina Vranković RTINA I 223 (ranije: RTINA, RTINA, 90),23248 Rtina</derivirana_varijabla>
  </DomainObject.Predmet.StrankaWithAdress>
  <DomainObject.Predmet.StrankaWithAdressOIB>
    <izvorni_sadrzaj>Financijska agencija, OIB 85821130368, Ivana Danila 4,23000 Zadar,Nenad Vranković, OIB 68153781910, RTINA I 223 (ranije: RTINA, RTINA, 90),23248 Rtina,Marina Vranković, OIB 16133072719, RTINA I 223 (ranije: RTINA, RTINA, 90),23248 Rtina</izvorni_sadrzaj>
    <derivirana_varijabla naziv="DomainObject.Predmet.StrankaWithAdressOIB_1">Financijska agencija, OIB 85821130368, Ivana Danila 4,23000 Zadar,Nenad Vranković, OIB 68153781910, RTINA I 223 (ranije: RTINA, RTINA, 90),23248 Rtina,Marina Vranković, OIB 16133072719, RTINA I 223 (ranije: RTINA, RTINA, 90),23248 Rtina</derivirana_varijabla>
  </DomainObject.Predmet.StrankaWithAdressOIB>
  <DomainObject.Predmet.StrankaNazivFormated>
    <izvorni_sadrzaj>Financijska agencija,Nenad Vranković,Marina Vranković</izvorni_sadrzaj>
    <derivirana_varijabla naziv="DomainObject.Predmet.StrankaNazivFormated_1">Financijska agencija,Nenad Vranković,Marina Vranković</derivirana_varijabla>
  </DomainObject.Predmet.StrankaNazivFormated>
  <DomainObject.Predmet.StrankaNazivFormatedOIB>
    <izvorni_sadrzaj>Financijska agencija, OIB 85821130368,Nenad Vranković, OIB 68153781910,Marina Vranković, OIB 16133072719</izvorni_sadrzaj>
    <derivirana_varijabla naziv="DomainObject.Predmet.StrankaNazivFormatedOIB_1">Financijska agencija, OIB 85821130368,Nenad Vranković, OIB 68153781910,Marina Vranković, OIB 16133072719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591071.29</izvorni_sadrzaj>
    <derivirana_varijabla naziv="DomainObject.Predmet.TrenutnaVrijednost_1">591071.29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Nenad Vranković</item>
      <item>Marina Vranković</item>
    </izvorni_sadrzaj>
    <derivirana_varijabla naziv="DomainObject.Predmet.StrankaListFormated_1">
      <item>Financijska agencija</item>
      <item>Nenad Vranković</item>
      <item>Marina Vranković</item>
    </derivirana_varijabla>
  </DomainObject.Predmet.StrankaListFormated>
  <DomainObject.Predmet.StrankaListFormatedOIB>
    <izvorni_sadrzaj>
      <item>Financijska agencija, OIB 85821130368</item>
      <item>Nenad Vranković, OIB 68153781910</item>
      <item>Marina Vranković, OIB 16133072719</item>
    </izvorni_sadrzaj>
    <derivirana_varijabla naziv="DomainObject.Predmet.StrankaListFormatedOIB_1">
      <item>Financijska agencija, OIB 85821130368</item>
      <item>Nenad Vranković, OIB 68153781910</item>
      <item>Marina Vranković, OIB 16133072719</item>
    </derivirana_varijabla>
  </DomainObject.Predmet.StrankaListFormatedOIB>
  <DomainObject.Predmet.StrankaListFormatedWithAdress>
    <izvorni_sadrzaj>
      <item>Financijska agencija, Ivana Danila 4, 23000 Zadar</item>
      <item>Nenad Vranković, RTINA I 223 (ranije: RTINA, RTINA, 90), 23248 Rtina</item>
      <item>Marina Vranković, RTINA I 223 (ranije: RTINA, RTINA, 90), 23248 Rtina</item>
    </izvorni_sadrzaj>
    <derivirana_varijabla naziv="DomainObject.Predmet.StrankaListFormatedWithAdress_1">
      <item>Financijska agencija, Ivana Danila 4, 23000 Zadar</item>
      <item>Nenad Vranković, RTINA I 223 (ranije: RTINA, RTINA, 90), 23248 Rtina</item>
      <item>Marina Vranković, RTINA I 223 (ranije: RTINA, RTINA, 90), 23248 Rtina</item>
    </derivirana_varijabla>
  </DomainObject.Predmet.StrankaListFormatedWithAdress>
  <DomainObject.Predmet.StrankaListFormatedWithAdressOIB>
    <izvorni_sadrzaj>
      <item>Financijska agencija, OIB 85821130368, Ivana Danila 4, 23000 Zadar</item>
      <item>Nenad Vranković, OIB 68153781910, RTINA I 223 (ranije: RTINA, RTINA, 90), 23248 Rtina</item>
      <item>Marina Vranković, OIB 16133072719, RTINA I 223 (ranije: RTINA, RTINA, 90), 23248 Rtina</item>
    </izvorni_sadrzaj>
    <derivirana_varijabla naziv="DomainObject.Predmet.StrankaListFormatedWithAdressOIB_1">
      <item>Financijska agencija, OIB 85821130368, Ivana Danila 4, 23000 Zadar</item>
      <item>Nenad Vranković, OIB 68153781910, RTINA I 223 (ranije: RTINA, RTINA, 90), 23248 Rtina</item>
      <item>Marina Vranković, OIB 16133072719, RTINA I 223 (ranije: RTINA, RTINA, 90), 23248 Rtina</item>
    </derivirana_varijabla>
  </DomainObject.Predmet.StrankaListFormatedWithAdressOIB>
  <DomainObject.Predmet.StrankaListNazivFormated>
    <izvorni_sadrzaj>
      <item>Financijska agencija</item>
      <item>Nenad Vranković</item>
      <item>Marina Vranković</item>
    </izvorni_sadrzaj>
    <derivirana_varijabla naziv="DomainObject.Predmet.StrankaListNazivFormated_1">
      <item>Financijska agencija</item>
      <item>Nenad Vranković</item>
      <item>Marina Vranković</item>
    </derivirana_varijabla>
  </DomainObject.Predmet.StrankaListNazivFormated>
  <DomainObject.Predmet.StrankaListNazivFormatedOIB>
    <izvorni_sadrzaj>
      <item>Financijska agencija, OIB 85821130368</item>
      <item>Nenad Vranković, OIB 68153781910</item>
      <item>Marina Vranković, OIB 16133072719</item>
    </izvorni_sadrzaj>
    <derivirana_varijabla naziv="DomainObject.Predmet.StrankaListNazivFormatedOIB_1">
      <item>Financijska agencija, OIB 85821130368</item>
      <item>Nenad Vranković, OIB 68153781910</item>
      <item>Marina Vranković, OIB 16133072719</item>
    </derivirana_varijabla>
  </DomainObject.Predmet.StrankaListNazivFormatedOIB>
  <DomainObject.Predmet.ProtuStrankaListFormated>
    <izvorni_sadrzaj>
      <item>RTINA, društvo s ograničenom odgovornošću za trgovinu,ugostiteljstvo i promet</item>
    </izvorni_sadrzaj>
    <derivirana_varijabla naziv="DomainObject.Predmet.ProtuStrankaListFormated_1">
      <item>RTINA, društvo s ograničenom odgovornošću za trgovinu,ugostiteljstvo i promet</item>
    </derivirana_varijabla>
  </DomainObject.Predmet.ProtuStrankaListFormated>
  <DomainObject.Predmet.ProtuStrankaListFormatedOIB>
    <izvorni_sadrzaj>
      <item>RTINA, društvo s ograničenom odgovornošću za trgovinu,ugostiteljstvo i promet, OIB 76532823656</item>
    </izvorni_sadrzaj>
    <derivirana_varijabla naziv="DomainObject.Predmet.ProtuStrankaListFormatedOIB_1">
      <item>RTINA, društvo s ograničenom odgovornošću za trgovinu,ugostiteljstvo i promet, OIB 76532823656</item>
    </derivirana_varijabla>
  </DomainObject.Predmet.ProtuStrankaListFormatedOIB>
  <DomainObject.Predmet.ProtuStrankaListFormatedWithAdress>
    <izvorni_sadrzaj>
      <item>RTINA, društvo s ograničenom odgovornošću za trgovinu,ugostiteljstvo i promet, /bb, 23248 Rtina</item>
    </izvorni_sadrzaj>
    <derivirana_varijabla naziv="DomainObject.Predmet.ProtuStrankaListFormatedWithAdress_1">
      <item>RTINA, društvo s ograničenom odgovornošću za trgovinu,ugostiteljstvo i promet, /bb, 23248 Rtina</item>
    </derivirana_varijabla>
  </DomainObject.Predmet.ProtuStrankaListFormatedWithAdress>
  <DomainObject.Predmet.ProtuStrankaListFormatedWithAdressOIB>
    <izvorni_sadrzaj>
      <item>RTINA, društvo s ograničenom odgovornošću za trgovinu,ugostiteljstvo i promet, OIB 76532823656, /bb, 23248 Rtina</item>
    </izvorni_sadrzaj>
    <derivirana_varijabla naziv="DomainObject.Predmet.ProtuStrankaListFormatedWithAdressOIB_1">
      <item>RTINA, društvo s ograničenom odgovornošću za trgovinu,ugostiteljstvo i promet, OIB 76532823656, /bb, 23248 Rtina</item>
    </derivirana_varijabla>
  </DomainObject.Predmet.ProtuStrankaListFormatedWithAdressOIB>
  <DomainObject.Predmet.ProtuStrankaListNazivFormated>
    <izvorni_sadrzaj>
      <item>RTINA, društvo s ograničenom odgovornošću za trgovinu,ugostiteljstvo i promet</item>
    </izvorni_sadrzaj>
    <derivirana_varijabla naziv="DomainObject.Predmet.ProtuStrankaListNazivFormated_1">
      <item>RTINA, društvo s ograničenom odgovornošću za trgovinu,ugostiteljstvo i promet</item>
    </derivirana_varijabla>
  </DomainObject.Predmet.ProtuStrankaListNazivFormated>
  <DomainObject.Predmet.ProtuStrankaListNazivFormatedOIB>
    <izvorni_sadrzaj>
      <item>RTINA, društvo s ograničenom odgovornošću za trgovinu,ugostiteljstvo i promet, OIB 76532823656</item>
    </izvorni_sadrzaj>
    <derivirana_varijabla naziv="DomainObject.Predmet.ProtuStrankaListNazivFormatedOIB_1">
      <item>RTINA, društvo s ograničenom odgovornošću za trgovinu,ugostiteljstvo i promet, OIB 76532823656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St-860/2016-3</izvorni_sadrzaj>
    <derivirana_varijabla naziv="DomainObject.PoslovniBrojDokumenta_1">St-860/2016-3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RTINA, društvo s ograničenom odgovornošću za trgovinu,ugostiteljstvo i promet</izvorni_sadrzaj>
    <derivirana_varijabla naziv="DomainObject.Predmet.ProtustrankaIDrugi_1">RTINA, društvo s ograničenom odgovornošću za trgovinu,ugostiteljstvo i promet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RTINA, društvo s ograničenom odgovornošću za trgovinu,ugostiteljstvo i promet, OIB 76532823656, /bb, 23248 Rtina</izvorni_sadrzaj>
    <derivirana_varijabla naziv="DomainObject.Predmet.ProtustrankaIDrugiAdressOIB_1">RTINA, društvo s ograničenom odgovornošću za trgovinu,ugostiteljstvo i promet, OIB 76532823656, /bb,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RTINA, društvo s ograničenom odgovornošću za trgovinu,ugostiteljstvo i promet</item>
      <item>Nenad Vranković</item>
      <item>Marina Vranković</item>
    </izvorni_sadrzaj>
    <derivirana_varijabla naziv="DomainObject.Predmet.SudioniciListNaziv_1">
      <item>Financijska agencija</item>
      <item>RTINA, društvo s ograničenom odgovornošću za trgovinu,ugostiteljstvo i promet</item>
      <item>Nenad Vranković</item>
      <item>Marina Vranković</item>
    </derivirana_varijabla>
  </DomainObject.Predmet.SudioniciListNaziv>
  <DomainObject.Predmet.SudioniciListAdressOIB>
    <izvorni_sadrzaj>
      <item>Financijska agencija, OIB 85821130368, Ivana Danila 4,23000 Zadar</item>
      <item>RTINA, društvo s ograničenom odgovornošću za trgovinu,ugostiteljstvo i promet, OIB 76532823656, /bb,23248 Rtina</item>
      <item>Nenad Vranković, OIB 68153781910, RTINA I 223 (ranije: RTINA, RTINA, 90),23248 Rtina</item>
      <item>Marina Vranković, OIB 16133072719, RTINA I 223 (ranije: RTINA, RTINA, 90),23248 Rtina</item>
    </izvorni_sadrzaj>
    <derivirana_varijabla naziv="DomainObject.Predmet.SudioniciListAdressOIB_1">
      <item>Financijska agencija, OIB 85821130368, Ivana Danila 4,23000 Zadar</item>
      <item>RTINA, društvo s ograničenom odgovornošću za trgovinu,ugostiteljstvo i promet, OIB 76532823656, /bb,23248 Rtina</item>
      <item>Nenad Vranković, OIB 68153781910, RTINA I 223 (ranije: RTINA, RTINA, 90),23248 Rtina</item>
      <item>Marina Vranković, OIB 16133072719, RTINA I 223 (ranije: RTINA, RTINA, 90),23248 Rtina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23809-5F4F-44EB-9676-E4393BA26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825</properties:Characters>
  <properties:Lines>43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