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3144" w14:paraId="9223144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886C13">
        <w:t>2</w:t>
      </w:r>
      <w:r w:rsidR="00962EC9">
        <w:t>8</w:t>
      </w:r>
      <w:r w:rsidR="00A5771E">
        <w:t>5</w:t>
      </w:r>
      <w:r w:rsidR="00A951F2">
        <w:t>4</w:t>
      </w:r>
      <w:r w:rsidR="00B12127">
        <w:t>/201</w:t>
      </w:r>
      <w:r w:rsidR="00BC02F8">
        <w:t>5</w:t>
      </w:r>
    </w:p>
    <w:p w:rsidRDefault="00753E18" w:rsidP="00ED0898" w:rsidR="0004446D" w:rsidRPr="0004446D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484591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962EC9">
        <w:rPr>
          <w:lang w:val="hr-HR"/>
        </w:rPr>
        <w:t xml:space="preserve">  </w:t>
      </w:r>
      <w:r w:rsidR="00A951F2" w:rsidRPr="00A951F2">
        <w:rPr>
          <w:lang w:val="hr-HR"/>
        </w:rPr>
        <w:t>FEM, d.o.o. za proizvodnju, trgovinu i usluge</w:t>
      </w:r>
      <w:r w:rsidR="00A5771E">
        <w:rPr>
          <w:lang w:val="hr-HR"/>
        </w:rPr>
        <w:t xml:space="preserve">., </w:t>
      </w:r>
      <w:r w:rsidR="00A951F2">
        <w:rPr>
          <w:lang w:val="hr-HR"/>
        </w:rPr>
        <w:t xml:space="preserve">OIB: </w:t>
      </w:r>
      <w:r w:rsidR="00A951F2" w:rsidRPr="00A951F2">
        <w:rPr>
          <w:lang w:val="hr-HR"/>
        </w:rPr>
        <w:t>79233252963</w:t>
      </w:r>
      <w:r w:rsidR="00A951F2">
        <w:rPr>
          <w:lang w:val="hr-HR"/>
        </w:rPr>
        <w:t xml:space="preserve">,  Velebitska 18, Split,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CE24A2">
        <w:rPr>
          <w:lang w:val="hr-HR"/>
        </w:rPr>
        <w:t>6</w:t>
      </w:r>
      <w:r w:rsidR="00ED0898">
        <w:rPr>
          <w:lang w:val="hr-HR"/>
        </w:rPr>
        <w:t xml:space="preserve">.ožujka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FA3D10" w:rsidP="00C63AB0" w:rsidR="00FA3D1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A951F2">
        <w:rPr>
          <w:lang w:val="hr-HR"/>
        </w:rPr>
        <w:t xml:space="preserve"> </w:t>
      </w:r>
      <w:r w:rsidR="00A951F2" w:rsidRPr="00A951F2">
        <w:rPr>
          <w:lang w:val="hr-HR"/>
        </w:rPr>
        <w:t>FEM, d.o.o. za proizvodnju, trgovinu i usluge</w:t>
      </w:r>
      <w:r w:rsidR="00A951F2">
        <w:rPr>
          <w:lang w:val="hr-HR"/>
        </w:rPr>
        <w:t>, OIB:</w:t>
      </w:r>
      <w:r w:rsidR="00A951F2" w:rsidRPr="00A951F2">
        <w:t xml:space="preserve"> </w:t>
      </w:r>
      <w:r w:rsidR="00A951F2" w:rsidRPr="00A951F2">
        <w:rPr>
          <w:lang w:val="hr-HR"/>
        </w:rPr>
        <w:t>79233252963</w:t>
      </w:r>
      <w:r w:rsidR="00A951F2">
        <w:rPr>
          <w:lang w:val="hr-HR"/>
        </w:rPr>
        <w:t>, Velebitska 18., Split.</w:t>
      </w:r>
      <w:r w:rsidR="00CE24A2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CE24A2">
        <w:rPr>
          <w:lang w:val="hr-HR"/>
        </w:rPr>
        <w:t>6</w:t>
      </w:r>
      <w:r w:rsidR="00ED0898">
        <w:rPr>
          <w:lang w:val="hr-HR"/>
        </w:rPr>
        <w:t>.ožujka 2017.</w:t>
      </w:r>
      <w:r>
        <w:rPr>
          <w:lang w:val="hr-HR"/>
        </w:rPr>
        <w:t xml:space="preserve"> godine u </w:t>
      </w:r>
      <w:r w:rsidR="00A5771E">
        <w:rPr>
          <w:lang w:val="hr-HR"/>
        </w:rPr>
        <w:t>10,</w:t>
      </w:r>
      <w:r w:rsidR="00A951F2">
        <w:rPr>
          <w:lang w:val="hr-HR"/>
        </w:rPr>
        <w:t>30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D861DC" w:rsidRPr="00A45AB9">
      <w:pPr>
        <w:rPr>
          <w:lang w:val="hr-HR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962EC9">
        <w:rPr>
          <w:lang w:val="hr-HR"/>
        </w:rPr>
        <w:t xml:space="preserve">se </w:t>
      </w:r>
      <w:r w:rsidR="00A951F2" w:rsidRPr="00A951F2">
        <w:rPr>
          <w:lang w:val="hr-HR"/>
        </w:rPr>
        <w:t>Domagoj Repač, OIB: 24977406612, Zagreb, Đorđićeva 24</w:t>
      </w:r>
      <w:r w:rsidR="00A951F2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A5771E" w:rsidRPr="00A5771E">
        <w:rPr>
          <w:lang w:val="hr-HR"/>
        </w:rPr>
        <w:t xml:space="preserve"> </w:t>
      </w:r>
      <w:r w:rsidR="00A951F2" w:rsidRPr="00A951F2">
        <w:rPr>
          <w:lang w:val="hr-HR"/>
        </w:rPr>
        <w:t>FEM, d.o.o. za proizvodnju, trgovinu i usluge</w:t>
      </w:r>
      <w:r w:rsidR="00A951F2">
        <w:rPr>
          <w:lang w:val="hr-HR"/>
        </w:rPr>
        <w:t xml:space="preserve">, OIB: </w:t>
      </w:r>
      <w:r w:rsidR="00A951F2" w:rsidRPr="00A951F2">
        <w:rPr>
          <w:lang w:val="hr-HR"/>
        </w:rPr>
        <w:t>79233252963</w:t>
      </w:r>
      <w:r w:rsidR="00A951F2">
        <w:rPr>
          <w:lang w:val="hr-HR"/>
        </w:rPr>
        <w:t xml:space="preserve">,Velebitska 18., Split. 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CE24A2">
        <w:rPr>
          <w:lang w:val="hr-HR"/>
        </w:rPr>
        <w:t>21</w:t>
      </w:r>
      <w:r w:rsidR="00ED0898">
        <w:rPr>
          <w:lang w:val="hr-HR"/>
        </w:rPr>
        <w:t>.12</w:t>
      </w:r>
      <w:r w:rsidR="002E1420">
        <w:rPr>
          <w:lang w:val="hr-HR"/>
        </w:rPr>
        <w:t>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A951F2">
        <w:rPr>
          <w:lang w:val="hr-HR"/>
        </w:rPr>
        <w:t xml:space="preserve">dužnikom </w:t>
      </w:r>
      <w:r w:rsidR="00A951F2" w:rsidRPr="00A951F2">
        <w:rPr>
          <w:lang w:val="hr-HR"/>
        </w:rPr>
        <w:t>FEM, d.o.o. za proizvodnju, trgovinu i usluge</w:t>
      </w:r>
      <w:r w:rsidR="00A951F2">
        <w:rPr>
          <w:lang w:val="hr-HR"/>
        </w:rPr>
        <w:t>, OIB:</w:t>
      </w:r>
      <w:r w:rsidR="00A951F2" w:rsidRPr="00A951F2">
        <w:t xml:space="preserve"> </w:t>
      </w:r>
      <w:r w:rsidR="00A951F2" w:rsidRPr="00A951F2">
        <w:rPr>
          <w:lang w:val="hr-HR"/>
        </w:rPr>
        <w:t>79233252963</w:t>
      </w:r>
      <w:r w:rsidR="00A951F2">
        <w:rPr>
          <w:lang w:val="hr-HR"/>
        </w:rPr>
        <w:t xml:space="preserve">, Velebitska 18, Split. 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A951F2">
        <w:rPr>
          <w:lang w:val="hr-HR"/>
        </w:rPr>
        <w:t>666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A951F2">
        <w:rPr>
          <w:lang w:val="hr-HR"/>
        </w:rPr>
        <w:t>3.432,32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59647E" w:rsidR="00FA3D10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A5771E" w:rsidP="0059647E" w:rsidR="00A5771E">
      <w:pPr>
        <w:ind w:firstLine="708"/>
        <w:jc w:val="both"/>
        <w:rPr>
          <w:lang w:val="hr-HR"/>
        </w:rPr>
      </w:pPr>
    </w:p>
    <w:p w:rsidRDefault="00CE24A2" w:rsidP="0059647E" w:rsidR="00CE24A2">
      <w:pPr>
        <w:ind w:firstLine="708"/>
        <w:jc w:val="both"/>
        <w:rPr>
          <w:lang w:val="hr-HR"/>
        </w:rPr>
      </w:pPr>
    </w:p>
    <w:p w:rsidRDefault="00A45AB9" w:rsidP="0059647E" w:rsidR="00A45AB9">
      <w:pPr>
        <w:ind w:firstLine="708"/>
        <w:jc w:val="both"/>
        <w:rPr>
          <w:lang w:val="hr-HR"/>
        </w:rPr>
      </w:pPr>
    </w:p>
    <w:p w:rsidRDefault="00A45AB9" w:rsidP="0059647E" w:rsidR="00A45AB9">
      <w:pPr>
        <w:ind w:firstLine="708"/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886C13">
        <w:rPr>
          <w:b/>
          <w:lang w:val="hr-HR"/>
        </w:rPr>
        <w:t>2</w:t>
      </w:r>
      <w:r w:rsidR="00962EC9">
        <w:rPr>
          <w:b/>
          <w:lang w:val="hr-HR"/>
        </w:rPr>
        <w:t>8</w:t>
      </w:r>
      <w:r w:rsidR="00A5771E">
        <w:rPr>
          <w:b/>
          <w:lang w:val="hr-HR"/>
        </w:rPr>
        <w:t>5</w:t>
      </w:r>
      <w:r w:rsidR="00A951F2">
        <w:rPr>
          <w:b/>
          <w:lang w:val="hr-HR"/>
        </w:rPr>
        <w:t>4</w:t>
      </w:r>
      <w:r w:rsidR="002E1420">
        <w:rPr>
          <w:b/>
          <w:lang w:val="hr-HR"/>
        </w:rPr>
        <w:t>/2015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212D6D">
        <w:rPr>
          <w:lang w:val="hr-HR"/>
        </w:rPr>
        <w:t>21</w:t>
      </w:r>
      <w:r w:rsidR="00ED0898">
        <w:rPr>
          <w:lang w:val="hr-HR"/>
        </w:rPr>
        <w:t>.06.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ED0898">
        <w:rPr>
          <w:lang w:val="hr-HR"/>
        </w:rPr>
        <w:t>0</w:t>
      </w:r>
      <w:r w:rsidR="00CE24A2">
        <w:rPr>
          <w:lang w:val="hr-HR"/>
        </w:rPr>
        <w:t>6</w:t>
      </w:r>
      <w:r w:rsidR="00ED0898">
        <w:rPr>
          <w:lang w:val="hr-HR"/>
        </w:rPr>
        <w:t>.ožujka 2017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proofErr w:type="spellStart"/>
      <w:r>
        <w:t>Registar</w:t>
      </w:r>
      <w:proofErr w:type="spellEnd"/>
      <w:r>
        <w:t xml:space="preserve"> </w:t>
      </w:r>
      <w:r w:rsidR="00952975">
        <w:t xml:space="preserve"> </w:t>
      </w:r>
      <w:r>
        <w:t xml:space="preserve">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E0B1F"/>
    <w:rsid w:val="001F78DC"/>
    <w:rsid w:val="002014DC"/>
    <w:rsid w:val="00212D6D"/>
    <w:rsid w:val="00240944"/>
    <w:rsid w:val="002C37DB"/>
    <w:rsid w:val="002E1420"/>
    <w:rsid w:val="00307A5F"/>
    <w:rsid w:val="00317494"/>
    <w:rsid w:val="003A4819"/>
    <w:rsid w:val="003E4F7E"/>
    <w:rsid w:val="003E4FF9"/>
    <w:rsid w:val="003F7789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9647E"/>
    <w:rsid w:val="005F20F8"/>
    <w:rsid w:val="00663273"/>
    <w:rsid w:val="00692B48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C67D3"/>
    <w:rsid w:val="009D58F4"/>
    <w:rsid w:val="00A45AB9"/>
    <w:rsid w:val="00A5771E"/>
    <w:rsid w:val="00A64824"/>
    <w:rsid w:val="00A80C0F"/>
    <w:rsid w:val="00A951F2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63AB0"/>
    <w:rsid w:val="00C95AB1"/>
    <w:rsid w:val="00CA3327"/>
    <w:rsid w:val="00CB5DD1"/>
    <w:rsid w:val="00CE24A2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17201"/>
    <w:rsid w:val="00FA3D10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172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2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2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2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2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172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2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2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2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2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2854</izvorni_sadrzaj>
    <derivirana_varijabla naziv="DomainObject.Predmet.Broj_1">2854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St-2854/2015</izvorni_sadrzaj>
    <derivirana_varijabla naziv="DomainObject.Predmet.OznakaBroj_1">St-2854/2015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FEM, d.o.o. za proizvodnju, trgovinu i usluge</izvorni_sadrzaj>
    <derivirana_varijabla naziv="DomainObject.Predmet.ProtustrankaFormated_1">  FEM, d.o.o. za proizvodnju, trgovinu i usluge</derivirana_varijabla>
  </DomainObject.Predmet.ProtustrankaFormated>
  <DomainObject.Predmet.ProtustrankaFormatedOIB>
    <izvorni_sadrzaj>  FEM, d.o.o. za proizvodnju, trgovinu i usluge, OIB 79233252963</izvorni_sadrzaj>
    <derivirana_varijabla naziv="DomainObject.Predmet.ProtustrankaFormatedOIB_1">  FEM, d.o.o. za proizvodnju, trgovinu i usluge, OIB 79233252963</derivirana_varijabla>
  </DomainObject.Predmet.ProtustrankaFormatedOIB>
  <DomainObject.Predmet.ProtustrankaFormatedWithAdress>
    <izvorni_sadrzaj> FEM, d.o.o. za proizvodnju, trgovinu i usluge, Velebitska 18, 21000 Split</izvorni_sadrzaj>
    <derivirana_varijabla naziv="DomainObject.Predmet.ProtustrankaFormatedWithAdress_1"> FEM, d.o.o. za proizvodnju, trgovinu i usluge, Velebitska 18, 21000 Split</derivirana_varijabla>
  </DomainObject.Predmet.ProtustrankaFormatedWithAdress>
  <DomainObject.Predmet.ProtustrankaFormatedWithAdressOIB>
    <izvorni_sadrzaj> FEM, d.o.o. za proizvodnju, trgovinu i usluge, OIB 79233252963, Velebitska 18, 21000 Split</izvorni_sadrzaj>
    <derivirana_varijabla naziv="DomainObject.Predmet.ProtustrankaFormatedWithAdressOIB_1"> FEM, d.o.o. za proizvodnju, trgovinu i usluge, OIB 79233252963, Velebitska 18, 21000 Split</derivirana_varijabla>
  </DomainObject.Predmet.ProtustrankaFormatedWithAdressOIB>
  <DomainObject.Predmet.ProtustrankaWithAdress>
    <izvorni_sadrzaj>FEM, d.o.o. za proizvodnju, trgovinu i usluge Velebitska 18, 21000 Split</izvorni_sadrzaj>
    <derivirana_varijabla naziv="DomainObject.Predmet.ProtustrankaWithAdress_1">FEM, d.o.o. za proizvodnju, trgovinu i usluge Velebitska 18, 21000 Split</derivirana_varijabla>
  </DomainObject.Predmet.ProtustrankaWithAdress>
  <DomainObject.Predmet.ProtustrankaWithAdressOIB>
    <izvorni_sadrzaj>FEM, d.o.o. za proizvodnju, trgovinu i usluge, OIB 79233252963, Velebitska 18, 21000 Split</izvorni_sadrzaj>
    <derivirana_varijabla naziv="DomainObject.Predmet.ProtustrankaWithAdressOIB_1">FEM, d.o.o. za proizvodnju, trgovinu i usluge, OIB 79233252963, Velebitska 18, 21000 Split</derivirana_varijabla>
  </DomainObject.Predmet.ProtustrankaWithAdressOIB>
  <DomainObject.Predmet.ProtustrankaNazivFormated>
    <izvorni_sadrzaj>FEM, d.o.o. za proizvodnju, trgovinu i usluge</izvorni_sadrzaj>
    <derivirana_varijabla naziv="DomainObject.Predmet.ProtustrankaNazivFormated_1">FEM, d.o.o. za proizvodnju, trgovinu i usluge</derivirana_varijabla>
  </DomainObject.Predmet.ProtustrankaNazivFormated>
  <DomainObject.Predmet.ProtustrankaNazivFormatedOIB>
    <izvorni_sadrzaj>FEM, d.o.o. za proizvodnju, trgovinu i usluge, OIB 79233252963</izvorni_sadrzaj>
    <derivirana_varijabla naziv="DomainObject.Predmet.ProtustrankaNazivFormatedOIB_1">FEM, d.o.o. za proizvodnju, trgovinu i usluge, OIB 79233252963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3432.32</izvorni_sadrzaj>
    <derivirana_varijabla naziv="DomainObject.Predmet.TrenutnaVrijednost_1">3432.32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FEM, d.o.o. za proizvodnju, trgovinu i usluge</item>
    </izvorni_sadrzaj>
    <derivirana_varijabla naziv="DomainObject.Predmet.ProtuStrankaListFormated_1">
      <item>FEM, d.o.o. za proizvodnju, trgovinu i usluge</item>
    </derivirana_varijabla>
  </DomainObject.Predmet.ProtuStrankaListFormated>
  <DomainObject.Predmet.ProtuStrankaListFormatedOIB>
    <izvorni_sadrzaj>
      <item>FEM, d.o.o. za proizvodnju, trgovinu i usluge, OIB 79233252963</item>
    </izvorni_sadrzaj>
    <derivirana_varijabla naziv="DomainObject.Predmet.ProtuStrankaListFormatedOIB_1">
      <item>FEM, d.o.o. za proizvodnju, trgovinu i usluge, OIB 79233252963</item>
    </derivirana_varijabla>
  </DomainObject.Predmet.ProtuStrankaListFormatedOIB>
  <DomainObject.Predmet.ProtuStrankaListFormatedWithAdress>
    <izvorni_sadrzaj>
      <item>FEM, d.o.o. za proizvodnju, trgovinu i usluge, Velebitska 18, 21000 Split</item>
    </izvorni_sadrzaj>
    <derivirana_varijabla naziv="DomainObject.Predmet.ProtuStrankaListFormatedWithAdress_1">
      <item>FEM, d.o.o. za proizvodnju, trgovinu i usluge, Velebitska 18, 21000 Split</item>
    </derivirana_varijabla>
  </DomainObject.Predmet.ProtuStrankaListFormatedWithAdress>
  <DomainObject.Predmet.ProtuStrankaListFormatedWithAdressOIB>
    <izvorni_sadrzaj>
      <item>FEM, d.o.o. za proizvodnju, trgovinu i usluge, OIB 79233252963, Velebitska 18, 21000 Split</item>
    </izvorni_sadrzaj>
    <derivirana_varijabla naziv="DomainObject.Predmet.ProtuStrankaListFormatedWithAdressOIB_1">
      <item>FEM, d.o.o. za proizvodnju, trgovinu i usluge, OIB 79233252963, Velebitska 18, 21000 Split</item>
    </derivirana_varijabla>
  </DomainObject.Predmet.ProtuStrankaListFormatedWithAdressOIB>
  <DomainObject.Predmet.ProtuStrankaListNazivFormated>
    <izvorni_sadrzaj>
      <item>FEM, d.o.o. za proizvodnju, trgovinu i usluge</item>
    </izvorni_sadrzaj>
    <derivirana_varijabla naziv="DomainObject.Predmet.ProtuStrankaListNazivFormated_1">
      <item>FEM, d.o.o. za proizvodnju, trgovinu i usluge</item>
    </derivirana_varijabla>
  </DomainObject.Predmet.ProtuStrankaListNazivFormated>
  <DomainObject.Predmet.ProtuStrankaListNazivFormatedOIB>
    <izvorni_sadrzaj>
      <item>FEM, d.o.o. za proizvodnju, trgovinu i usluge, OIB 79233252963</item>
    </izvorni_sadrzaj>
    <derivirana_varijabla naziv="DomainObject.Predmet.ProtuStrankaListNazivFormatedOIB_1">
      <item>FEM, d.o.o. za proizvodnju, trgovinu i usluge, OIB 79233252963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FEM, d.o.o. za proizvodnju, trgovinu i usluge</izvorni_sadrzaj>
    <derivirana_varijabla naziv="DomainObject.Predmet.ProtustrankaIDrugi_1">FEM,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FEM, d.o.o. za proizvodnju, trgovinu i usluge, OIB 79233252963, Velebitska 18, 21000 Split</izvorni_sadrzaj>
    <derivirana_varijabla naziv="DomainObject.Predmet.ProtustrankaIDrugiAdressOIB_1">FEM, d.o.o. za proizvodnju, trgovinu i usluge, OIB 79233252963, Velebitska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FEM, d.o.o. za proizvodnju, trgovinu i usluge</item>
      <item>FINANCIJSKA AGENCIJA, RC SPLIT</item>
    </izvorni_sadrzaj>
    <derivirana_varijabla naziv="DomainObject.Predmet.SudioniciListNaziv_1">
      <item>FEM, d.o.o. za proizvodnju, trgovinu i usluge</item>
      <item>FINANCIJSKA AGENCIJA, RC SPLIT</item>
    </derivirana_varijabla>
  </DomainObject.Predmet.SudioniciListNaziv>
  <DomainObject.Predmet.SudioniciListAdressOIB>
    <izvorni_sadrzaj>
      <item>FEM, d.o.o. za proizvodnju, trgovinu i usluge, OIB 79233252963, Velebitska 18,21000 Split</item>
      <item>FINANCIJSKA AGENCIJA, RC SPLIT, OIB 85821130368, Mažuranićevo šetalište 24 b,21000 Split</item>
    </izvorni_sadrzaj>
    <derivirana_varijabla naziv="DomainObject.Predmet.SudioniciListAdressOIB_1">
      <item>FEM, d.o.o. za proizvodnju, trgovinu i usluge, OIB 79233252963, Velebitska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79233252963</item>
      <item>, OIB 85821130368</item>
    </izvorni_sadrzaj>
    <derivirana_varijabla naziv="DomainObject.Predmet.SudioniciListNazivOIB_1">
      <item>, OIB 79233252963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896679-EFD6-4808-BBBA-BC84FFD9B9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765</properties:Words>
  <properties:Characters>4124</properties:Characters>
  <properties:Lines>105</properties:Lines>
  <properties:Paragraphs>37</properties:Paragraphs>
  <properties:TotalTime>526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1.St-2854/2015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2017-03-06T09:16:00Z</cp:lastPrinted>
  <dcterms:modified xmlns:xsi="http://www.w3.org/2001/XMLSchema-instance" xsi:type="dcterms:W3CDTF">2017-03-06T09:17:00Z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