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b7c7" w14:paraId="2deb7c7" w:rsidRDefault="009558A0" w:rsidP="001940FB" w:rsidR="009558A0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  <w:r>
        <w:rPr>
          <w:rFonts w:cs="Calibri" w:eastAsia="Calibri" w:hAnsi="Calibri" w:ascii="Calibri"/>
          <w:b/>
          <w:lang w:val="hr-HR"/>
        </w:rPr>
        <w:t xml:space="preserve"> </w:t>
      </w:r>
    </w:p>
    <w:p w:rsidRDefault="00C655B4" w:rsidP="009558A0" w:rsidR="009558A0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F92FF7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8F4B9E" w:rsidP="009558A0" w:rsidR="008F4B9E" w:rsidRPr="009558A0">
      <w:pPr>
        <w:spacing w:lineRule="auto" w:line="276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558A0" w:rsidP="00AA6BCF" w:rsidR="009558A0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558A0" w:rsidP="009558A0" w:rsidR="009558A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558A0" w:rsidP="009558A0" w:rsidR="009558A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9558A0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558A0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E7B11" w:rsidRPr="000E7B11">
        <w:rPr>
          <w:rFonts w:cs="Calibri" w:hAnsi="Calibri" w:ascii="Calibri"/>
        </w:rPr>
        <w:t>ZLATA MAROVIĆ</w:t>
      </w:r>
      <w:r w:rsidR="000E7B11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9558A0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od </w:t>
      </w:r>
      <w:r w:rsidR="000E7B11" w:rsidRPr="000E7B11">
        <w:rPr>
          <w:rFonts w:cs="Calibri" w:hAnsi="Calibri" w:ascii="Calibri"/>
        </w:rPr>
        <w:t>150.694,66</w:t>
      </w:r>
      <w:r w:rsidR="000E7B11">
        <w:rPr>
          <w:rFonts w:cs="Calibri" w:hAnsi="Calibri" w:ascii="Calibri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E7B11" w:rsidRPr="000E7B11">
        <w:rPr>
          <w:rFonts w:cs="Calibri" w:hAnsi="Calibri" w:ascii="Calibri"/>
        </w:rPr>
        <w:t>137.794,66</w:t>
      </w:r>
      <w:r w:rsidR="001D182A" w:rsidRPr="001D182A">
        <w:rPr>
          <w:rFonts w:cs="Calibri" w:hAnsi="Calibri" w:ascii="Calibri"/>
        </w:rPr>
        <w:t xml:space="preserve"> kn</w:t>
      </w:r>
      <w:r w:rsidR="009558A0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0E7B11" w:rsidRPr="000E7B11">
        <w:rPr>
          <w:rFonts w:cs="Calibri" w:hAnsi="Calibri" w:ascii="Calibri"/>
        </w:rPr>
        <w:t xml:space="preserve">12.900,00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9558A0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558A0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558A0" w:rsidRPr="009558A0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9558A0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86705" w:rsidP="00AA6BCF" w:rsidR="00E86705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E7B11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0E7B11">
              <w:rPr>
                <w:rFonts w:cs="Calibri" w:hAnsi="Calibri" w:ascii="Calibri"/>
              </w:rPr>
              <w:t>ZLATA MAROVIĆ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0E7B11">
              <w:rPr>
                <w:rFonts w:cs="Calibri" w:hAnsi="Calibri" w:ascii="Calibri"/>
              </w:rPr>
              <w:t>Kralja Zvonimira 42, Split</w:t>
            </w:r>
            <w:r w:rsidRPr="00106245">
              <w:rPr>
                <w:rFonts w:cs="Calibri" w:hAnsi="Calibri" w:ascii="Calibri"/>
                <w:color w:val="000000"/>
              </w:rPr>
              <w:t xml:space="preserve">, </w:t>
            </w:r>
            <w:r w:rsidR="003A5883" w:rsidRPr="00106245">
              <w:rPr>
                <w:rFonts w:cs="Calibri" w:hAnsi="Calibri" w:ascii="Calibri"/>
                <w:color w:val="000000"/>
              </w:rPr>
              <w:t>OIB:</w:t>
            </w:r>
            <w:r w:rsidR="003A5883" w:rsidRPr="006E444E">
              <w:rPr>
                <w:rFonts w:cs="Calibri" w:hAnsi="Calibri" w:ascii="Calibri"/>
                <w:color w:val="FF0000"/>
              </w:rPr>
              <w:t xml:space="preserve"> </w:t>
            </w:r>
            <w:r w:rsidRPr="000E7B11">
              <w:rPr>
                <w:rFonts w:cs="Calibri" w:hAnsi="Calibri" w:ascii="Calibri"/>
              </w:rPr>
              <w:t>70390034286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E7B11" w:rsidP="001065A0" w:rsidR="00AA6BCF" w:rsidRPr="00A8589F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lang w:eastAsia="hr-HR" w:val="hr-HR"/>
              </w:rPr>
            </w:pPr>
            <w:r w:rsidRPr="000E7B11">
              <w:rPr>
                <w:rFonts w:cs="Calibri" w:hAnsi="Calibri" w:ascii="Calibri"/>
              </w:rPr>
              <w:t>Ugovor o štednom depozitu broj 81-70-80057-1,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E7B11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0E7B11">
              <w:rPr>
                <w:rFonts w:cs="Calibri" w:hAnsi="Calibri" w:ascii="Calibri"/>
              </w:rPr>
              <w:t xml:space="preserve">150.694,66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E7B11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0E7B11">
              <w:rPr>
                <w:rFonts w:cs="Calibri" w:hAnsi="Calibri" w:ascii="Calibri"/>
              </w:rPr>
              <w:t xml:space="preserve">137.794,66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E7B11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0E7B11">
              <w:rPr>
                <w:rFonts w:cs="Calibri" w:hAnsi="Calibri" w:ascii="Calibri"/>
              </w:rPr>
              <w:t xml:space="preserve">12.900,00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</w:tr>
    </w:tbl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558A0" w:rsidP="009558A0" w:rsidR="009558A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922F7" w:rsidP="00CF1E3C" w:rsidR="00CF1E3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E3C" w:rsidP="00CF1E3C" w:rsidR="00CF1E3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F1E3C" w:rsidP="00CF1E3C" w:rsidR="00CF1E3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F1E3C" w:rsidP="00CF1E3C" w:rsidR="00CF1E3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CF1E3C" w:rsidP="00CF1E3C" w:rsidR="00CF1E3C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138" w:rsidR="009F0138">
      <w:pPr>
        <w:spacing w:after="0"/>
      </w:pPr>
      <w:r>
        <w:separator/>
      </w:r>
    </w:p>
  </w:endnote>
  <w:endnote w:id="0" w:type="continuationSeparator">
    <w:p w:rsidRDefault="009F0138" w:rsidR="009F01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7B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138" w:rsidR="009F0138">
      <w:pPr>
        <w:spacing w:after="0"/>
      </w:pPr>
      <w:r>
        <w:separator/>
      </w:r>
    </w:p>
  </w:footnote>
  <w:footnote w:id="0" w:type="continuationSeparator">
    <w:p w:rsidRDefault="009F0138" w:rsidR="009F013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BD6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3268244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E7B11"/>
    <w:rsid w:val="000F405E"/>
    <w:rsid w:val="000F58CA"/>
    <w:rsid w:val="0010046D"/>
    <w:rsid w:val="00100CEA"/>
    <w:rsid w:val="00100EFA"/>
    <w:rsid w:val="00105491"/>
    <w:rsid w:val="00106245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B27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0BF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5524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18A"/>
    <w:rsid w:val="003D3D79"/>
    <w:rsid w:val="003D639A"/>
    <w:rsid w:val="003E31E5"/>
    <w:rsid w:val="003E65FE"/>
    <w:rsid w:val="003F14E9"/>
    <w:rsid w:val="003F2BB3"/>
    <w:rsid w:val="003F541B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2F7"/>
    <w:rsid w:val="00492DFC"/>
    <w:rsid w:val="00497107"/>
    <w:rsid w:val="004A333A"/>
    <w:rsid w:val="004A6C7A"/>
    <w:rsid w:val="004A7A5F"/>
    <w:rsid w:val="004B0A38"/>
    <w:rsid w:val="004B30DA"/>
    <w:rsid w:val="004B359D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37BD6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1B8E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717"/>
    <w:rsid w:val="006D6EEF"/>
    <w:rsid w:val="006D7EF7"/>
    <w:rsid w:val="006E0CA4"/>
    <w:rsid w:val="006E24EE"/>
    <w:rsid w:val="006E2E7E"/>
    <w:rsid w:val="006E3209"/>
    <w:rsid w:val="006E444E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4B9E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379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558A0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4E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0138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61A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1E3C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705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C61E4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290C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2FF7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37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BD6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BD6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BD6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BD6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37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BD6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BD6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BD6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BD6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2090F7-2C2D-408E-8766-F72CB26945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1440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2018-08-23T10:53:00Z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2018-08-23T12:11:00Z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St-651/2017-347 / Podnesak - Podnesak (-347.docx)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