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de13" w14:paraId="124de13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10211E">
        <w:t>841</w:t>
      </w:r>
      <w:r w:rsidR="00A632A3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338F1">
        <w:t xml:space="preserve"> </w:t>
      </w:r>
      <w:r w:rsidR="0010211E">
        <w:t xml:space="preserve">ORAK j.d.o.o., </w:t>
      </w:r>
      <w:r w:rsidR="008338F1">
        <w:t>OIB:</w:t>
      </w:r>
      <w:r w:rsidR="0010211E">
        <w:t xml:space="preserve"> 29704533587, Križevci, Kalnička ulica 9</w:t>
      </w:r>
      <w:r w:rsidR="00665A9B">
        <w:t xml:space="preserve">, </w:t>
      </w:r>
      <w:r w:rsidR="00637444">
        <w:t xml:space="preserve">dana </w:t>
      </w:r>
      <w:r w:rsidR="00BC2E00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0211E">
        <w:t xml:space="preserve"> ORAK j.d.o.o., OIB: 29704533587, Križevci, Kalnička ulica 9</w:t>
      </w:r>
      <w:r w:rsidR="00740000">
        <w:t xml:space="preserve">, </w:t>
      </w:r>
      <w:r w:rsidR="00CB6C18">
        <w:t xml:space="preserve">iznosi </w:t>
      </w:r>
      <w:r w:rsidR="0010211E">
        <w:t xml:space="preserve">100.863,00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10211E">
        <w:t xml:space="preserve"> Saša Orak, Križevci, Kalnička ulica 9, OIB: 70170634636 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C2E00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7D4" w:rsidR="009137D4">
      <w:r>
        <w:separator/>
      </w:r>
    </w:p>
  </w:endnote>
  <w:endnote w:id="0" w:type="continuationSeparator">
    <w:p w:rsidRDefault="009137D4" w:rsidR="00913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7D4" w:rsidR="009137D4">
      <w:r>
        <w:separator/>
      </w:r>
    </w:p>
  </w:footnote>
  <w:footnote w:id="0" w:type="continuationSeparator">
    <w:p w:rsidRDefault="009137D4" w:rsidR="009137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83561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B8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3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5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5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5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5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3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5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5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5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5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St-841/2015</izvorni_sadrzaj>
    <derivirana_varijabla naziv="DomainObject.Predmet.OznakaBroj_1">St-841/2015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ORAK j.d.o.o. za ugostiteljstvo i trgovinu</izvorni_sadrzaj>
    <derivirana_varijabla naziv="DomainObject.Predmet.ProtustrankaFormated_1">  ORAK j.d.o.o. za ugostiteljstvo i trgovinu</derivirana_varijabla>
  </DomainObject.Predmet.ProtustrankaFormated>
  <DomainObject.Predmet.ProtustrankaFormatedOIB>
    <izvorni_sadrzaj>  ORAK j.d.o.o. za ugostiteljstvo i trgovinu, OIB 29704533587</izvorni_sadrzaj>
    <derivirana_varijabla naziv="DomainObject.Predmet.ProtustrankaFormatedOIB_1">  ORAK j.d.o.o. za ugostiteljstvo i trgovinu, OIB 29704533587</derivirana_varijabla>
  </DomainObject.Predmet.ProtustrankaFormatedOIB>
  <DomainObject.Predmet.ProtustrankaFormatedWithAdress>
    <izvorni_sadrzaj> ORAK j.d.o.o. za ugostiteljstvo i trgovinu, Kalnička ulica 9, 48260 Križevci</izvorni_sadrzaj>
    <derivirana_varijabla naziv="DomainObject.Predmet.ProtustrankaFormatedWithAdress_1"> ORAK j.d.o.o. za ugostiteljstvo i trgovinu, Kalnička ulica 9, 48260 Križevci</derivirana_varijabla>
  </DomainObject.Predmet.ProtustrankaFormatedWithAdress>
  <DomainObject.Predmet.ProtustrankaFormatedWithAdressOIB>
    <izvorni_sadrzaj> ORAK j.d.o.o. za ugostiteljstvo i trgovinu, OIB 29704533587, Kalnička ulica 9, 48260 Križevci</izvorni_sadrzaj>
    <derivirana_varijabla naziv="DomainObject.Predmet.ProtustrankaFormatedWithAdressOIB_1"> ORAK j.d.o.o. za ugostiteljstvo i trgovinu, OIB 29704533587, Kalnička ulica 9, 48260 Križevci</derivirana_varijabla>
  </DomainObject.Predmet.ProtustrankaFormatedWithAdressOIB>
  <DomainObject.Predmet.ProtustrankaWithAdress>
    <izvorni_sadrzaj>ORAK j.d.o.o. za ugostiteljstvo i trgovinu Kalnička ulica 9, 48260 Križevci</izvorni_sadrzaj>
    <derivirana_varijabla naziv="DomainObject.Predmet.ProtustrankaWithAdress_1">ORAK j.d.o.o. za ugostiteljstvo i trgovinu Kalnička ulica 9, 48260 Križevci</derivirana_varijabla>
  </DomainObject.Predmet.ProtustrankaWithAdress>
  <DomainObject.Predmet.ProtustrankaWithAdressOIB>
    <izvorni_sadrzaj>ORAK j.d.o.o. za ugostiteljstvo i trgovinu, OIB 29704533587, Kalnička ulica 9, 48260 Križevci</izvorni_sadrzaj>
    <derivirana_varijabla naziv="DomainObject.Predmet.ProtustrankaWithAdressOIB_1">ORAK j.d.o.o. za ugostiteljstvo i trgovinu, OIB 29704533587, Kalnička ulica 9, 48260 Križevci</derivirana_varijabla>
  </DomainObject.Predmet.ProtustrankaWithAdressOIB>
  <DomainObject.Predmet.ProtustrankaNazivFormated>
    <izvorni_sadrzaj>ORAK j.d.o.o. za ugostiteljstvo i trgovinu</izvorni_sadrzaj>
    <derivirana_varijabla naziv="DomainObject.Predmet.ProtustrankaNazivFormated_1">ORAK j.d.o.o. za ugostiteljstvo i trgovinu</derivirana_varijabla>
  </DomainObject.Predmet.ProtustrankaNazivFormated>
  <DomainObject.Predmet.ProtustrankaNazivFormatedOIB>
    <izvorni_sadrzaj>ORAK j.d.o.o. za ugostiteljstvo i trgovinu, OIB 29704533587</izvorni_sadrzaj>
    <derivirana_varijabla naziv="DomainObject.Predmet.ProtustrankaNazivFormatedOIB_1">ORAK j.d.o.o. za ugostiteljstvo i trgovinu, OIB 29704533587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100863.00</izvorni_sadrzaj>
    <derivirana_varijabla naziv="DomainObject.Predmet.TrenutnaVrijednost_1">100863.00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ORAK j.d.o.o. za ugostiteljstvo i trgovinu</item>
    </izvorni_sadrzaj>
    <derivirana_varijabla naziv="DomainObject.Predmet.ProtuStrankaListFormated_1">
      <item>ORAK j.d.o.o. za ugostiteljstvo i trgovinu</item>
    </derivirana_varijabla>
  </DomainObject.Predmet.ProtuStrankaListFormated>
  <DomainObject.Predmet.ProtuStrankaListFormatedOIB>
    <izvorni_sadrzaj>
      <item>ORAK j.d.o.o. za ugostiteljstvo i trgovinu, OIB 29704533587</item>
    </izvorni_sadrzaj>
    <derivirana_varijabla naziv="DomainObject.Predmet.ProtuStrankaListFormatedOIB_1">
      <item>ORAK j.d.o.o. za ugostiteljstvo i trgovinu, OIB 29704533587</item>
    </derivirana_varijabla>
  </DomainObject.Predmet.ProtuStrankaListFormatedOIB>
  <DomainObject.Predmet.ProtuStrankaListFormatedWithAdress>
    <izvorni_sadrzaj>
      <item>ORAK j.d.o.o. za ugostiteljstvo i trgovinu, Kalnička ulica 9, 48260 Križevci</item>
    </izvorni_sadrzaj>
    <derivirana_varijabla naziv="DomainObject.Predmet.ProtuStrankaListFormatedWithAdress_1">
      <item>ORAK j.d.o.o. za ugostiteljstvo i trgovinu, Kalnička ulica 9, 48260 Križevci</item>
    </derivirana_varijabla>
  </DomainObject.Predmet.ProtuStrankaListFormatedWithAdress>
  <DomainObject.Predmet.ProtuStrankaListFormatedWithAdressOIB>
    <izvorni_sadrzaj>
      <item>ORAK j.d.o.o. za ugostiteljstvo i trgovinu, OIB 29704533587, Kalnička ulica 9, 48260 Križevci</item>
    </izvorni_sadrzaj>
    <derivirana_varijabla naziv="DomainObject.Predmet.ProtuStrankaListFormatedWithAdressOIB_1">
      <item>ORAK j.d.o.o. za ugostiteljstvo i trgovinu, OIB 29704533587, Kalnička ulica 9, 48260 Križevci</item>
    </derivirana_varijabla>
  </DomainObject.Predmet.ProtuStrankaListFormatedWithAdressOIB>
  <DomainObject.Predmet.ProtuStrankaListNazivFormated>
    <izvorni_sadrzaj>
      <item>ORAK j.d.o.o. za ugostiteljstvo i trgovinu</item>
    </izvorni_sadrzaj>
    <derivirana_varijabla naziv="DomainObject.Predmet.ProtuStrankaListNazivFormated_1">
      <item>ORAK j.d.o.o. za ugostiteljstvo i trgovinu</item>
    </derivirana_varijabla>
  </DomainObject.Predmet.ProtuStrankaListNazivFormated>
  <DomainObject.Predmet.ProtuStrankaListNazivFormatedOIB>
    <izvorni_sadrzaj>
      <item>ORAK j.d.o.o. za ugostiteljstvo i trgovinu, OIB 29704533587</item>
    </izvorni_sadrzaj>
    <derivirana_varijabla naziv="DomainObject.Predmet.ProtuStrankaListNazivFormatedOIB_1">
      <item>ORAK j.d.o.o. za ugostiteljstvo i trgovinu, OIB 29704533587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ORAK j.d.o.o. za ugostiteljstvo i trgovinu</izvorni_sadrzaj>
    <derivirana_varijabla naziv="DomainObject.Predmet.ProtustrankaIDrugi_1">ORAK j.d.o.o.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ORAK j.d.o.o. za ugostiteljstvo i trgovinu, OIB 29704533587, Kalnička ulica 9, 48260 Križevci</izvorni_sadrzaj>
    <derivirana_varijabla naziv="DomainObject.Predmet.ProtustrankaIDrugiAdressOIB_1">ORAK j.d.o.o. za ugostiteljstvo i trgovinu, OIB 29704533587, Kalnička ulica 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ORAK j.d.o.o. za ugostiteljstvo i trgovinu</item>
      <item>E-oglasna ploča</item>
      <item>Sudski registar, Trgovački sud u Varaždinu</item>
    </izvorni_sadrzaj>
    <derivirana_varijabla naziv="DomainObject.Predmet.SudioniciListNaziv_1">
      <item>Financijska agencija</item>
      <item>ORAK j.d.o.o. za ugostiteljstvo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ORAK j.d.o.o. za ugostiteljstvo i trgovinu, OIB 29704533587, Kalnička ulica 9,48260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ORAK j.d.o.o. za ugostiteljstvo i trgovinu, OIB 29704533587, Kalnička ulica 9,48260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29704533587</item>
      <item>, OIB null</item>
      <item>, OIB null</item>
    </izvorni_sadrzaj>
    <derivirana_varijabla naziv="DomainObject.Predmet.SudioniciListNazivOIB_1">
      <item>, OIB 85821130368</item>
      <item>, OIB 29704533587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5DDA0-ED21-4728-9F51-D693D8DB26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1851</properties:Characters>
  <properties:Lines>46</properties:Lines>
  <properties:Paragraphs>14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2016-01-15T11:28:00Z</cp:lastPrinted>
  <dcterms:modified xmlns:xsi="http://www.w3.org/2001/XMLSchema-instance" xsi:type="dcterms:W3CDTF">2016-01-15T11:28:00Z</dcterms:modified>
  <cp:revision>103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