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47cb" w14:paraId="9ac47c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56DAE">
        <w:rPr>
          <w:rFonts w:cs="Times New Roman" w:hAnsi="Times New Roman" w:ascii="Times New Roman"/>
          <w:b w:val="false"/>
          <w:sz w:val="24"/>
          <w:szCs w:val="24"/>
        </w:rPr>
        <w:t>33</w:t>
      </w:r>
      <w:r w:rsidR="00564686">
        <w:rPr>
          <w:rFonts w:cs="Times New Roman" w:hAnsi="Times New Roman" w:ascii="Times New Roman"/>
          <w:b w:val="false"/>
          <w:sz w:val="24"/>
          <w:szCs w:val="24"/>
        </w:rPr>
        <w:t>8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564686">
        <w:t>OO Čmarec j.d.o.o. za usluge u likvidaciji, Belovar Zlatarski, Belovar Zlatarski 4, OIB: 08599049529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64686">
        <w:t>OO Čmarec j.d.o.o. za usluge u likvidaciji, Belovar Zlatarski, Belovar Zlatarski 4, OIB: 08599049529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564686">
        <w:t>OO Čmarec j.d.o.o. za usluge u likvidaciji, Belovar Zlatarski, Belovar Zlatarski 4, OIB: 08599049529</w:t>
      </w:r>
      <w:r w:rsidR="00E56DAE">
        <w:t>,</w:t>
      </w:r>
      <w:r w:rsidR="006C4C3C">
        <w:t xml:space="preserve"> </w:t>
      </w:r>
      <w:r w:rsidR="00564686">
        <w:t xml:space="preserve"> Silvestru Čmarcu, Belovar Zlatarski, Belovar Zlatarski 4, OIB: 40478367295,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56DAE">
        <w:rPr>
          <w:b/>
        </w:rPr>
        <w:t>10,</w:t>
      </w:r>
      <w:r w:rsidR="00564686">
        <w:rPr>
          <w:b/>
        </w:rPr>
        <w:t>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56DAE">
        <w:t>5</w:t>
      </w:r>
      <w:r w:rsidR="00870ADA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64686">
        <w:t>OO Čmarec j.d.o.o. za usluge u likvidaciji, Belovar Zlatarski, Belovar Zlatarski 4, OIB: 08599049529</w:t>
      </w:r>
      <w:r w:rsidR="00E56DAE">
        <w:t>,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3CD" w:rsidR="000803CD">
      <w:r>
        <w:separator/>
      </w:r>
    </w:p>
  </w:endnote>
  <w:endnote w:id="0" w:type="continuationSeparator">
    <w:p w:rsidRDefault="000803CD" w:rsidR="00080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3CD" w:rsidR="000803CD">
      <w:r>
        <w:separator/>
      </w:r>
    </w:p>
  </w:footnote>
  <w:footnote w:id="0" w:type="continuationSeparator">
    <w:p w:rsidRDefault="000803CD" w:rsidR="00080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9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64686">
      <w:rPr>
        <w:rFonts w:hAnsi="Verdana" w:ascii="Verdana"/>
        <w:b w:val="false"/>
        <w:sz w:val="24"/>
        <w:szCs w:val="24"/>
      </w:rPr>
      <w:t>338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0F297B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9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9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OO Čmarec j.d.o.o. za usluge u likvidaciji zastupanog po punomoćniku Silvestar Čmarec</izvorni_sadrzaj>
    <derivirana_varijabla naziv="DomainObject.Predmet.ProtustrankaFormated_1">  OO Čmarec j.d.o.o. za usluge u likvidaciji zastupanog po punomoćniku Silvestar Čmarec</derivirana_varijabla>
  </DomainObject.Predmet.ProtustrankaFormated>
  <DomainObject.Predmet.ProtustrankaFormatedOIB>
    <izvorni_sadrzaj>  OO Čmarec j.d.o.o. za usluge u likvidaciji, OIB 08599049529 zastupanog po punomoćniku Silvestar Čmarec</izvorni_sadrzaj>
    <derivirana_varijabla naziv="DomainObject.Predmet.ProtustrankaFormatedOIB_1">  OO Čmarec j.d.o.o. za usluge u likvidaciji, OIB 08599049529 zastupanog po punomoćniku Silvestar Čmarec</derivirana_varijabla>
  </DomainObject.Predmet.ProtustrankaFormatedOIB>
  <DomainObject.Predmet.ProtustrankaFormatedWithAdress>
    <izvorni_sadrzaj> OO Čmarec j.d.o.o. za usluge u likvidaciji, Belovar Zlatarski 4, 49221 Belovar Zlatarski zastupanog po punomoćniku Silvestar Čmarec</izvorni_sadrzaj>
    <derivirana_varijabla naziv="DomainObject.Predmet.ProtustrankaFormatedWithAdress_1"> OO Čmarec j.d.o.o. za usluge u likvidaciji, Belovar Zlatarski 4, 49221 Belovar Zlatarski zastupanog po punomoćniku Silvestar Čmarec</derivirana_varijabla>
  </DomainObject.Predmet.ProtustrankaFormatedWithAdress>
  <DomainObject.Predmet.ProtustrankaFormatedWithAdressOIB>
    <izvorni_sadrzaj> OO Čmarec j.d.o.o. za usluge u likvidaciji, OIB 08599049529, Belovar Zlatarski 4, 49221 Belovar Zlatarski zastupanog po punomoćniku Silvestar Čmarec</izvorni_sadrzaj>
    <derivirana_varijabla naziv="DomainObject.Predmet.ProtustrankaFormatedWithAdressOIB_1"> OO Čmarec j.d.o.o. za usluge u likvidaciji, OIB 08599049529, Belovar Zlatarski 4, 49221 Belovar Zlatarski zastupanog po punomoćniku Silvestar Čmarec</derivirana_varijabla>
  </DomainObject.Predmet.ProtustrankaFormatedWithAdressOIB>
  <DomainObject.Predmet.ProtustrankaWithAdress>
    <izvorni_sadrzaj>OO Čmarec j.d.o.o. za usluge u likvidaciji Belovar Zlatarski 4, 49221 Belovar Zlatarski</izvorni_sadrzaj>
    <derivirana_varijabla naziv="DomainObject.Predmet.ProtustrankaWithAdress_1">OO Čmarec j.d.o.o. za usluge u likvidaciji Belovar Zlatarski 4, 49221 Belovar Zlatarski</derivirana_varijabla>
  </DomainObject.Predmet.ProtustrankaWithAdress>
  <DomainObject.Predmet.ProtustrankaWithAdressOIB>
    <izvorni_sadrzaj>OO Čmarec j.d.o.o. za usluge u likvidaciji, OIB 08599049529, Belovar Zlatarski 4, 49221 Belovar Zlatarski</izvorni_sadrzaj>
    <derivirana_varijabla naziv="DomainObject.Predmet.ProtustrankaWithAdressOIB_1">OO Čmarec j.d.o.o. za usluge u likvidaciji, OIB 08599049529, Belovar Zlatarski 4, 49221 Belovar Zlatarski</derivirana_varijabla>
  </DomainObject.Predmet.ProtustrankaWithAdressOIB>
  <DomainObject.Predmet.ProtustrankaNazivFormated>
    <izvorni_sadrzaj>OO Čmarec j.d.o.o. za usluge u likvidaciji</izvorni_sadrzaj>
    <derivirana_varijabla naziv="DomainObject.Predmet.ProtustrankaNazivFormated_1">OO Čmarec j.d.o.o. za usluge u likvidaciji</derivirana_varijabla>
  </DomainObject.Predmet.ProtustrankaNazivFormated>
  <DomainObject.Predmet.ProtustrankaNazivFormatedOIB>
    <izvorni_sadrzaj>OO Čmarec j.d.o.o. za usluge u likvidaciji, OIB 08599049529</izvorni_sadrzaj>
    <derivirana_varijabla naziv="DomainObject.Predmet.ProtustrankaNazivFormatedOIB_1">OO Čmarec j.d.o.o. za usluge u likvidaciji, OIB 08599049529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OO Čmarec j.d.o.o. za usluge u likvidaciji zastupanog po punomoćniku Silvestar Čmarec</item>
    </izvorni_sadrzaj>
    <derivirana_varijabla naziv="DomainObject.Predmet.ProtuStrankaListFormated_1">
      <item>OO Čmarec j.d.o.o. za usluge u likvidaciji zastupanog po punomoćniku Silvestar Čmarec</item>
    </derivirana_varijabla>
  </DomainObject.Predmet.ProtuStrankaListFormated>
  <DomainObject.Predmet.ProtuStrankaListFormatedOIB>
    <izvorni_sadrzaj>
      <item>OO Čmarec j.d.o.o. za usluge u likvidaciji, OIB 08599049529 zastupanog po punomoćniku Silvestar Čmarec</item>
    </izvorni_sadrzaj>
    <derivirana_varijabla naziv="DomainObject.Predmet.ProtuStrankaListFormatedOIB_1">
      <item>OO Čmarec j.d.o.o. za usluge u likvidaciji, OIB 08599049529 zastupanog po punomoćniku Silvestar Čmarec</item>
    </derivirana_varijabla>
  </DomainObject.Predmet.ProtuStrankaListFormatedOIB>
  <DomainObject.Predmet.ProtuStrankaListFormatedWithAdress>
    <izvorni_sadrzaj>
      <item>OO Čmarec j.d.o.o. za usluge u likvidaciji, Belovar Zlatarski 4, 49221 Belovar Zlatarski zastupanog po punomoćniku Silvestar Čmarec</item>
    </izvorni_sadrzaj>
    <derivirana_varijabla naziv="DomainObject.Predmet.ProtuStrankaListFormatedWithAdress_1">
      <item>OO Čmarec j.d.o.o. za usluge u likvidaciji, Belovar Zlatarski 4, 49221 Belovar Zlatarski zastupanog po punomoćniku Silvestar Čmarec</item>
    </derivirana_varijabla>
  </DomainObject.Predmet.ProtuStrankaListFormatedWithAdress>
  <DomainObject.Predmet.ProtuStrankaListFormatedWithAdressOIB>
    <izvorni_sadrzaj>
      <item>OO Čmarec j.d.o.o. za usluge u likvidaciji, OIB 08599049529, Belovar Zlatarski 4, 49221 Belovar Zlatarski zastupanog po punomoćniku Silvestar Čmarec</item>
    </izvorni_sadrzaj>
    <derivirana_varijabla naziv="DomainObject.Predmet.ProtuStrankaListFormatedWithAdressOIB_1">
      <item>OO Čmarec j.d.o.o. za usluge u likvidaciji, OIB 08599049529, Belovar Zlatarski 4, 49221 Belovar Zlatarski zastupanog po punomoćniku Silvestar Čmarec</item>
    </derivirana_varijabla>
  </DomainObject.Predmet.ProtuStrankaListFormatedWithAdressOIB>
  <DomainObject.Predmet.ProtuStrankaListNazivFormated>
    <izvorni_sadrzaj>
      <item>OO Čmarec j.d.o.o. za usluge u likvidaciji</item>
    </izvorni_sadrzaj>
    <derivirana_varijabla naziv="DomainObject.Predmet.ProtuStrankaListNazivFormated_1">
      <item>OO Čmarec j.d.o.o. za usluge u likvidaciji</item>
    </derivirana_varijabla>
  </DomainObject.Predmet.ProtuStrankaListNazivFormated>
  <DomainObject.Predmet.ProtuStrankaListNazivFormatedOIB>
    <izvorni_sadrzaj>
      <item>OO Čmarec j.d.o.o. za usluge u likvidaciji, OIB 08599049529</item>
    </izvorni_sadrzaj>
    <derivirana_varijabla naziv="DomainObject.Predmet.ProtuStrankaListNazivFormatedOIB_1">
      <item>OO Čmarec j.d.o.o. za usluge u likvidaciji, OIB 08599049529</item>
    </derivirana_varijabla>
  </DomainObject.Predmet.ProtuStrankaListNazivFormatedOIB>
  <DomainObject.Predmet.OstaliListFormated>
    <izvorni_sadrzaj>
      <item>Silvestar Čmarec punomoćnik sudionika u postupku OO Čmarec j.d.o.o. za usluge u likvidaciji</item>
    </izvorni_sadrzaj>
    <derivirana_varijabla naziv="DomainObject.Predmet.OstaliListFormated_1">
      <item>Silvestar Čmarec punomoćnik sudionika u postupku OO Čmarec j.d.o.o. za usluge u likvidaciji</item>
    </derivirana_varijabla>
  </DomainObject.Predmet.OstaliListFormated>
  <DomainObject.Predmet.OstaliListFormatedOIB>
    <izvorni_sadrzaj>
      <item>Silvestar Čmarec, OIB 40478367295 punomoćnik sudionika u postupku OO Čmarec j.d.o.o. za usluge u likvidaciji</item>
    </izvorni_sadrzaj>
    <derivirana_varijabla naziv="DomainObject.Predmet.OstaliListFormatedOIB_1">
      <item>Silvestar Čmarec, OIB 40478367295 punomoćnik sudionika u postupku OO Čmarec j.d.o.o. za usluge u likvidaciji</item>
    </derivirana_varijabla>
  </DomainObject.Predmet.OstaliListFormatedOIB>
  <DomainObject.Predmet.OstaliListFormatedWithAdress>
    <izvorni_sadrzaj>
      <item>Silvestar Čmarec, Belovar Zlatarski 4, 49221 Belovar Zlatarski punomoćnik sudionika u postupku OO Čmarec j.d.o.o. za usluge u likvidaciji</item>
    </izvorni_sadrzaj>
    <derivirana_varijabla naziv="DomainObject.Predmet.OstaliListFormatedWithAdress_1">
      <item>Silvestar Čmarec, Belovar Zlatarski 4, 49221 Belovar Zlatarski punomoćnik sudionika u postupku OO Čmarec j.d.o.o. za usluge u likvidaciji</item>
    </derivirana_varijabla>
  </DomainObject.Predmet.OstaliListFormatedWithAdress>
  <DomainObject.Predmet.OstaliListFormatedWithAdressOIB>
    <izvorni_sadrzaj>
      <item>Silvestar Čmarec, OIB 40478367295, Belovar Zlatarski 4, 49221 Belovar Zlatarski punomoćnik sudionika u postupku OO Čmarec j.d.o.o. za usluge u likvidaciji</item>
    </izvorni_sadrzaj>
    <derivirana_varijabla naziv="DomainObject.Predmet.OstaliListFormatedWithAdressOIB_1">
      <item>Silvestar Čmarec, OIB 40478367295, Belovar Zlatarski 4, 49221 Belovar Zlatarski punomoćnik sudionika u postupku OO Čmarec j.d.o.o. za usluge u likvidaciji</item>
    </derivirana_varijabla>
  </DomainObject.Predmet.OstaliListFormatedWithAdressOIB>
  <DomainObject.Predmet.OstaliListNazivFormated>
    <izvorni_sadrzaj>
      <item>Silvestar Čmarec</item>
    </izvorni_sadrzaj>
    <derivirana_varijabla naziv="DomainObject.Predmet.OstaliListNazivFormated_1">
      <item>Silvestar Čmarec</item>
    </derivirana_varijabla>
  </DomainObject.Predmet.OstaliListNazivFormated>
  <DomainObject.Predmet.OstaliListNazivFormatedOIB>
    <izvorni_sadrzaj>
      <item>Silvestar Čmarec, OIB 40478367295</item>
    </izvorni_sadrzaj>
    <derivirana_varijabla naziv="DomainObject.Predmet.OstaliListNazivFormatedOIB_1">
      <item>Silvestar Čmarec, OIB 40478367295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OO Čmarec j.d.o.o. za usluge u likvidaciji</izvorni_sadrzaj>
    <derivirana_varijabla naziv="DomainObject.Predmet.ProtustrankaIDrugi_1">OO Čmarec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OO Čmarec j.d.o.o. za usluge u likvidaciji, OIB 08599049529, Belovar Zlatarski 4, 49221 Belovar Zlatarski</izvorni_sadrzaj>
    <derivirana_varijabla naziv="DomainObject.Predmet.ProtustrankaIDrugiAdressOIB_1">OO Čmarec j.d.o.o. za usluge u likvidaciji, OIB 08599049529, Belovar Zlatarski 4, 49221 Belovar Zlatarski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OO Čmarec j.d.o.o. za usluge u likvidaciji</item>
      <item>Silvestar Čmarec</item>
    </izvorni_sadrzaj>
    <derivirana_varijabla naziv="DomainObject.Predmet.SudioniciListNaziv_1">
      <item>FINA Regionalni centar Zagreb</item>
      <item>OO Čmarec j.d.o.o. za usluge u likvidaciji</item>
      <item>Silvestar Čmarec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OO Čmarec j.d.o.o. za usluge u likvidaciji, OIB 08599049529, Belovar Zlatarski 4,49221 Belovar Zlatarski</item>
      <item>Silvestar Čmarec, OIB 40478367295, Belovar Zlatarski 4,49221 Belovar Zlatarski</item>
    </izvorni_sadrzaj>
    <derivirana_varijabla naziv="DomainObject.Predmet.SudioniciListAdressOIB_1">
      <item>FINA Regionalni centar Zagreb, OIB 85821130368, Trg svibanjskih žrtava 1995. br. 1,10000 Zagreb</item>
      <item>OO Čmarec j.d.o.o. za usluge u likvidaciji, OIB 08599049529, Belovar Zlatarski 4,49221 Belovar Zlatarski</item>
      <item>Silvestar Čmarec, OIB 40478367295, Belovar Zlatarski 4,49221 Belovar Zlatarski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08599049529</item>
      <item>, OIB 40478367295</item>
    </izvorni_sadrzaj>
    <derivirana_varijabla naziv="DomainObject.Predmet.SudioniciListNazivOIB_1">
      <item>, OIB 85821130368</item>
      <item>, OIB 08599049529</item>
      <item>, OIB 40478367295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5411D-7D72-42C3-BCBA-70772468F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916</properties:Words>
  <properties:Characters>4774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2018-02-23T09:08:00Z</dcterms:created>
  <dc:creator>Korisnik</dc:creator>
  <cp:lastModifiedBy>Draženka Prpić</cp:lastModifiedBy>
  <cp:lastPrinted>2018-02-23T09:09:00Z</cp:lastPrinted>
  <dcterms:modified xmlns:xsi="http://www.w3.org/2001/XMLSchema-instance" xsi:type="dcterms:W3CDTF">2018-02-23T09:09:00Z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110..st.1.-St-338-18-Na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