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dd48" w14:paraId="75fdd48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3211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E25057">
              <w:t>7</w:t>
            </w:r>
            <w:r w:rsidR="00A3211D">
              <w:t>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A3211D" w:rsidRPr="00A3211D">
        <w:t>SANDRA</w:t>
      </w:r>
      <w:proofErr w:type="spellEnd"/>
      <w:r w:rsidR="00A3211D" w:rsidRPr="00A3211D">
        <w:t xml:space="preserve"> </w:t>
      </w:r>
      <w:proofErr w:type="spellStart"/>
      <w:r w:rsidR="00A3211D" w:rsidRPr="00A3211D">
        <w:t>GRÜNHUT</w:t>
      </w:r>
      <w:proofErr w:type="spellEnd"/>
      <w:r w:rsidR="00A3211D" w:rsidRPr="00A3211D">
        <w:t xml:space="preserve"> jednostavno društvo s ograničenom odgovornošću za trgovinu i ugostiteljstvo</w:t>
      </w:r>
      <w:r w:rsidR="00A3211D">
        <w:t xml:space="preserve"> Zagreb, Milovana Kovačevića 7, </w:t>
      </w:r>
      <w:proofErr w:type="spellStart"/>
      <w:r w:rsidR="00A3211D">
        <w:t>OIB</w:t>
      </w:r>
      <w:proofErr w:type="spellEnd"/>
      <w:r w:rsidR="00A3211D">
        <w:t xml:space="preserve">: </w:t>
      </w:r>
      <w:r w:rsidR="00A3211D" w:rsidRPr="00A3211D">
        <w:t>94315206578</w:t>
      </w:r>
      <w:r w:rsidR="00A3211D">
        <w:t xml:space="preserve">, </w:t>
      </w:r>
      <w:proofErr w:type="spellStart"/>
      <w:r w:rsidR="00A3211D">
        <w:t>MBS</w:t>
      </w:r>
      <w:proofErr w:type="spellEnd"/>
      <w:r w:rsidR="00A3211D">
        <w:t xml:space="preserve">: </w:t>
      </w:r>
      <w:r w:rsidR="00A3211D" w:rsidRPr="00A3211D">
        <w:t>081053900</w:t>
      </w:r>
      <w:r w:rsidR="00A3211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A3211D" w:rsidRPr="00A3211D">
        <w:t>SANDRA</w:t>
      </w:r>
      <w:proofErr w:type="spellEnd"/>
      <w:r w:rsidR="00A3211D" w:rsidRPr="00A3211D">
        <w:t xml:space="preserve"> </w:t>
      </w:r>
      <w:proofErr w:type="spellStart"/>
      <w:r w:rsidR="00A3211D" w:rsidRPr="00A3211D">
        <w:t>GRÜNHUT</w:t>
      </w:r>
      <w:proofErr w:type="spellEnd"/>
      <w:r w:rsidR="00A3211D" w:rsidRPr="00A3211D">
        <w:t xml:space="preserve"> jednostavno društvo s ograničenom odgovornošću za trgovinu i ugostiteljstvo</w:t>
      </w:r>
      <w:r w:rsidR="00A3211D">
        <w:t xml:space="preserve"> Zagreb, Milovana Kovačevića 7, </w:t>
      </w:r>
      <w:proofErr w:type="spellStart"/>
      <w:r w:rsidR="00A3211D">
        <w:t>OIB</w:t>
      </w:r>
      <w:proofErr w:type="spellEnd"/>
      <w:r w:rsidR="00A3211D">
        <w:t xml:space="preserve">: </w:t>
      </w:r>
      <w:r w:rsidR="00A3211D" w:rsidRPr="00A3211D">
        <w:t>94315206578</w:t>
      </w:r>
      <w:r w:rsidR="00A3211D">
        <w:t xml:space="preserve">, </w:t>
      </w:r>
      <w:proofErr w:type="spellStart"/>
      <w:r w:rsidR="00A3211D">
        <w:t>MBS</w:t>
      </w:r>
      <w:proofErr w:type="spellEnd"/>
      <w:r w:rsidR="00A3211D">
        <w:t xml:space="preserve">: </w:t>
      </w:r>
      <w:r w:rsidR="00A3211D" w:rsidRPr="00A3211D">
        <w:t>081053900</w:t>
      </w:r>
      <w:r w:rsidR="00A3211D">
        <w:t>, iznosi 38.343,49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741016">
        <w:t xml:space="preserve">Sandra </w:t>
      </w:r>
      <w:proofErr w:type="spellStart"/>
      <w:r w:rsidR="00741016">
        <w:t>Grünhut</w:t>
      </w:r>
      <w:proofErr w:type="spellEnd"/>
      <w:r w:rsidR="00741016">
        <w:t xml:space="preserve"> </w:t>
      </w:r>
      <w:r w:rsidR="001619D0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E25057">
        <w:t>7</w:t>
      </w:r>
      <w:r w:rsidR="00741016">
        <w:t>5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B608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9B608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608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08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08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9B608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608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0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0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St-1675/2018</izvorni_sadrzaj>
    <derivirana_varijabla naziv="DomainObject.Predmet.OznakaBroj_1">St-1675/2018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SANDRA GRÜNHUT jednostavno društvo s ograničenom odgovornošću za trgovinu i ugostiteljstvo</izvorni_sadrzaj>
    <derivirana_varijabla naziv="DomainObject.Predmet.ProtustrankaFormated_1">  SANDRA GRÜNHUT jednostavno društvo s ograničenom odgovornošću za trgovinu i ugostiteljstvo</derivirana_varijabla>
  </DomainObject.Predmet.ProtustrankaFormated>
  <DomainObject.Predmet.ProtustrankaFormatedOIB>
    <izvorni_sadrzaj>  SANDRA GRÜNHUT jednostavno društvo s ograničenom odgovornošću za trgovinu i ugostiteljstvo, OIB 94315206578</izvorni_sadrzaj>
    <derivirana_varijabla naziv="DomainObject.Predmet.ProtustrankaFormatedOIB_1">  SANDRA GRÜNHUT jednostavno društvo s ograničenom odgovornošću za trgovinu i ugostiteljstvo, OIB 94315206578</derivirana_varijabla>
  </DomainObject.Predmet.ProtustrankaFormatedOIB>
  <DomainObject.Predmet.ProtustrankaFormatedWithAdress>
    <izvorni_sadrzaj> SANDRA GRÜNHUT jednostavno društvo s ograničenom odgovornošću za trgovinu i ugostiteljstvo, Milovana Kovačevića 7, 10000 Zagreb</izvorni_sadrzaj>
    <derivirana_varijabla naziv="DomainObject.Predmet.ProtustrankaFormatedWithAdress_1"> SANDRA GRÜNHUT jednostavno društvo s ograničenom odgovornošću za trgovinu i ugostiteljstvo, Milovana Kovačevića 7, 10000 Zagreb</derivirana_varijabla>
  </DomainObject.Predmet.ProtustrankaFormatedWithAdress>
  <DomainObject.Predmet.ProtustrankaFormatedWithAdressOIB>
    <izvorni_sadrzaj> SANDRA GRÜNHUT jednostavno društvo s ograničenom odgovornošću za trgovinu i ugostiteljstvo, OIB 94315206578, Milovana Kovačevića 7, 10000 Zagreb</izvorni_sadrzaj>
    <derivirana_varijabla naziv="DomainObject.Predmet.ProtustrankaFormatedWithAdressOIB_1"> SANDRA GRÜNHUT jednostavno društvo s ograničenom odgovornošću za trgovinu i ugostiteljstvo, OIB 94315206578, Milovana Kovačevića 7, 10000 Zagreb</derivirana_varijabla>
  </DomainObject.Predmet.ProtustrankaFormatedWithAdressOIB>
  <DomainObject.Predmet.ProtustrankaWithAdress>
    <izvorni_sadrzaj>SANDRA GRÜNHUT jednostavno društvo s ograničenom odgovornošću za trgovinu i ugostiteljstvo Milovana Kovačevića 7, 10000 Zagreb</izvorni_sadrzaj>
    <derivirana_varijabla naziv="DomainObject.Predmet.ProtustrankaWithAdress_1">SANDRA GRÜNHUT jednostavno društvo s ograničenom odgovornošću za trgovinu i ugostiteljstvo Milovana Kovačevića 7, 10000 Zagreb</derivirana_varijabla>
  </DomainObject.Predmet.ProtustrankaWithAdress>
  <DomainObject.Predmet.ProtustrankaWithAdressOIB>
    <izvorni_sadrzaj>SANDRA GRÜNHUT jednostavno društvo s ograničenom odgovornošću za trgovinu i ugostiteljstvo, OIB 94315206578, Milovana Kovačevića 7, 10000 Zagreb</izvorni_sadrzaj>
    <derivirana_varijabla naziv="DomainObject.Predmet.ProtustrankaWithAdressOIB_1">SANDRA GRÜNHUT jednostavno društvo s ograničenom odgovornošću za trgovinu i ugostiteljstvo, OIB 94315206578, Milovana Kovačevića 7, 10000 Zagreb</derivirana_varijabla>
  </DomainObject.Predmet.ProtustrankaWithAdressOIB>
  <DomainObject.Predmet.ProtustrankaNazivFormated>
    <izvorni_sadrzaj>SANDRA GRÜNHUT jednostavno društvo s ograničenom odgovornošću za trgovinu i ugostiteljstvo</izvorni_sadrzaj>
    <derivirana_varijabla naziv="DomainObject.Predmet.ProtustrankaNazivFormated_1">SANDRA GRÜNHUT jednostavno društvo s ograničenom odgovornošću za trgovinu i ugostiteljstvo</derivirana_varijabla>
  </DomainObject.Predmet.ProtustrankaNazivFormated>
  <DomainObject.Predmet.ProtustrankaNazivFormatedOIB>
    <izvorni_sadrzaj>SANDRA GRÜNHUT jednostavno društvo s ograničenom odgovornošću za trgovinu i ugostiteljstvo, OIB 94315206578</izvorni_sadrzaj>
    <derivirana_varijabla naziv="DomainObject.Predmet.ProtustrankaNazivFormatedOIB_1">SANDRA GRÜNHUT jednostavno društvo s ograničenom odgovornošću za trgovinu i ugostiteljstvo, OIB 94315206578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GRÜNHUT jednostavno društvo s ograničenom odgovornošću za trgovinu i ugostiteljstvo</item>
    </izvorni_sadrzaj>
    <derivirana_varijabla naziv="DomainObject.Predmet.ProtuStrankaListFormated_1">
      <item>SANDRA GRÜNHUT jednostavno društvo s ograničenom odgovornošću za trgovinu i ugostiteljstvo</item>
    </derivirana_varijabla>
  </DomainObject.Predmet.ProtuStrankaListFormated>
  <DomainObject.Predmet.ProtuStrankaListFormatedOIB>
    <izvorni_sadrzaj>
      <item>SANDRA GRÜNHUT jednostavno društvo s ograničenom odgovornošću za trgovinu i ugostiteljstvo, OIB 94315206578</item>
    </izvorni_sadrzaj>
    <derivirana_varijabla naziv="DomainObject.Predmet.ProtuStrankaListFormatedOIB_1">
      <item>SANDRA GRÜNHUT jednostavno društvo s ograničenom odgovornošću za trgovinu i ugostiteljstvo, OIB 94315206578</item>
    </derivirana_varijabla>
  </DomainObject.Predmet.ProtuStrankaListFormatedOIB>
  <DomainObject.Predmet.ProtuStrankaListFormatedWithAdress>
    <izvorni_sadrzaj>
      <item>SANDRA GRÜNHUT jednostavno društvo s ograničenom odgovornošću za trgovinu i ugostiteljstvo, Milovana Kovačevića 7, 10000 Zagreb</item>
    </izvorni_sadrzaj>
    <derivirana_varijabla naziv="DomainObject.Predmet.ProtuStrankaListFormatedWithAdress_1">
      <item>SANDRA GRÜNHUT jednostavno društvo s ograničenom odgovornošću za trgovinu i ugostiteljstvo, Milovana Kovačevića 7, 10000 Zagreb</item>
    </derivirana_varijabla>
  </DomainObject.Predmet.ProtuStrankaListFormatedWithAdress>
  <DomainObject.Predmet.ProtuStrankaListFormatedWithAdressOIB>
    <izvorni_sadrzaj>
      <item>SANDRA GRÜNHUT jednostavno društvo s ograničenom odgovornošću za trgovinu i ugostiteljstvo, OIB 94315206578, Milovana Kovačevića 7, 10000 Zagreb</item>
    </izvorni_sadrzaj>
    <derivirana_varijabla naziv="DomainObject.Predmet.ProtuStrankaListFormatedWithAdressOIB_1">
      <item>SANDRA GRÜNHUT jednostavno društvo s ograničenom odgovornošću za trgovinu i ugostiteljstvo, OIB 94315206578, Milovana Kovačevića 7, 10000 Zagreb</item>
    </derivirana_varijabla>
  </DomainObject.Predmet.ProtuStrankaListFormatedWithAdressOIB>
  <DomainObject.Predmet.ProtuStrankaListNazivFormated>
    <izvorni_sadrzaj>
      <item>SANDRA GRÜNHUT jednostavno društvo s ograničenom odgovornošću za trgovinu i ugostiteljstvo</item>
    </izvorni_sadrzaj>
    <derivirana_varijabla naziv="DomainObject.Predmet.ProtuStrankaListNazivFormated_1">
      <item>SANDRA GRÜNHUT jednostavno društvo s ograničenom odgovornošću za trgovinu i ugostiteljstvo</item>
    </derivirana_varijabla>
  </DomainObject.Predmet.ProtuStrankaListNazivFormated>
  <DomainObject.Predmet.ProtuStrankaListNazivFormatedOIB>
    <izvorni_sadrzaj>
      <item>SANDRA GRÜNHUT jednostavno društvo s ograničenom odgovornošću za trgovinu i ugostiteljstvo, OIB 94315206578</item>
    </izvorni_sadrzaj>
    <derivirana_varijabla naziv="DomainObject.Predmet.ProtuStrankaListNazivFormatedOIB_1">
      <item>SANDRA GRÜNHUT jednostavno društvo s ograničenom odgovornošću za trgovinu i ugostiteljstvo, OIB 94315206578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GRÜNHUT jednostavno društvo s ograničenom odgovornošću za trgovinu i ugostiteljstvo</izvorni_sadrzaj>
    <derivirana_varijabla naziv="DomainObject.Predmet.ProtustrankaIDrugi_1">SANDRA GRÜNHUT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SANDRA GRÜNHUT jednostavno društvo s ograničenom odgovornošću za trgovinu i ugostiteljstvo, OIB 94315206578, Milovana Kovačevića 7, 10000 Zagreb</izvorni_sadrzaj>
    <derivirana_varijabla naziv="DomainObject.Predmet.ProtustrankaIDrugiAdressOIB_1">SANDRA GRÜNHUT jednostavno društvo s ograničenom odgovornošću za trgovinu i ugostiteljstvo, OIB 94315206578,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GRÜNHUT jednostavno društvo s ograničenom odgovornošću za trgovinu i ugostiteljstvo</item>
      <item>FINA Regionalni centar Zagreb</item>
    </izvorni_sadrzaj>
    <derivirana_varijabla naziv="DomainObject.Predmet.SudioniciListNaziv_1">
      <item>SANDRA GRÜNHUT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SANDRA GRÜNHUT jednostavno društvo s ograničenom odgovornošću za trgovinu i ugostiteljstvo, OIB 94315206578, Milovana Kovačevića 7,10000 Zagreb</item>
      <item>FINA Regionalni centar Zagreb, OIB 85821130368, Trg svibanjskih žrtava 1995. 1,10000 Zagreb</item>
    </izvorni_sadrzaj>
    <derivirana_varijabla naziv="DomainObject.Predmet.SudioniciListAdressOIB_1">
      <item>SANDRA GRÜNHUT jednostavno društvo s ograničenom odgovornošću za trgovinu i ugostiteljstvo, OIB 94315206578, Milovana Kovačevića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94315206578</item>
      <item>, OIB 85821130368</item>
    </izvorni_sadrzaj>
    <derivirana_varijabla naziv="DomainObject.Predmet.SudioniciListNazivOIB_1">
      <item>, OIB 94315206578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2084</properties:Characters>
  <properties:Lines>49</properties:Lines>
  <properties:Paragraphs>16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2018-12-28T08:05:00Z</cp:lastPrinted>
  <dcterms:modified xmlns:xsi="http://www.w3.org/2001/XMLSchema-instance" xsi:type="dcterms:W3CDTF">2018-12-28T08:06:00Z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