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abdf" w14:paraId="505abdf" w:rsidRDefault="000C34EA" w:rsidP="00EE75C3" w:rsidR="000C34EA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</w:pPr>
      <w:bookmarkStart w:name="_GoBack" w:id="0"/>
      <w:bookmarkEnd w:id="0"/>
    </w:p>
    <w:p w:rsidRDefault="00AE649C" w:rsidP="00EE75C3" w:rsidR="00AE649C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</w:pPr>
    </w:p>
    <w:p w:rsidRDefault="000C34EA" w:rsidP="00EE75C3" w:rsidR="00EE75C3" w:rsidRPr="00EE75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 St-</w:t>
      </w:r>
      <w:r w:rsidR="00692B13">
        <w:t>35/17-4</w:t>
      </w:r>
    </w:p>
    <w:p w:rsidRDefault="002A5305" w:rsidP="00EE75C3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617539" w:rsidP="00EE75C3" w:rsidR="00617539">
      <w:pPr>
        <w:pStyle w:val="SudNaziv"/>
        <w:rPr>
          <w:b w:val="false"/>
        </w:rPr>
      </w:pPr>
    </w:p>
    <w:p w:rsidRDefault="00735C31" w:rsidP="00617539" w:rsidR="00094832">
      <w:pPr>
        <w:pStyle w:val="SudNaziv"/>
        <w:jc w:val="center"/>
        <w:rPr>
          <w:b w:val="false"/>
        </w:rPr>
      </w:pPr>
      <w:r>
        <w:rPr>
          <w:b w:val="false"/>
        </w:rPr>
        <w:t xml:space="preserve">U   I M E    </w:t>
      </w:r>
      <w:r w:rsidR="00617539">
        <w:rPr>
          <w:b w:val="false"/>
        </w:rPr>
        <w:t xml:space="preserve">R E P U B L I K </w:t>
      </w:r>
      <w:r>
        <w:rPr>
          <w:b w:val="false"/>
        </w:rPr>
        <w:t>E</w:t>
      </w:r>
      <w:r w:rsidR="00617539">
        <w:rPr>
          <w:b w:val="false"/>
        </w:rPr>
        <w:t xml:space="preserve">   H R V A T S K </w:t>
      </w:r>
      <w:r>
        <w:rPr>
          <w:b w:val="false"/>
        </w:rPr>
        <w:t>E</w:t>
      </w:r>
    </w:p>
    <w:p w:rsidRDefault="00617539" w:rsidP="00617539" w:rsidR="00617539">
      <w:pPr>
        <w:pStyle w:val="SudNaziv"/>
        <w:jc w:val="center"/>
        <w:rPr>
          <w:b w:val="false"/>
        </w:rPr>
      </w:pPr>
      <w:r>
        <w:rPr>
          <w:b w:val="false"/>
        </w:rPr>
        <w:t xml:space="preserve">R J E Š E N J E </w:t>
      </w:r>
    </w:p>
    <w:p w:rsidRDefault="00617539" w:rsidP="00617539" w:rsidR="00617539">
      <w:pPr>
        <w:pStyle w:val="SudNaziv"/>
        <w:jc w:val="center"/>
        <w:rPr>
          <w:b w:val="false"/>
        </w:rPr>
      </w:pPr>
    </w:p>
    <w:p w:rsidRDefault="00617539" w:rsidP="00617539" w:rsidR="00617539">
      <w:pPr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</w:t>
      </w:r>
      <w:r w:rsidR="00155D09">
        <w:t xml:space="preserve">OIB: 85821130368, </w:t>
      </w:r>
      <w:r>
        <w:t xml:space="preserve">za pokretanje skraćenog stečajnog postupka protiv dužnika </w:t>
      </w:r>
      <w:r w:rsidR="00692B13">
        <w:t>FLIGHT ACADEMY d.o.o., OIB: 25855009371, Čakovec, Vladimira Nazora 5</w:t>
      </w:r>
      <w:r>
        <w:t xml:space="preserve">, dana </w:t>
      </w:r>
      <w:r w:rsidR="00692B13">
        <w:t>6. travnja 2017.</w:t>
      </w:r>
      <w:r>
        <w:t xml:space="preserve"> godine</w:t>
      </w:r>
    </w:p>
    <w:p w:rsidRDefault="00617539" w:rsidP="00617539" w:rsidR="00617539">
      <w:pPr>
        <w:jc w:val="center"/>
      </w:pPr>
      <w:r>
        <w:t>r i j e š i o  j e</w:t>
      </w:r>
    </w:p>
    <w:p w:rsidRDefault="00617539" w:rsidP="00617539" w:rsidR="00617539">
      <w:pPr>
        <w:spacing w:after="0"/>
        <w:jc w:val="both"/>
      </w:pPr>
      <w:r>
        <w:tab/>
        <w:t xml:space="preserve">I Otvara se stečajni postupak nad stečajnim dužnikom </w:t>
      </w:r>
      <w:r w:rsidR="00692B13">
        <w:t xml:space="preserve">FLIGHT ACADEMY d.o.o., OIB: 25855009371, Čakovec, Vladimira Nazora 5, </w:t>
      </w:r>
      <w:r w:rsidR="00155D09">
        <w:t>s danom</w:t>
      </w:r>
      <w:r>
        <w:t xml:space="preserve"> </w:t>
      </w:r>
      <w:r w:rsidR="00692B13">
        <w:t>6. travnja 2017.</w:t>
      </w:r>
      <w:r>
        <w:t xml:space="preserve"> u </w:t>
      </w:r>
      <w:r w:rsidR="00692B13">
        <w:t>13,30</w:t>
      </w:r>
      <w:r w:rsidRPr="00617539">
        <w:rPr>
          <w:color w:themeShade="BF" w:themeColor="accent6" w:val="E36C0A"/>
        </w:rPr>
        <w:t xml:space="preserve"> </w:t>
      </w:r>
      <w:r>
        <w:t>sati.</w:t>
      </w:r>
    </w:p>
    <w:p w:rsidRDefault="00617539" w:rsidP="00617539" w:rsidR="00617539" w:rsidRPr="002C6A9A">
      <w:pPr>
        <w:spacing w:after="0"/>
        <w:jc w:val="both"/>
        <w:rPr>
          <w:color w:val="FF0000"/>
          <w:szCs w:val="20"/>
        </w:rPr>
      </w:pPr>
      <w:r>
        <w:tab/>
        <w:t xml:space="preserve">II Zaključuje se stečajni postupak nad stečajnim dužnikom </w:t>
      </w:r>
      <w:r w:rsidR="00155D09">
        <w:t xml:space="preserve">FLIGHT ACADEMY d.o.o., OIB: 25855009371, Čakovec, Vladimira Nazora 5, </w:t>
      </w:r>
      <w:r w:rsidR="007810D9">
        <w:t>s danom 6. travnja 2017. u 13,</w:t>
      </w:r>
      <w:r w:rsidR="00155D09">
        <w:t>30 sati.</w:t>
      </w:r>
    </w:p>
    <w:p w:rsidRDefault="00617539" w:rsidP="00617539" w:rsidR="00617539">
      <w:pPr>
        <w:spacing w:after="0"/>
        <w:jc w:val="both"/>
      </w:pPr>
      <w:r>
        <w:tab/>
        <w:t xml:space="preserve">III Za stečajnog upravitelja imenuje se </w:t>
      </w:r>
      <w:r w:rsidR="00155D09">
        <w:t xml:space="preserve">Marijan </w:t>
      </w:r>
      <w:proofErr w:type="spellStart"/>
      <w:r w:rsidR="00155D09">
        <w:t>Drljanovčan</w:t>
      </w:r>
      <w:proofErr w:type="spellEnd"/>
      <w:r w:rsidR="00155D09">
        <w:t xml:space="preserve"> iz </w:t>
      </w:r>
      <w:proofErr w:type="spellStart"/>
      <w:r w:rsidR="00155D09">
        <w:t>Miholjanca</w:t>
      </w:r>
      <w:proofErr w:type="spellEnd"/>
      <w:r w:rsidR="00155D09">
        <w:t>, Antuna Mihanovića 131, OIB: 49708160625</w:t>
      </w:r>
      <w:r>
        <w:t>.</w:t>
      </w:r>
    </w:p>
    <w:p w:rsidRDefault="00617539" w:rsidP="00617539" w:rsidR="00617539">
      <w:pPr>
        <w:spacing w:after="0"/>
        <w:jc w:val="both"/>
      </w:pPr>
      <w:r>
        <w:tab/>
        <w:t>IV Ovo rješenje objavit će se na e-</w:t>
      </w:r>
      <w:r w:rsidR="004A1DD6">
        <w:t>O</w:t>
      </w:r>
      <w:r>
        <w:t>glasnoj ploči suda.</w:t>
      </w:r>
    </w:p>
    <w:p w:rsidRDefault="00617539" w:rsidP="007810D9" w:rsidR="00617539" w:rsidRPr="00155D09">
      <w:pPr>
        <w:spacing w:after="0"/>
        <w:jc w:val="both"/>
      </w:pPr>
      <w:r>
        <w:tab/>
        <w:t xml:space="preserve">V Po pravomoćnosti ovoga rješenja stečajni dužnik </w:t>
      </w:r>
      <w:r w:rsidR="00155D09">
        <w:t>FLIGHT ACADEMY d.o.o., OIB: 25855009371, Čakovec, Vladimira Nazora 5,</w:t>
      </w:r>
      <w:r>
        <w:t xml:space="preserve"> bit će brisan iz </w:t>
      </w:r>
      <w:r w:rsidRPr="00155D09">
        <w:t>sudskog registra.</w:t>
      </w:r>
    </w:p>
    <w:p w:rsidRDefault="007810D9" w:rsidP="007810D9" w:rsidR="007810D9">
      <w:pPr>
        <w:spacing w:after="0"/>
        <w:jc w:val="center"/>
      </w:pPr>
    </w:p>
    <w:p w:rsidRDefault="00617539" w:rsidP="007810D9" w:rsidR="00617539">
      <w:pPr>
        <w:spacing w:after="0"/>
        <w:jc w:val="center"/>
      </w:pPr>
      <w:r>
        <w:t>Obrazloženje</w:t>
      </w:r>
    </w:p>
    <w:p w:rsidRDefault="007810D9" w:rsidP="007810D9" w:rsidR="007810D9">
      <w:pPr>
        <w:spacing w:after="0"/>
        <w:jc w:val="center"/>
      </w:pPr>
    </w:p>
    <w:p w:rsidRDefault="00617539" w:rsidP="007810D9" w:rsidR="00617539">
      <w:pPr>
        <w:spacing w:after="0"/>
        <w:jc w:val="both"/>
      </w:pPr>
      <w:r>
        <w:tab/>
        <w:t xml:space="preserve">Predlagatelj je dana </w:t>
      </w:r>
      <w:r w:rsidR="00155D09">
        <w:t>24. siječnja 2017.</w:t>
      </w:r>
      <w: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617539" w:rsidP="00617539" w:rsidR="00617539">
      <w:pPr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617539" w:rsidP="00617539" w:rsidR="00617539">
      <w:pPr>
        <w:jc w:val="center"/>
      </w:pPr>
      <w:r>
        <w:t xml:space="preserve">U Varaždinu </w:t>
      </w:r>
      <w:r w:rsidR="00155D09">
        <w:t>6. travnja 2017.</w:t>
      </w:r>
    </w:p>
    <w:p w:rsidRDefault="00617539" w:rsidP="00617539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2A5305" w:rsidP="00617539" w:rsidR="002A5305">
      <w:pPr>
        <w:spacing w:after="0"/>
      </w:pPr>
    </w:p>
    <w:p w:rsidRDefault="00617539" w:rsidP="00617539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2A5305">
        <w:t xml:space="preserve">, v. r. </w:t>
      </w:r>
    </w:p>
    <w:p w:rsidRDefault="00617539" w:rsidP="00617539" w:rsidR="00617539">
      <w:pPr>
        <w:spacing w:after="0"/>
      </w:pPr>
      <w:r>
        <w:tab/>
        <w:t>Uputa o pravnom lijeku:</w:t>
      </w:r>
    </w:p>
    <w:p w:rsidRDefault="00617539" w:rsidP="00617539" w:rsidR="0061753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17539" w:rsidP="00617539" w:rsidR="0061753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7539" w:rsidP="00617539" w:rsidR="00617539"/>
    <w:p w:rsidRDefault="00617539" w:rsidP="004A1DD6" w:rsidR="00617539">
      <w:pPr>
        <w:spacing w:after="0"/>
      </w:pPr>
      <w:r>
        <w:t>DNA:</w:t>
      </w:r>
    </w:p>
    <w:p w:rsidRDefault="00617539" w:rsidP="004A1DD6" w:rsidR="00617539">
      <w:pPr>
        <w:numPr>
          <w:ilvl w:val="0"/>
          <w:numId w:val="48"/>
        </w:numPr>
        <w:spacing w:after="0"/>
        <w:jc w:val="both"/>
        <w:rPr>
          <w:szCs w:val="20"/>
        </w:rPr>
      </w:pPr>
      <w:r>
        <w:t xml:space="preserve">Predlagatelj Financijska agencija, Regionalni centar Zagreb, Podružnica Varaždin, Augusta Cesarca 2, </w:t>
      </w:r>
      <w:r w:rsidR="00155D09">
        <w:t xml:space="preserve">42000 </w:t>
      </w:r>
      <w:r>
        <w:t>Varaždin</w:t>
      </w:r>
    </w:p>
    <w:p w:rsidRDefault="00617539" w:rsidP="004A1DD6" w:rsidR="00617539">
      <w:pPr>
        <w:numPr>
          <w:ilvl w:val="0"/>
          <w:numId w:val="48"/>
        </w:numPr>
        <w:spacing w:after="0"/>
        <w:jc w:val="both"/>
      </w:pPr>
      <w:r>
        <w:t>Županijsko državno odvjetništvo u Varaždinu, Braće Radića 2</w:t>
      </w:r>
      <w:r w:rsidR="000A5173">
        <w:t>, 42000 Varaždin</w:t>
      </w:r>
    </w:p>
    <w:p w:rsidRDefault="00617539" w:rsidP="004A1DD6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 xml:space="preserve">Dužnik </w:t>
      </w:r>
      <w:r w:rsidR="00155D09">
        <w:t>FLIGHT ACADEMY d.o.o., Vladimira Nazora 5, 40000 Čakovec</w:t>
      </w:r>
    </w:p>
    <w:p w:rsidRDefault="00617539" w:rsidP="004A1DD6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 xml:space="preserve">Član uprave dužnika </w:t>
      </w:r>
      <w:r w:rsidR="00155D09">
        <w:t xml:space="preserve">Dean </w:t>
      </w:r>
      <w:proofErr w:type="spellStart"/>
      <w:r w:rsidR="00155D09">
        <w:t>Ciglarić</w:t>
      </w:r>
      <w:proofErr w:type="spellEnd"/>
      <w:r w:rsidR="00155D09">
        <w:t>, Dr. Rudolfa Horvata 12, 40000 Čakovec</w:t>
      </w:r>
    </w:p>
    <w:p w:rsidRDefault="00617539" w:rsidP="004A1DD6" w:rsidR="00617539">
      <w:pPr>
        <w:numPr>
          <w:ilvl w:val="0"/>
          <w:numId w:val="48"/>
        </w:numPr>
        <w:spacing w:after="0"/>
      </w:pPr>
      <w:r w:rsidRPr="00155D09">
        <w:t xml:space="preserve">Sudski registar </w:t>
      </w:r>
      <w:r>
        <w:t>ovog suda radi zabilježbe (odmah i nakon pravomoćnosti)</w:t>
      </w:r>
      <w:r>
        <w:rPr>
          <w:rFonts w:eastAsia="Calibri"/>
        </w:rPr>
        <w:t xml:space="preserve"> </w:t>
      </w:r>
    </w:p>
    <w:p w:rsidRDefault="00617539" w:rsidP="004A1DD6" w:rsidR="00617539">
      <w:pPr>
        <w:numPr>
          <w:ilvl w:val="0"/>
          <w:numId w:val="48"/>
        </w:numPr>
        <w:spacing w:after="0"/>
      </w:pPr>
      <w:r>
        <w:t xml:space="preserve">Ministarstvo financija, Porezna uprava, Područni ured Sjeverna Hrvatska, Ispostava </w:t>
      </w:r>
      <w:r w:rsidR="00155D09">
        <w:t xml:space="preserve">Čakovec, </w:t>
      </w:r>
      <w:proofErr w:type="spellStart"/>
      <w:r w:rsidR="00155D09">
        <w:t>Otokara</w:t>
      </w:r>
      <w:proofErr w:type="spellEnd"/>
      <w:r w:rsidR="00155D09">
        <w:t xml:space="preserve"> </w:t>
      </w:r>
      <w:proofErr w:type="spellStart"/>
      <w:r w:rsidR="00155D09">
        <w:t>Keršovanija</w:t>
      </w:r>
      <w:proofErr w:type="spellEnd"/>
      <w:r w:rsidR="00155D09">
        <w:t xml:space="preserve"> 11, 40000 Čakovec</w:t>
      </w:r>
      <w:r w:rsidRPr="000C34EA">
        <w:rPr>
          <w:color w:themeShade="BF" w:themeColor="accent6" w:val="E36C0A"/>
        </w:rPr>
        <w:t xml:space="preserve"> </w:t>
      </w:r>
    </w:p>
    <w:p w:rsidRDefault="00617539" w:rsidP="004A1DD6" w:rsidR="00617539">
      <w:pPr>
        <w:numPr>
          <w:ilvl w:val="0"/>
          <w:numId w:val="48"/>
        </w:numPr>
        <w:spacing w:after="0"/>
      </w:pPr>
      <w:r>
        <w:t xml:space="preserve">Stečajni upravitelj </w:t>
      </w:r>
      <w:r w:rsidR="00155D09">
        <w:t xml:space="preserve">Marijan </w:t>
      </w:r>
      <w:proofErr w:type="spellStart"/>
      <w:r w:rsidR="00155D09">
        <w:t>Drljanovčan</w:t>
      </w:r>
      <w:proofErr w:type="spellEnd"/>
      <w:r w:rsidR="00155D09">
        <w:t xml:space="preserve">, </w:t>
      </w:r>
      <w:proofErr w:type="spellStart"/>
      <w:r w:rsidR="00155D09">
        <w:t>Miholjanec</w:t>
      </w:r>
      <w:proofErr w:type="spellEnd"/>
      <w:r w:rsidR="00155D09">
        <w:t xml:space="preserve">, Antuna Mihanovića 131, 48326 </w:t>
      </w:r>
      <w:proofErr w:type="spellStart"/>
      <w:r w:rsidR="00155D09">
        <w:t>Virje</w:t>
      </w:r>
      <w:proofErr w:type="spellEnd"/>
    </w:p>
    <w:p w:rsidRDefault="00617539" w:rsidP="004A1DD6" w:rsidR="00617539">
      <w:pPr>
        <w:numPr>
          <w:ilvl w:val="0"/>
          <w:numId w:val="48"/>
        </w:numPr>
        <w:spacing w:after="0"/>
      </w:pPr>
      <w:r>
        <w:t>e-Oglasna ploča suda</w:t>
      </w:r>
    </w:p>
    <w:p w:rsidRDefault="00617539" w:rsidP="002A5305" w:rsidR="00617539">
      <w:pPr>
        <w:spacing w:after="0"/>
        <w:ind w:left="360"/>
      </w:pPr>
    </w:p>
    <w:sectPr w:rsidSect="0002578D" w:rsidR="00617539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827" w:rsidP="00537B78" w:rsidR="004F2827">
      <w:r>
        <w:separator/>
      </w:r>
    </w:p>
  </w:endnote>
  <w:endnote w:id="0" w:type="continuationSeparator">
    <w:p w:rsidRDefault="004F2827" w:rsidP="00537B78" w:rsidR="004F2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827" w:rsidP="00537B78" w:rsidR="004F2827">
      <w:r>
        <w:separator/>
      </w:r>
    </w:p>
  </w:footnote>
  <w:footnote w:id="0" w:type="continuationSeparator">
    <w:p w:rsidRDefault="004F2827" w:rsidP="00537B78" w:rsidR="004F2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155D09">
      <w:rPr>
        <w:rStyle w:val="PozadinaSvijetloCrvena"/>
        <w:shd w:fill="auto" w:color="auto" w:val="clear"/>
      </w:rPr>
      <w:t>2 St-35/17-4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DFA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28EE"/>
    <w:rsid w:val="000A3D5F"/>
    <w:rsid w:val="000A5173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4E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CE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09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19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305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A9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DD6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27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2AF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539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B13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C31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67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0D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6E2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4A7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80B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41E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93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3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FLIGHT ACADEMY Društvo s ograničenom odgovornošću za školovanje zrakoplovnih kadrova zastupanog po punomoćniku Dean Ciglarić</izvorni_sadrzaj>
    <derivirana_varijabla naziv="DomainObject.Predmet.ProtustrankaFormated_1">  FLIGHT ACADEMY Društvo s ograničenom odgovornošću za školovanje zrakoplovnih kadrova zastupanog po punomoćniku Dean Ciglarić</derivirana_varijabla>
  </DomainObject.Predmet.ProtustrankaFormated>
  <DomainObject.Predmet.ProtustrankaFormatedOIB>
    <izvorni_sadrzaj>  FLIGHT ACADEMY Društvo s ograničenom odgovornošću za školovanje zrakoplovnih kadrova, OIB 25855009371 zastupanog po punomoćniku Dean Ciglarić</izvorni_sadrzaj>
    <derivirana_varijabla naziv="DomainObject.Predmet.ProtustrankaFormatedOIB_1">  FLIGHT ACADEMY Društvo s ograničenom odgovornošću za školovanje zrakoplovnih kadrova, OIB 25855009371 zastupanog po punomoćniku Dean Ciglarić</derivirana_varijabla>
  </DomainObject.Predmet.ProtustrankaFormatedOIB>
  <DomainObject.Predmet.ProtustrankaFormatedWithAdress>
    <izvorni_sadrzaj> FLIGHT ACADEMY Društvo s ograničenom odgovornošću za školovanje zrakoplovnih kadrova, Vladimira Nazora 5, 40000 Čakovec zastupanog po punomoćniku Dean Ciglarić</izvorni_sadrzaj>
    <derivirana_varijabla naziv="DomainObject.Predmet.ProtustrankaFormatedWithAdress_1"> FLIGHT ACADEMY Društvo s ograničenom odgovornošću za školovanje zrakoplovnih kadrova, Vladimira Nazora 5, 40000 Čakovec zastupanog po punomoćniku Dean Ciglarić</derivirana_varijabla>
  </DomainObject.Predmet.ProtustrankaFormatedWithAdress>
  <DomainObject.Predmet.ProtustrankaFormatedWithAdressOIB>
    <izvorni_sadrzaj> FLIGHT ACADEMY Društvo s ograničenom odgovornošću za školovanje zrakoplovnih kadrova, OIB 25855009371, Vladimira Nazora 5, 40000 Čakovec zastupanog po punomoćniku Dean Ciglarić</izvorni_sadrzaj>
    <derivirana_varijabla naziv="DomainObject.Predmet.ProtustrankaFormatedWithAdressOIB_1"> FLIGHT ACADEMY Društvo s ograničenom odgovornošću za školovanje zrakoplovnih kadrova, OIB 25855009371, Vladimira Nazora 5, 40000 Čakovec zastupanog po punomoćniku Dean Ciglarić</derivirana_varijabla>
  </DomainObject.Predmet.ProtustrankaFormatedWithAdressOIB>
  <DomainObject.Predmet.ProtustrankaWithAdress>
    <izvorni_sadrzaj>FLIGHT ACADEMY Društvo s ograničenom odgovornošću za školovanje zrakoplovnih kadrova Vladimira Nazora 5, 40000 Čakovec</izvorni_sadrzaj>
    <derivirana_varijabla naziv="DomainObject.Predmet.ProtustrankaWithAdress_1">FLIGHT ACADEMY Društvo s ograničenom odgovornošću za školovanje zrakoplovnih kadrova Vladimira Nazora 5, 40000 Čakovec</derivirana_varijabla>
  </DomainObject.Predmet.ProtustrankaWithAdress>
  <DomainObject.Predmet.ProtustrankaWithAdressOIB>
    <izvorni_sadrzaj>FLIGHT ACADEMY Društvo s ograničenom odgovornošću za školovanje zrakoplovnih kadrova, OIB 25855009371, Vladimira Nazora 5, 40000 Čakovec</izvorni_sadrzaj>
    <derivirana_varijabla naziv="DomainObject.Predmet.ProtustrankaWithAdressOIB_1">FLIGHT ACADEMY Društvo s ograničenom odgovornošću za školovanje zrakoplovnih kadrova, OIB 25855009371, Vladimira Nazora 5, 40000 Čakovec</derivirana_varijabla>
  </DomainObject.Predmet.ProtustrankaWithAdressOIB>
  <DomainObject.Predmet.ProtustrankaNazivFormated>
    <izvorni_sadrzaj>FLIGHT ACADEMY Društvo s ograničenom odgovornošću za školovanje zrakoplovnih kadrova</izvorni_sadrzaj>
    <derivirana_varijabla naziv="DomainObject.Predmet.ProtustrankaNazivFormated_1">FLIGHT ACADEMY Društvo s ograničenom odgovornošću za školovanje zrakoplovnih kadrova</derivirana_varijabla>
  </DomainObject.Predmet.ProtustrankaNazivFormated>
  <DomainObject.Predmet.ProtustrankaNazivFormatedOIB>
    <izvorni_sadrzaj>FLIGHT ACADEMY Društvo s ograničenom odgovornošću za školovanje zrakoplovnih kadrova, OIB 25855009371</izvorni_sadrzaj>
    <derivirana_varijabla naziv="DomainObject.Predmet.ProtustrankaNazivFormatedOIB_1">FLIGHT ACADEMY Društvo s ograničenom odgovornošću za školovanje zrakoplovnih kadrova, OIB 25855009371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71919.70</izvorni_sadrzaj>
    <derivirana_varijabla naziv="DomainObject.Predmet.TrenutnaVrijednost_1">71919.70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FLIGHT ACADEMY Društvo s ograničenom odgovornošću za školovanje zrakoplovnih kadrova zastupanog po punomoćniku Dean Ciglarić</item>
    </izvorni_sadrzaj>
    <derivirana_varijabla naziv="DomainObject.Predmet.ProtuStrankaListFormated_1">
      <item>FLIGHT ACADEMY Društvo s ograničenom odgovornošću za školovanje zrakoplovnih kadrova zastupanog po punomoćniku Dean Ciglarić</item>
    </derivirana_varijabla>
  </DomainObject.Predmet.ProtuStrankaListFormated>
  <DomainObject.Predmet.ProtuStrankaListFormatedOIB>
    <izvorni_sadrzaj>
      <item>FLIGHT ACADEMY Društvo s ograničenom odgovornošću za školovanje zrakoplovnih kadrova, OIB 25855009371 zastupanog po punomoćniku Dean Ciglarić</item>
    </izvorni_sadrzaj>
    <derivirana_varijabla naziv="DomainObject.Predmet.ProtuStrankaListFormatedOIB_1">
      <item>FLIGHT ACADEMY Društvo s ograničenom odgovornošću za školovanje zrakoplovnih kadrova, OIB 25855009371 zastupanog po punomoćniku Dean Ciglarić</item>
    </derivirana_varijabla>
  </DomainObject.Predmet.ProtuStrankaListFormatedOIB>
  <DomainObject.Predmet.ProtuStrankaListFormatedWithAdress>
    <izvorni_sadrzaj>
      <item>FLIGHT ACADEMY Društvo s ograničenom odgovornošću za školovanje zrakoplovnih kadrova, Vladimira Nazora 5, 40000 Čakovec zastupanog po punomoćniku Dean Ciglarić</item>
    </izvorni_sadrzaj>
    <derivirana_varijabla naziv="DomainObject.Predmet.ProtuStrankaListFormatedWithAdress_1">
      <item>FLIGHT ACADEMY Društvo s ograničenom odgovornošću za školovanje zrakoplovnih kadrova, Vladimira Nazora 5, 40000 Čakovec zastupanog po punomoćniku Dean Ciglarić</item>
    </derivirana_varijabla>
  </DomainObject.Predmet.ProtuStrankaListFormatedWithAdress>
  <DomainObject.Predmet.ProtuStrankaListFormatedWithAdressOIB>
    <izvorni_sadrzaj>
      <item>FLIGHT ACADEMY Društvo s ograničenom odgovornošću za školovanje zrakoplovnih kadrova, OIB 25855009371, Vladimira Nazora 5, 40000 Čakovec zastupanog po punomoćniku Dean Ciglarić</item>
    </izvorni_sadrzaj>
    <derivirana_varijabla naziv="DomainObject.Predmet.ProtuStrankaListFormatedWithAdressOIB_1">
      <item>FLIGHT ACADEMY Društvo s ograničenom odgovornošću za školovanje zrakoplovnih kadrova, OIB 25855009371, Vladimira Nazora 5, 40000 Čakovec zastupanog po punomoćniku Dean Ciglarić</item>
    </derivirana_varijabla>
  </DomainObject.Predmet.ProtuStrankaListFormatedWithAdressOIB>
  <DomainObject.Predmet.ProtuStrankaListNazivFormated>
    <izvorni_sadrzaj>
      <item>FLIGHT ACADEMY Društvo s ograničenom odgovornošću za školovanje zrakoplovnih kadrova</item>
    </izvorni_sadrzaj>
    <derivirana_varijabla naziv="DomainObject.Predmet.ProtuStrankaListNazivFormated_1">
      <item>FLIGHT ACADEMY Društvo s ograničenom odgovornošću za školovanje zrakoplovnih kadrova</item>
    </derivirana_varijabla>
  </DomainObject.Predmet.ProtuStrankaListNazivFormated>
  <DomainObject.Predmet.ProtuStrankaListNazivFormatedOIB>
    <izvorni_sadrzaj>
      <item>FLIGHT ACADEMY Društvo s ograničenom odgovornošću za školovanje zrakoplovnih kadrova, OIB 25855009371</item>
    </izvorni_sadrzaj>
    <derivirana_varijabla naziv="DomainObject.Predmet.ProtuStrankaListNazivFormatedOIB_1">
      <item>FLIGHT ACADEMY Društvo s ograničenom odgovornošću za školovanje zrakoplovnih kadrova, OIB 25855009371</item>
    </derivirana_varijabla>
  </DomainObject.Predmet.ProtuStrankaListNazivFormatedOIB>
  <DomainObject.Predmet.OstaliListFormated>
    <izvorni_sadrzaj>
      <item>Sudski registar TS u Varaždinu</item>
      <item>e-oglasna ploča</item>
      <item>Dean Ciglarić punomoćnik sudionika u postupku FLIGHT ACADEMY Društvo s ograničenom odgovornošću za školovanje zrakoplovnih kadrova</item>
      <item>Porezna uprava RH, Područni ured sjeverna Hrvatska, Ispostava Čakovec</item>
      <item>Županijsko državno odvjetništvo u Varaždinu</item>
    </izvorni_sadrzaj>
    <derivirana_varijabla naziv="DomainObject.Predmet.OstaliListFormated_1">
      <item>Sudski registar TS u Varaždinu</item>
      <item>e-oglasna ploča</item>
      <item>Dean Ciglarić punomoćnik sudionika u postupku FLIGHT ACADEMY Društvo s ograničenom odgovornošću za školovanje zrakoplovnih kadrova</item>
      <item>Porezna uprava RH, Područni ured sjeverna Hrvatska, Ispostava Čakovec</item>
      <item>Županijsko državno odvjetništvo u Varaždinu</item>
    </derivirana_varijabla>
  </DomainObject.Predmet.OstaliListFormated>
  <DomainObject.Predmet.OstaliListFormatedOIB>
    <izvorni_sadrzaj>
      <item>Sudski registar TS u Varaždinu</item>
      <item>e-oglasna ploča</item>
      <item>Dean Ciglarić, OIB 72905971958 punomoćnik sudionika u postupku FLIGHT ACADEMY Društvo s ograničenom odgovornošću za školovanje zrakoplovnih kadrova</item>
      <item>Porezna uprava RH, Područni ured sjeverna Hrvatska, Ispostava Čakovec</item>
      <item>Županijsko državno odvjetništvo u Varaždinu</item>
    </izvorni_sadrzaj>
    <derivirana_varijabla naziv="DomainObject.Predmet.OstaliListFormatedOIB_1">
      <item>Sudski registar TS u Varaždinu</item>
      <item>e-oglasna ploča</item>
      <item>Dean Ciglarić, OIB 72905971958 punomoćnik sudionika u postupku FLIGHT ACADEMY Društvo s ograničenom odgovornošću za školovanje zrakoplovnih kadrova</item>
      <item>Porezna uprava RH, Područni ured sjeverna Hrvatska, Ispostava Čakovec</item>
      <item>Županijsko državno odvjetništvo u Varaždinu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Dean Ciglarić, Ulica Dr. Rudolfa Horvata 12, 40000 Čakovec punomoćnik sudionika u postupku FLIGHT ACADEMY Društvo s ograničenom odgovornošću za školovanje zrakoplovnih kadrova</item>
      <item>Porezna uprava RH, Područni ured sjeverna Hrvatska, Ispostava Čakovec, Ul. Otokara Keršovanija 11, 40000 Čakovec</item>
      <item>Županijsko državno odvjetništvo u Varaždinu, Ul. braće Radić 2, 42000 Varaždin</item>
    </izvorni_sadrzaj>
    <derivirana_varijabla naziv="DomainObject.Predmet.OstaliListFormatedWithAdress_1">
      <item>Sudski registar TS u Varaždinu, Ul. braće Radić 2, 42000 Varaždin</item>
      <item>e-oglasna ploča</item>
      <item>Dean Ciglarić, Ulica Dr. Rudolfa Horvata 12, 40000 Čakovec punomoćnik sudionika u postupku FLIGHT ACADEMY Društvo s ograničenom odgovornošću za školovanje zrakoplovnih kadrova</item>
      <item>Porezna uprava RH, Područni ured sjeverna Hrvatska, Ispostava Čakovec, Ul. Otokara Keršovanija 11, 40000 Čakovec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Dean Ciglarić, OIB 72905971958, Ulica Dr. Rudolfa Horvata 12, 40000 Čakovec punomoćnik sudionika u postupku FLIGHT ACADEMY Društvo s ograničenom odgovornošću za školovanje zrakoplovnih kadrova</item>
      <item>Porezna uprava RH, Područni ured sjeverna Hrvatska, Ispostava Čakovec, Ul. Otokara Keršovanija 11, 40000 Čakovec</item>
      <item>Županijsko državno odvjetništvo u Varaždinu, Ul. braće Radić 2, 42000 Varaždin</item>
    </izvorni_sadrzaj>
    <derivirana_varijabla naziv="DomainObject.Predmet.OstaliListFormatedWithAdressOIB_1">
      <item>Sudski registar TS u Varaždinu, Ul. braće Radić 2, 42000 Varaždin</item>
      <item>e-oglasna ploča</item>
      <item>Dean Ciglarić, OIB 72905971958, Ulica Dr. Rudolfa Horvata 12, 40000 Čakovec punomoćnik sudionika u postupku FLIGHT ACADEMY Društvo s ograničenom odgovornošću za školovanje zrakoplovnih kadrova</item>
      <item>Porezna uprava RH, Područni ured sjeverna Hrvatska, Ispostava Čakovec, Ul. Otokara Keršovanija 11, 40000 Čakovec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Dean Ciglarić</item>
      <item>Porezna uprava RH, Područni ured sjeverna Hrvatska, Ispostava Čakovec</item>
      <item>Županijsko državno odvjetništvo u Varaždinu</item>
    </izvorni_sadrzaj>
    <derivirana_varijabla naziv="DomainObject.Predmet.OstaliListNazivFormated_1">
      <item>Sudski registar TS u Varaždinu</item>
      <item>e-oglasna ploča</item>
      <item>Dean Ciglarić</item>
      <item>Porezna uprava RH, Područni ured sjeverna Hrvatska, Ispostava Čakovec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e-oglasna ploča</item>
      <item>Dean Ciglarić, OIB 72905971958</item>
      <item>Porezna uprava RH, Područni ured sjeverna Hrvatska, Ispostava Čakovec</item>
      <item>Županijsko državno odvjetništvo u Varaždinu</item>
    </izvorni_sadrzaj>
    <derivirana_varijabla naziv="DomainObject.Predmet.OstaliListNazivFormatedOIB_1">
      <item>Sudski registar TS u Varaždinu</item>
      <item>e-oglasna ploča</item>
      <item>Dean Ciglarić, OIB 72905971958</item>
      <item>Porezna uprava RH, Područni ured sjeverna Hrvatska, Ispostava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FLIGHT ACADEMY Društvo s ograničenom odgovornošću za školovanje zrakoplovnih kadrova</izvorni_sadrzaj>
    <derivirana_varijabla naziv="DomainObject.Predmet.ProtustrankaIDrugi_1">FLIGHT ACADEMY Društvo s ograničenom odgovornošću za školovanje zrakoplovnih kadrova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FLIGHT ACADEMY Društvo s ograničenom odgovornošću za školovanje zrakoplovnih kadrova, OIB 25855009371, Vladimira Nazora 5, 40000 Čakovec</izvorni_sadrzaj>
    <derivirana_varijabla naziv="DomainObject.Predmet.ProtustrankaIDrugiAdressOIB_1">FLIGHT ACADEMY Društvo s ograničenom odgovornošću za školovanje zrakoplovnih kadrova, OIB 25855009371, Vladimira Nazora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FLIGHT ACADEMY Društvo s ograničenom odgovornošću za školovanje zrakoplovnih kadrova</item>
      <item>Sudski registar TS u Varaždinu</item>
      <item>e-oglasna ploča</item>
      <item>Dean Ciglarić</item>
      <item>Porezna uprava RH, Područni ured sjeverna Hrvatska, Ispostava Čakovec</item>
      <item>Županijsko državno odvjetništvo u Varaždinu</item>
    </izvorni_sadrzaj>
    <derivirana_varijabla naziv="DomainObject.Predmet.SudioniciListNaziv_1">
      <item>Financijska agencija - Podružnica Varaždin</item>
      <item>FLIGHT ACADEMY Društvo s ograničenom odgovornošću za školovanje zrakoplovnih kadrova</item>
      <item>Sudski registar TS u Varaždinu</item>
      <item>e-oglasna ploča</item>
      <item>Dean Ciglarić</item>
      <item>Porezna uprava RH, Područni ured sjeverna Hrvatska, Ispostava Čakovec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FLIGHT ACADEMY Društvo s ograničenom odgovornošću za školovanje zrakoplovnih kadrova, OIB 25855009371, Vladimira Nazora 5,40000 Čakovec</item>
      <item>Sudski registar TS u Varaždinu, Ul. braće Radić 2,42000 Varaždin</item>
      <item>e-oglasna ploča</item>
      <item>Dean Ciglarić, OIB 72905971958, Ulica Dr. Rudolfa Horvata 12,40000 Čakovec</item>
      <item>Porezna uprava RH, Područni ured sjeverna Hrvatska, Ispostava Čakovec, Ul. Otokara Keršovanija 11,40000 Čakovec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FLIGHT ACADEMY Društvo s ograničenom odgovornošću za školovanje zrakoplovnih kadrova, OIB 25855009371, Vladimira Nazora 5,40000 Čakovec</item>
      <item>Sudski registar TS u Varaždinu, Ul. braće Radić 2,42000 Varaždin</item>
      <item>e-oglasna ploča</item>
      <item>Dean Ciglarić, OIB 72905971958, Ulica Dr. Rudolfa Horvata 12,40000 Čakovec</item>
      <item>Porezna uprava RH, Područni ured sjeverna Hrvatska, Ispostava Čakovec, Ul. Otokara Keršovanija 11,40000 Čakovec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B7E11-8B31-4C9C-A891-88FA033D5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2877</properties:Characters>
  <properties:Lines>66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2017-04-05T10:25:00Z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2017-04-06T08:18:00Z</cp:lastPrinted>
  <dcterms:modified xmlns:xsi="http://www.w3.org/2001/XMLSchema-instance" xsi:type="dcterms:W3CDTF">2017-04-06T08:20:00Z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