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91111" w14:paraId="9891111"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4721F8">
        <w:rPr>
          <w:b/>
          <w:color w:themeColor="text1" w:val="000000"/>
        </w:rPr>
        <w:t>325</w:t>
      </w:r>
      <w:r w:rsidR="006C6DD3" w:rsidRPr="00C661A7">
        <w:rPr>
          <w:b/>
          <w:color w:themeColor="text1" w:val="000000"/>
        </w:rPr>
        <w:t>/</w:t>
      </w:r>
      <w:r w:rsidR="008118F3" w:rsidRPr="00C661A7">
        <w:rPr>
          <w:b/>
          <w:color w:themeColor="text1" w:val="000000"/>
        </w:rPr>
        <w:t>201</w:t>
      </w:r>
      <w:r w:rsidR="004721F8">
        <w:rPr>
          <w:b/>
          <w:color w:themeColor="text1" w:val="000000"/>
        </w:rPr>
        <w:t>7</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4721F8" w:rsidRPr="004721F8">
        <w:t>SISTEMA-TRADE, društvo s ograničenom odgovornošću za trgovinu i usluge, uvoz-izvoz, J. Križanića 12, Split, OIB: 73121121447, MBS: 060129530</w:t>
      </w:r>
      <w:r w:rsidRPr="00916C6F">
        <w:t xml:space="preserve">, dana </w:t>
      </w:r>
      <w:r w:rsidR="00606257">
        <w:t>19. veljače</w:t>
      </w:r>
      <w:r w:rsidRPr="00C661A7">
        <w:t xml:space="preserve"> </w:t>
      </w:r>
      <w:r w:rsidR="00195578">
        <w:t>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4721F8">
        <w:rPr>
          <w:caps/>
        </w:rPr>
        <w:t>DESIMIR ERCEG</w:t>
      </w:r>
      <w:r w:rsidR="00B9173A" w:rsidRPr="00C661A7">
        <w:t>,</w:t>
      </w:r>
      <w:r w:rsidR="00974344">
        <w:t xml:space="preserve"> </w:t>
      </w:r>
      <w:r w:rsidR="00791088">
        <w:t>Split</w:t>
      </w:r>
      <w:r w:rsidR="00974344">
        <w:t xml:space="preserve">, </w:t>
      </w:r>
      <w:r w:rsidR="004721F8">
        <w:t>Vrzov Dolac 16</w:t>
      </w:r>
      <w:r w:rsidR="00C84496">
        <w:t>,</w:t>
      </w:r>
      <w:r w:rsidR="00B9173A" w:rsidRPr="00C661A7">
        <w:t xml:space="preserve"> OIB: </w:t>
      </w:r>
      <w:r w:rsidR="004721F8">
        <w:t>10798677320</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4721F8" w:rsidRPr="004721F8">
        <w:t>SISTEMA-TRADE, društvo s ograničenom odgovornošću za trgovinu i usluge, uvoz-izvoz, J. Križanića 12, Split, OIB: 73121121447, MBS: 060129530</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4721F8">
        <w:t>3252017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w:t>
      </w:r>
      <w:r w:rsidRPr="00916C6F">
        <w:lastRenderedPageBreak/>
        <w:t>provede ovo rješenje u visini potrebnoj za izvršenje i da novčani iznos cjelokupnog iznosa predujma prenese na račun Trgovačkog suda u Splitu broj HR1623900011300000664, poziv na broj 10-</w:t>
      </w:r>
      <w:r w:rsidR="004721F8">
        <w:t>325</w:t>
      </w:r>
      <w:r w:rsidRPr="00C661A7">
        <w:t>201</w:t>
      </w:r>
      <w:r w:rsidR="004721F8">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86554C">
        <w:t>444</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86554C">
        <w:t>444</w:t>
      </w:r>
      <w:r w:rsidRPr="00916C6F">
        <w:t xml:space="preserve">. st. </w:t>
      </w:r>
      <w:r w:rsidR="00C1277F">
        <w:t>1</w:t>
      </w:r>
      <w:r w:rsidRPr="00916C6F">
        <w:t xml:space="preserve">. SZ-a, iz kojeg proizlazi da dužnik u Očevidniku redoslijeda osnova za plaćanje ima evidentirane neizvršene osnove za plaćanje u neprekinutom razdoblju od </w:t>
      </w:r>
      <w:r w:rsidR="004721F8">
        <w:t>3934</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86554C">
        <w:t>444</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606257">
        <w:rPr>
          <w:b/>
        </w:rPr>
        <w:t>19</w:t>
      </w:r>
      <w:r w:rsidR="00A31ED9" w:rsidRPr="00C661A7">
        <w:rPr>
          <w:b/>
        </w:rPr>
        <w:t xml:space="preserve">. </w:t>
      </w:r>
      <w:r w:rsidR="00606257">
        <w:rPr>
          <w:b/>
        </w:rPr>
        <w:t>veljače</w:t>
      </w:r>
      <w:r w:rsidR="00D3307D">
        <w:rPr>
          <w:b/>
        </w:rPr>
        <w:t xml:space="preserve">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r w:rsidR="008527E1">
        <w:rPr>
          <w:b/>
        </w:rPr>
        <w:t>, v.r.</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61489C">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4721F8">
      <w:rPr>
        <w:rFonts w:hAnsi="Book Antiqua" w:ascii="Book Antiqua"/>
        <w:b/>
        <w:sz w:val="20"/>
        <w:szCs w:val="20"/>
      </w:rPr>
      <w:t>325</w:t>
    </w:r>
    <w:r w:rsidR="000437A1">
      <w:rPr>
        <w:rFonts w:hAnsi="Book Antiqua" w:ascii="Book Antiqua"/>
        <w:b/>
        <w:sz w:val="20"/>
        <w:szCs w:val="20"/>
      </w:rPr>
      <w:t>/201</w:t>
    </w:r>
    <w:r w:rsidR="004721F8">
      <w:rPr>
        <w:rFonts w:hAnsi="Book Antiqua" w:ascii="Book Antiqua"/>
        <w:b/>
        <w:sz w:val="20"/>
        <w:szCs w:val="20"/>
      </w:rPr>
      <w:t>7</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B9D"/>
    <w:rsid w:val="00105FEC"/>
    <w:rsid w:val="00113E9B"/>
    <w:rsid w:val="00115130"/>
    <w:rsid w:val="001322F2"/>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202E9C"/>
    <w:rsid w:val="00205AD8"/>
    <w:rsid w:val="00215C9F"/>
    <w:rsid w:val="0022386D"/>
    <w:rsid w:val="002258D7"/>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721F8"/>
    <w:rsid w:val="00481366"/>
    <w:rsid w:val="00485C3E"/>
    <w:rsid w:val="004A0D05"/>
    <w:rsid w:val="004A11A6"/>
    <w:rsid w:val="004A1C8A"/>
    <w:rsid w:val="004A3EB4"/>
    <w:rsid w:val="004B25C3"/>
    <w:rsid w:val="004C0DFC"/>
    <w:rsid w:val="004D1B5C"/>
    <w:rsid w:val="004D5263"/>
    <w:rsid w:val="004D559C"/>
    <w:rsid w:val="004E792B"/>
    <w:rsid w:val="004F228A"/>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546F"/>
    <w:rsid w:val="005E63D7"/>
    <w:rsid w:val="005E6841"/>
    <w:rsid w:val="006005CB"/>
    <w:rsid w:val="00606257"/>
    <w:rsid w:val="00606481"/>
    <w:rsid w:val="0061489C"/>
    <w:rsid w:val="006234B1"/>
    <w:rsid w:val="0062539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91088"/>
    <w:rsid w:val="007A456E"/>
    <w:rsid w:val="007A5515"/>
    <w:rsid w:val="007B6140"/>
    <w:rsid w:val="007D2A10"/>
    <w:rsid w:val="007D3B15"/>
    <w:rsid w:val="007D5564"/>
    <w:rsid w:val="007E09ED"/>
    <w:rsid w:val="007E53D1"/>
    <w:rsid w:val="007E6B14"/>
    <w:rsid w:val="007F47B6"/>
    <w:rsid w:val="00801C30"/>
    <w:rsid w:val="008108D8"/>
    <w:rsid w:val="008118F3"/>
    <w:rsid w:val="008140C5"/>
    <w:rsid w:val="00822ED9"/>
    <w:rsid w:val="00823309"/>
    <w:rsid w:val="0083441E"/>
    <w:rsid w:val="008430E7"/>
    <w:rsid w:val="0084417E"/>
    <w:rsid w:val="008527E1"/>
    <w:rsid w:val="0086547C"/>
    <w:rsid w:val="0086554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51746"/>
    <w:rsid w:val="00952073"/>
    <w:rsid w:val="009530DD"/>
    <w:rsid w:val="009574E0"/>
    <w:rsid w:val="00960197"/>
    <w:rsid w:val="00962261"/>
    <w:rsid w:val="009669EC"/>
    <w:rsid w:val="00974344"/>
    <w:rsid w:val="009764EA"/>
    <w:rsid w:val="00986761"/>
    <w:rsid w:val="00995941"/>
    <w:rsid w:val="00996310"/>
    <w:rsid w:val="009A1E65"/>
    <w:rsid w:val="009A2F41"/>
    <w:rsid w:val="009A546A"/>
    <w:rsid w:val="009C0006"/>
    <w:rsid w:val="009C1B23"/>
    <w:rsid w:val="009D2BA4"/>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172E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307D"/>
    <w:rsid w:val="00D341B5"/>
    <w:rsid w:val="00D35DDF"/>
    <w:rsid w:val="00D461D4"/>
    <w:rsid w:val="00D66230"/>
    <w:rsid w:val="00D67F68"/>
    <w:rsid w:val="00D717C6"/>
    <w:rsid w:val="00D75984"/>
    <w:rsid w:val="00D82A84"/>
    <w:rsid w:val="00D8697D"/>
    <w:rsid w:val="00D9476E"/>
    <w:rsid w:val="00DA0DD7"/>
    <w:rsid w:val="00DA2D7A"/>
    <w:rsid w:val="00DD28B5"/>
    <w:rsid w:val="00DE53C1"/>
    <w:rsid w:val="00E01A13"/>
    <w:rsid w:val="00E022E5"/>
    <w:rsid w:val="00E06A15"/>
    <w:rsid w:val="00E20CF3"/>
    <w:rsid w:val="00E34A1E"/>
    <w:rsid w:val="00E3603D"/>
    <w:rsid w:val="00E42EC2"/>
    <w:rsid w:val="00E43382"/>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61489C"/>
    <w:rPr>
      <w:color w:val="808080"/>
      <w:bdr w:space="0" w:sz="0" w:color="auto" w:val="none"/>
      <w:shd w:fill="auto" w:color="auto" w:val="clear"/>
    </w:rPr>
  </w:style>
  <w:style w:customStyle="true" w:styleId="eSPISCCParagraphDefaultFont" w:type="character">
    <w:name w:val="eSPIS_CC_Paragraph Default Font"/>
    <w:basedOn w:val="Zadanifontodlomka"/>
    <w:rsid w:val="0061489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1489C"/>
    <w:rPr>
      <w:b/>
      <w:bdr w:space="0" w:sz="0" w:color="auto" w:val="none"/>
      <w:shd w:fill="FFFFCC" w:color="auto" w:val="clear"/>
      <w:lang w:val="hr-HR"/>
    </w:rPr>
  </w:style>
  <w:style w:customStyle="true" w:styleId="PozadinaSvijetloCrvena" w:type="character">
    <w:name w:val="Pozadina_SvijetloCrvena"/>
    <w:basedOn w:val="eSPISCCParagraphDefaultFont"/>
    <w:rsid w:val="0061489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1489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61489C"/>
    <w:rPr>
      <w:color w:val="808080"/>
      <w:bdr w:color="auto" w:space="0" w:sz="0" w:val="none"/>
      <w:shd w:color="auto" w:fill="auto" w:val="clear"/>
    </w:rPr>
  </w:style>
  <w:style w:customStyle="1" w:styleId="eSPISCCParagraphDefaultFont" w:type="character">
    <w:name w:val="eSPIS_CC_Paragraph Default Font"/>
    <w:basedOn w:val="Zadanifontodlomka"/>
    <w:rsid w:val="0061489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1489C"/>
    <w:rPr>
      <w:b/>
      <w:bdr w:color="auto" w:space="0" w:sz="0" w:val="none"/>
      <w:shd w:color="auto" w:fill="FFFFCC" w:val="clear"/>
      <w:lang w:val="hr-HR"/>
    </w:rPr>
  </w:style>
  <w:style w:customStyle="1" w:styleId="PozadinaSvijetloCrvena" w:type="character">
    <w:name w:val="Pozadina_SvijetloCrvena"/>
    <w:basedOn w:val="eSPISCCParagraphDefaultFont"/>
    <w:rsid w:val="0061489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1489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2018.</izvorni_sadrzaj>
    <derivirana_varijabla naziv="DomainObject.DatumDonosenjaOdluke_1">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325</izvorni_sadrzaj>
    <derivirana_varijabla naziv="DomainObject.Predmet.Broj_1">325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2017.</izvorni_sadrzaj>
    <derivirana_varijabla naziv="DomainObject.Predmet.DatumOsnivanja_1">21.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St-325/2017</izvorni_sadrzaj>
    <derivirana_varijabla naziv="DomainObject.Predmet.OznakaBroj_1">St-325/2017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SISTEMA-TRADE, društvo s ograničenom odgovornošću za trgovinu i usluge, uvoz-izvoz</izvorni_sadrzaj>
    <derivirana_varijabla naziv="DomainObject.Predmet.ProtustrankaFormated_1">  SISTEMA-TRADE, društvo s ograničenom odgovornošću za trgovinu i usluge, uvoz-izvoz</derivirana_varijabla>
  </DomainObject.Predmet.ProtustrankaFormated>
  <DomainObject.Predmet.ProtustrankaFormatedOIB>
    <izvorni_sadrzaj>  SISTEMA-TRADE, društvo s ograničenom odgovornošću za trgovinu i usluge, uvoz-izvoz, OIB 73121121447</izvorni_sadrzaj>
    <derivirana_varijabla naziv="DomainObject.Predmet.ProtustrankaFormatedOIB_1">  SISTEMA-TRADE, društvo s ograničenom odgovornošću za trgovinu i usluge, uvoz-izvoz, OIB 73121121447</derivirana_varijabla>
  </DomainObject.Predmet.ProtustrankaFormatedOIB>
  <DomainObject.Predmet.ProtustrankaFormatedWithAdress>
    <izvorni_sadrzaj> SISTEMA-TRADE, društvo s ograničenom odgovornošću za trgovinu i usluge, uvoz-izvoz, J. Križanića 12, 21000 Split</izvorni_sadrzaj>
    <derivirana_varijabla naziv="DomainObject.Predmet.ProtustrankaFormatedWithAdress_1"> SISTEMA-TRADE, društvo s ograničenom odgovornošću za trgovinu i usluge, uvoz-izvoz, J. Križanića 12, 21000 Split</derivirana_varijabla>
  </DomainObject.Predmet.ProtustrankaFormatedWithAdress>
  <DomainObject.Predmet.ProtustrankaFormatedWithAdressOIB>
    <izvorni_sadrzaj> SISTEMA-TRADE, društvo s ograničenom odgovornošću za trgovinu i usluge, uvoz-izvoz, OIB 73121121447, J. Križanića 12, 21000 Split</izvorni_sadrzaj>
    <derivirana_varijabla naziv="DomainObject.Predmet.ProtustrankaFormatedWithAdressOIB_1"> SISTEMA-TRADE, društvo s ograničenom odgovornošću za trgovinu i usluge, uvoz-izvoz, OIB 73121121447, J. Križanića 12, 21000 Split</derivirana_varijabla>
  </DomainObject.Predmet.ProtustrankaFormatedWithAdressOIB>
  <DomainObject.Predmet.ProtustrankaWithAdress>
    <izvorni_sadrzaj>SISTEMA-TRADE, društvo s ograničenom odgovornošću za trgovinu i usluge, uvoz-izvoz J. Križanića 12, 21000 Split</izvorni_sadrzaj>
    <derivirana_varijabla naziv="DomainObject.Predmet.ProtustrankaWithAdress_1">SISTEMA-TRADE, društvo s ograničenom odgovornošću za trgovinu i usluge, uvoz-izvoz J. Križanića 12, 21000 Split</derivirana_varijabla>
  </DomainObject.Predmet.ProtustrankaWithAdress>
  <DomainObject.Predmet.ProtustrankaWithAdressOIB>
    <izvorni_sadrzaj>SISTEMA-TRADE, društvo s ograničenom odgovornošću za trgovinu i usluge, uvoz-izvoz, OIB 73121121447, J. Križanića 12, 21000 Split</izvorni_sadrzaj>
    <derivirana_varijabla naziv="DomainObject.Predmet.ProtustrankaWithAdressOIB_1">SISTEMA-TRADE, društvo s ograničenom odgovornošću za trgovinu i usluge, uvoz-izvoz, OIB 73121121447, J. Križanića 12, 21000 Split</derivirana_varijabla>
  </DomainObject.Predmet.ProtustrankaWithAdressOIB>
  <DomainObject.Predmet.ProtustrankaNazivFormated>
    <izvorni_sadrzaj>SISTEMA-TRADE, društvo s ograničenom odgovornošću za trgovinu i usluge, uvoz-izvoz</izvorni_sadrzaj>
    <derivirana_varijabla naziv="DomainObject.Predmet.ProtustrankaNazivFormated_1">SISTEMA-TRADE, društvo s ograničenom odgovornošću za trgovinu i usluge, uvoz-izvoz</derivirana_varijabla>
  </DomainObject.Predmet.ProtustrankaNazivFormated>
  <DomainObject.Predmet.ProtustrankaNazivFormatedOIB>
    <izvorni_sadrzaj>SISTEMA-TRADE, društvo s ograničenom odgovornošću za trgovinu i usluge, uvoz-izvoz, OIB 73121121447</izvorni_sadrzaj>
    <derivirana_varijabla naziv="DomainObject.Predmet.ProtustrankaNazivFormatedOIB_1">SISTEMA-TRADE, društvo s ograničenom odgovornošću za trgovinu i usluge, uvoz-izvoz, OIB 73121121447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Republika Hrvatska, Ministarstvo financija zastupanog po punomoćniku Županijsko državno odvjetništvo u Splitu</izvorni_sadrzaj>
    <derivirana_varijabla naziv="DomainObject.Predmet.StrankaFormated_1">  FINANCIJSKA AGENCIJA, RC SPLIT; Republika Hrvatska, Ministarstvo financija zastupanog po punomoćniku Županijsko državno odvjetništvo u Splitu</derivirana_varijabla>
  </DomainObject.Predmet.StrankaFormated>
  <DomainObject.Predmet.StrankaFormatedOIB>
    <izvorni_sadrzaj>  FINANCIJSKA AGENCIJA, RC SPLIT, OIB 85821130368; Republika Hrvatska, Ministarstvo financija, OIB 18683136487 zastupanog po punomoćniku Županijsko državno odvjetništvo u Splitu</izvorni_sadrzaj>
    <derivirana_varijabla naziv="DomainObject.Predmet.StrankaFormatedOIB_1">  FINANCIJSKA AGENCIJA, RC SPLIT, OIB 85821130368; Republika Hrvatska,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24b, 21000 Split; Republika Hrvatska, Ministarstvo financija zastupanog po punomoćniku Županijsko državno odvjetništvo u Splitu</izvorni_sadrzaj>
    <derivirana_varijabla naziv="DomainObject.Predmet.StrankaFormatedWithAdress_1"> FINANCIJSKA AGENCIJA, RC SPLIT, Mažuranićevo šetalište 24b, 21000 Split; Republika Hrvatska,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24b, 21000 Split; Republika Hrvatska, Ministarstvo financija, OIB 18683136487 zastupanog po punomoćniku Županijsko državno odvjetništvo u Splitu</izvorni_sadrzaj>
    <derivirana_varijabla naziv="DomainObject.Predmet.StrankaFormatedWithAdressOIB_1"> FINANCIJSKA AGENCIJA, RC SPLIT, OIB 85821130368, Mažuranićevo šetalište 24b, 21000 Split; Republika Hrvatska,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24b,21000 Split,Republika Hrvatska, Ministarstvo financija </izvorni_sadrzaj>
    <derivirana_varijabla naziv="DomainObject.Predmet.StrankaWithAdress_1">FINANCIJSKA AGENCIJA, RC SPLIT Mažuranićevo šetalište 24b,21000 Split,Republika Hrvatska, Ministarstvo financija </derivirana_varijabla>
  </DomainObject.Predmet.StrankaWithAdress>
  <DomainObject.Predmet.StrankaWithAdressOIB>
    <izvorni_sadrzaj>FINANCIJSKA AGENCIJA, RC SPLIT, OIB 85821130368, Mažuranićevo šetalište 24b,21000 Split,Republika Hrvatska, Ministarstvo financija, OIB 18683136487</izvorni_sadrzaj>
    <derivirana_varijabla naziv="DomainObject.Predmet.StrankaWithAdressOIB_1">FINANCIJSKA AGENCIJA, RC SPLIT, OIB 85821130368, Mažuranićevo šetalište 24b,21000 Split,Republika Hrvatska, Ministarstvo financija, OIB 18683136487</derivirana_varijabla>
  </DomainObject.Predmet.StrankaWithAdressOIB>
  <DomainObject.Predmet.StrankaNazivFormated>
    <izvorni_sadrzaj>FINANCIJSKA AGENCIJA, RC SPLIT,Republika Hrvatska, Ministarstvo financija</izvorni_sadrzaj>
    <derivirana_varijabla naziv="DomainObject.Predmet.StrankaNazivFormated_1">FINANCIJSKA AGENCIJA, RC SPLIT,Republika Hrvatska, Ministarstvo financija</derivirana_varijabla>
  </DomainObject.Predmet.StrankaNazivFormated>
  <DomainObject.Predmet.StrankaNazivFormatedOIB>
    <izvorni_sadrzaj>FINANCIJSKA AGENCIJA, RC SPLIT, OIB 85821130368,Republika Hrvatska, Ministarstvo financija, OIB 18683136487</izvorni_sadrzaj>
    <derivirana_varijabla naziv="DomainObject.Predmet.StrankaNazivFormatedOIB_1">FINANCIJSKA AGENCIJA, RC SPLIT, OIB 85821130368,Republika Hrvatska,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tem>Republika Hrvatska, Ministarstvo financija zastupanog po punomoćniku Županijsko državno odvjetništvo u Splitu</item>
    </izvorni_sadrzaj>
    <derivirana_varijabla naziv="DomainObject.Predmet.StrankaListFormated_1">
      <item>FINANCIJSKA AGENCIJA, RC SPLIT</item>
      <item>Republika Hrvatska, Ministarstvo financija zastupanog po punomoćniku Županijsko državno odvjetništvo u Splitu</item>
    </derivirana_varijabla>
  </DomainObject.Predmet.StrankaListFormated>
  <DomainObject.Predmet.StrankaListFormatedOIB>
    <izvorni_sadrzaj>
      <item>FINANCIJSKA AGENCIJA, RC SPLIT, OIB 85821130368</item>
      <item>Republika Hrvatska, Ministarstvo financija, OIB 18683136487 zastupanog po punomoćniku Županijsko državno odvjetništvo u Splitu</item>
    </izvorni_sadrzaj>
    <derivirana_varijabla naziv="DomainObject.Predmet.StrankaListFormatedOIB_1">
      <item>FINANCIJSKA AGENCIJA, RC SPLIT, OIB 85821130368</item>
      <item>Republika Hrvatska,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24b, 21000 Split</item>
      <item>Republika Hrvatska, Ministarstvo financija zastupanog po punomoćniku Županijsko državno odvjetništvo u Splitu</item>
    </izvorni_sadrzaj>
    <derivirana_varijabla naziv="DomainObject.Predmet.StrankaListFormatedWithAdress_1">
      <item>FINANCIJSKA AGENCIJA, RC SPLIT, Mažuranićevo šetalište 24b, 21000 Split</item>
      <item>Republika Hrvatska,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24b, 21000 Split</item>
      <item>Republika Hrvatska,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24b, 21000 Split</item>
      <item>Republika Hrvatska,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Republika Hrvatska, Ministarstvo financija</item>
    </izvorni_sadrzaj>
    <derivirana_varijabla naziv="DomainObject.Predmet.StrankaListNazivFormated_1">
      <item>FINANCIJSKA AGENCIJA, RC SPLIT</item>
      <item>Republika Hrvatska, Ministarstvo financija</item>
    </derivirana_varijabla>
  </DomainObject.Predmet.StrankaListNazivFormated>
  <DomainObject.Predmet.StrankaListNazivFormatedOIB>
    <izvorni_sadrzaj>
      <item>FINANCIJSKA AGENCIJA, RC SPLIT, OIB 85821130368</item>
      <item>Republika Hrvatska, Ministarstvo financija, OIB 18683136487</item>
    </izvorni_sadrzaj>
    <derivirana_varijabla naziv="DomainObject.Predmet.StrankaListNazivFormatedOIB_1">
      <item>FINANCIJSKA AGENCIJA, RC SPLIT, OIB 85821130368</item>
      <item>Republika Hrvatska, Ministarstvo financija, OIB 18683136487</item>
    </derivirana_varijabla>
  </DomainObject.Predmet.StrankaListNazivFormatedOIB>
  <DomainObject.Predmet.ProtuStrankaListFormated>
    <izvorni_sadrzaj>
      <item>SISTEMA-TRADE, društvo s ograničenom odgovornošću za trgovinu i usluge, uvoz-izvoz</item>
    </izvorni_sadrzaj>
    <derivirana_varijabla naziv="DomainObject.Predmet.ProtuStrankaListFormated_1">
      <item>SISTEMA-TRADE, društvo s ograničenom odgovornošću za trgovinu i usluge, uvoz-izvoz</item>
    </derivirana_varijabla>
  </DomainObject.Predmet.ProtuStrankaListFormated>
  <DomainObject.Predmet.ProtuStrankaListFormatedOIB>
    <izvorni_sadrzaj>
      <item>SISTEMA-TRADE, društvo s ograničenom odgovornošću za trgovinu i usluge, uvoz-izvoz, OIB 73121121447</item>
    </izvorni_sadrzaj>
    <derivirana_varijabla naziv="DomainObject.Predmet.ProtuStrankaListFormatedOIB_1">
      <item>SISTEMA-TRADE, društvo s ograničenom odgovornošću za trgovinu i usluge, uvoz-izvoz, OIB 73121121447</item>
    </derivirana_varijabla>
  </DomainObject.Predmet.ProtuStrankaListFormatedOIB>
  <DomainObject.Predmet.ProtuStrankaListFormatedWithAdress>
    <izvorni_sadrzaj>
      <item>SISTEMA-TRADE, društvo s ograničenom odgovornošću za trgovinu i usluge, uvoz-izvoz, J. Križanića 12, 21000 Split</item>
    </izvorni_sadrzaj>
    <derivirana_varijabla naziv="DomainObject.Predmet.ProtuStrankaListFormatedWithAdress_1">
      <item>SISTEMA-TRADE, društvo s ograničenom odgovornošću za trgovinu i usluge, uvoz-izvoz, J. Križanića 12, 21000 Split</item>
    </derivirana_varijabla>
  </DomainObject.Predmet.ProtuStrankaListFormatedWithAdress>
  <DomainObject.Predmet.ProtuStrankaListFormatedWithAdressOIB>
    <izvorni_sadrzaj>
      <item>SISTEMA-TRADE, društvo s ograničenom odgovornošću za trgovinu i usluge, uvoz-izvoz, OIB 73121121447, J. Križanića 12, 21000 Split</item>
    </izvorni_sadrzaj>
    <derivirana_varijabla naziv="DomainObject.Predmet.ProtuStrankaListFormatedWithAdressOIB_1">
      <item>SISTEMA-TRADE, društvo s ograničenom odgovornošću za trgovinu i usluge, uvoz-izvoz, OIB 73121121447, J. Križanića 12, 21000 Split</item>
    </derivirana_varijabla>
  </DomainObject.Predmet.ProtuStrankaListFormatedWithAdressOIB>
  <DomainObject.Predmet.ProtuStrankaListNazivFormated>
    <izvorni_sadrzaj>
      <item>SISTEMA-TRADE, društvo s ograničenom odgovornošću za trgovinu i usluge, uvoz-izvoz</item>
    </izvorni_sadrzaj>
    <derivirana_varijabla naziv="DomainObject.Predmet.ProtuStrankaListNazivFormated_1">
      <item>SISTEMA-TRADE, društvo s ograničenom odgovornošću za trgovinu i usluge, uvoz-izvoz</item>
    </derivirana_varijabla>
  </DomainObject.Predmet.ProtuStrankaListNazivFormated>
  <DomainObject.Predmet.ProtuStrankaListNazivFormatedOIB>
    <izvorni_sadrzaj>
      <item>SISTEMA-TRADE, društvo s ograničenom odgovornošću za trgovinu i usluge, uvoz-izvoz, OIB 73121121447</item>
    </izvorni_sadrzaj>
    <derivirana_varijabla naziv="DomainObject.Predmet.ProtuStrankaListNazivFormatedOIB_1">
      <item>SISTEMA-TRADE, društvo s ograničenom odgovornošću za trgovinu i usluge, uvoz-izvoz, OIB 73121121447</item>
    </derivirana_varijabla>
  </DomainObject.Predmet.ProtuStrankaListNazivFormatedOIB>
  <DomainObject.Predmet.OstaliListFormated>
    <izvorni_sadrzaj>
      <item>Županijsko državno odvjetništvo u Splitu punomoćnik sudionika u postupku Republika Hrvatska, Ministarstvo financija</item>
    </izvorni_sadrzaj>
    <derivirana_varijabla naziv="DomainObject.Predmet.OstaliListFormated_1">
      <item>Županijsko državno odvjetništvo u Splitu punomoćnik sudionika u postupku Republika Hrvatska, Ministarstvo financija</item>
    </derivirana_varijabla>
  </DomainObject.Predmet.OstaliListFormated>
  <DomainObject.Predmet.OstaliListFormatedOIB>
    <izvorni_sadrzaj>
      <item>Županijsko državno odvjetništvo u Splitu punomoćnik sudionika u postupku Republika Hrvatska, Ministarstvo financija</item>
    </izvorni_sadrzaj>
    <derivirana_varijabla naziv="DomainObject.Predmet.OstaliListFormatedOIB_1">
      <item>Županijsko državno odvjetništvo u Splitu punomoćnik sudionika u postupku Republika Hrvatska, Ministarstvo financija</item>
    </derivirana_varijabla>
  </DomainObject.Predmet.OstaliListFormatedOIB>
  <DomainObject.Predmet.OstaliListFormatedWithAdress>
    <izvorni_sadrzaj>
      <item>Županijsko državno odvjetništvo u Splitu punomoćnik sudionika u postupku Republika Hrvatska, Ministarstvo financija</item>
    </izvorni_sadrzaj>
    <derivirana_varijabla naziv="DomainObject.Predmet.OstaliListFormatedWithAdress_1">
      <item>Županijsko državno odvjetništvo u Splitu punomoćnik sudionika u postupku Republika Hrvatska, Ministarstvo financija</item>
    </derivirana_varijabla>
  </DomainObject.Predmet.OstaliListFormatedWithAdress>
  <DomainObject.Predmet.OstaliListFormatedWithAdressOIB>
    <izvorni_sadrzaj>
      <item>Županijsko državno odvjetništvo u Splitu punomoćnik sudionika u postupku Republika Hrvatska, Ministarstvo financija</item>
    </izvorni_sadrzaj>
    <derivirana_varijabla naziv="DomainObject.Predmet.OstaliListFormatedWithAdressOIB_1">
      <item>Županijsko državno odvjetništvo u Splitu punomoćnik sudionika u postupku Republika Hrvatska, Ministarstvo financija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2018.</izvorni_sadrzaj>
    <derivirana_varijabla naziv="DomainObject.Datum_1">22. veljače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SISTEMA-TRADE, društvo s ograničenom odgovornošću za trgovinu i usluge, uvoz-izvoz</izvorni_sadrzaj>
    <derivirana_varijabla naziv="DomainObject.Predmet.ProtustrankaIDrugi_1">SISTEMA-TRADE, društvo s ograničenom odgovornošću za trgovinu i usluge, uvoz-izvoz</derivirana_varijabla>
  </DomainObject.Predmet.ProtustrankaIDrugi>
  <DomainObject.Predmet.StrankaIDrugiAdressOIB>
    <izvorni_sadrzaj>FINANCIJSKA AGENCIJA, RC SPLIT, OIB 85821130368, Mažuranićevo šetalište 24b, 21000 Split i dr.</izvorni_sadrzaj>
    <derivirana_varijabla naziv="DomainObject.Predmet.StrankaIDrugiAdressOIB_1">FINANCIJSKA AGENCIJA, RC SPLIT, OIB 85821130368, Mažuranićevo šetalište 24b, 21000 Split i dr.</derivirana_varijabla>
  </DomainObject.Predmet.StrankaIDrugiAdressOIB>
  <DomainObject.Predmet.ProtustrankaIDrugiAdressOIB>
    <izvorni_sadrzaj>SISTEMA-TRADE, društvo s ograničenom odgovornošću za trgovinu i usluge, uvoz-izvoz, OIB 73121121447, J. Križanića 12, 21000 Split</izvorni_sadrzaj>
    <derivirana_varijabla naziv="DomainObject.Predmet.ProtustrankaIDrugiAdressOIB_1">SISTEMA-TRADE, društvo s ograničenom odgovornošću za trgovinu i usluge, uvoz-izvoz, OIB 73121121447, J. Križanića 12,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SISTEMA-TRADE, društvo s ograničenom odgovornošću za trgovinu i usluge, uvoz-izvoz</item>
      <item>FINANCIJSKA AGENCIJA, RC SPLIT</item>
      <item>Republika Hrvatska, Ministarstvo financija</item>
      <item>Županijsko državno odvjetništvo u Splitu</item>
    </izvorni_sadrzaj>
    <derivirana_varijabla naziv="DomainObject.Predmet.SudioniciListNaziv_1">
      <item>SISTEMA-TRADE, društvo s ograničenom odgovornošću za trgovinu i usluge, uvoz-izvoz</item>
      <item>FINANCIJSKA AGENCIJA, RC SPLIT</item>
      <item>Republika Hrvatska, Ministarstvo financija</item>
      <item>Županijsko državno odvjetništvo u Splitu</item>
    </derivirana_varijabla>
  </DomainObject.Predmet.SudioniciListNaziv>
  <DomainObject.Predmet.SudioniciListAdressOIB>
    <izvorni_sadrzaj>
      <item>SISTEMA-TRADE, društvo s ograničenom odgovornošću za trgovinu i usluge, uvoz-izvoz, OIB 73121121447, J. Križanića 12,21000 Split</item>
      <item>FINANCIJSKA AGENCIJA, RC SPLIT, OIB 85821130368, Mažuranićevo šetalište 24b,21000 Split</item>
      <item>Republika Hrvatska, Ministarstvo financija, OIB 18683136487</item>
      <item>Županijsko državno odvjetništvo u Splitu</item>
    </izvorni_sadrzaj>
    <derivirana_varijabla naziv="DomainObject.Predmet.SudioniciListAdressOIB_1">
      <item>SISTEMA-TRADE, društvo s ograničenom odgovornošću za trgovinu i usluge, uvoz-izvoz, OIB 73121121447, J. Križanića 12,21000 Split</item>
      <item>FINANCIJSKA AGENCIJA, RC SPLIT, OIB 85821130368, Mažuranićevo šetalište 24b,21000 Split</item>
      <item>Republika Hrvatska, Ministarstvo financija, OIB 18683136487</item>
      <item>Županijsko državno odvjetništvo u Splitu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73121121447</item>
      <item>, OIB 85821130368</item>
      <item>, OIB 18683136487</item>
      <item>, OIB null</item>
    </izvorni_sadrzaj>
    <derivirana_varijabla naziv="DomainObject.Predmet.SudioniciListNazivOIB_1">
      <item>, OIB 73121121447</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869</properties:Words>
  <properties:Characters>4816</properties:Characters>
  <properties:Lines>120</properties:Lines>
  <properties:Paragraphs>28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5766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2018-02-19T13:11:00Z</dcterms:created>
  <dc:creator>Katarina Franković</dc:creator>
  <cp:lastModifiedBy>Andrijana Leto</cp:lastModifiedBy>
  <cp:lastPrinted>2018-02-19T13:14:00Z</cp:lastPrinted>
  <dcterms:modified xmlns:xsi="http://www.w3.org/2001/XMLSchema-instance" xsi:type="dcterms:W3CDTF">2018-02-22T09:29:00Z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325-17 rješenje plaćanje predujma člana uprave FOND 1000 SPLIT.docx</vt:lpwstr>
  </prop:property>
  <prop:property name="CC_coloring" pid="5" fmtid="{D5CDD505-2E9C-101B-9397-08002B2CF9AE}">
    <vt:bool>false</vt:bool>
  </prop:property>
</prop:Properties>
</file>