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98cf" w14:paraId="3eb98cf" w:rsidRDefault="005D20D3" w:rsidP="001940FB" w:rsidR="005D20D3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A5F1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D20D3" w:rsidP="00AA6BCF" w:rsidR="005D20D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D20D3" w:rsidP="005D20D3" w:rsidR="005D20D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D20D3" w:rsidP="005D20D3" w:rsidR="005D20D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D20D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D20D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F3555">
        <w:rPr>
          <w:rFonts w:cs="Calibri" w:eastAsia="Arial Unicode MS" w:hAnsi="Calibri" w:ascii="Calibri"/>
          <w:kern w:val="1"/>
          <w:lang w:eastAsia="ar-SA" w:val="hr-HR"/>
        </w:rPr>
        <w:t>VLADISLAV STOKIĆ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5D20D3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1F3555" w:rsidRPr="001F3555">
        <w:rPr>
          <w:rFonts w:cs="Calibri" w:hAnsi="Calibri" w:ascii="Calibri"/>
        </w:rPr>
        <w:t>95.769,02 kn</w:t>
      </w:r>
      <w:r w:rsidR="001F355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F3555" w:rsidRPr="001F3555">
        <w:rPr>
          <w:rFonts w:cs="Calibri" w:hAnsi="Calibri" w:ascii="Calibri"/>
        </w:rPr>
        <w:t>85.409,43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1F3555" w:rsidRPr="001F3555">
        <w:rPr>
          <w:rFonts w:cs="Calibri" w:hAnsi="Calibri" w:ascii="Calibri"/>
        </w:rPr>
        <w:t>10.359,59 kn</w:t>
      </w:r>
      <w:r w:rsidR="001F355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5D20D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D20D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D20D3" w:rsidRPr="005D20D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5D20D3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F0A57" w:rsidP="00AA6BCF" w:rsidR="009F0A57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52147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21475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F3555" w:rsidP="00BF22FA" w:rsidR="00AA6BCF" w:rsidRPr="00521475">
            <w:pPr>
              <w:spacing w:after="0"/>
              <w:jc w:val="both"/>
              <w:rPr>
                <w:rFonts w:cs="Calibri" w:hAnsi="Calibri" w:ascii="Calibri"/>
              </w:rPr>
            </w:pPr>
            <w:r w:rsidRPr="00521475">
              <w:rPr>
                <w:rFonts w:cs="Calibri" w:hAnsi="Calibri" w:ascii="Calibri"/>
              </w:rPr>
              <w:t>VLADISLAV STOKIĆ</w:t>
            </w:r>
            <w:r w:rsidR="00F20B3B" w:rsidRPr="00521475">
              <w:rPr>
                <w:rFonts w:cs="Calibri" w:hAnsi="Calibri" w:ascii="Calibri"/>
              </w:rPr>
              <w:t xml:space="preserve">, </w:t>
            </w:r>
            <w:r w:rsidRPr="00521475">
              <w:rPr>
                <w:rFonts w:cs="Calibri" w:hAnsi="Calibri" w:ascii="Calibri"/>
              </w:rPr>
              <w:t>Slobode 4, Split</w:t>
            </w:r>
            <w:r w:rsidR="00BF22FA" w:rsidRPr="00521475">
              <w:rPr>
                <w:rFonts w:cs="Calibri" w:hAnsi="Calibri" w:ascii="Calibri"/>
              </w:rPr>
              <w:t xml:space="preserve">, </w:t>
            </w:r>
            <w:r w:rsidR="003C5AF8" w:rsidRPr="00521475">
              <w:rPr>
                <w:rFonts w:cs="Calibri" w:hAnsi="Calibri" w:ascii="Calibri"/>
              </w:rPr>
              <w:t xml:space="preserve"> </w:t>
            </w:r>
            <w:r w:rsidR="003A5883" w:rsidRPr="00521475">
              <w:rPr>
                <w:rFonts w:cs="Calibri" w:hAnsi="Calibri" w:ascii="Calibri"/>
              </w:rPr>
              <w:t>OIB:</w:t>
            </w:r>
            <w:r w:rsidR="00E43846" w:rsidRPr="00521475">
              <w:rPr>
                <w:rFonts w:cs="Calibri" w:hAnsi="Calibri" w:ascii="Calibri"/>
              </w:rPr>
              <w:t xml:space="preserve"> </w:t>
            </w:r>
            <w:r w:rsidRPr="00521475">
              <w:rPr>
                <w:rFonts w:cs="Calibri" w:hAnsi="Calibri" w:ascii="Calibri"/>
              </w:rPr>
              <w:t>74604311029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F3555" w:rsidP="001F3555" w:rsidR="00AA6BCF" w:rsidRPr="00521475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521475">
              <w:rPr>
                <w:rFonts w:cs="Calibri" w:hAnsi="Calibri" w:ascii="Calibri"/>
              </w:rPr>
              <w:t>Ugovor o štednom depozitu broj 81-70-30101-4,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521475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1F3555" w:rsidP="00AA6BCF" w:rsidR="00AA6BCF" w:rsidRPr="0052147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21475">
              <w:rPr>
                <w:rFonts w:cs="Calibri" w:hAnsi="Calibri" w:ascii="Calibri"/>
              </w:rPr>
              <w:t>95.769,02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521475">
            <w:pPr>
              <w:spacing w:after="0"/>
              <w:rPr>
                <w:rFonts w:cs="Calibri" w:hAnsi="Calibri" w:ascii="Calibri"/>
              </w:rPr>
            </w:pPr>
          </w:p>
          <w:p w:rsidRDefault="001F3555" w:rsidP="00AA6BCF" w:rsidR="00AA6BCF" w:rsidRPr="0052147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71876" w:id="1"/>
            <w:r w:rsidRPr="00521475">
              <w:rPr>
                <w:rFonts w:cs="Calibri" w:hAnsi="Calibri" w:ascii="Calibri"/>
              </w:rPr>
              <w:t>85.409,43 kn</w:t>
            </w:r>
            <w:bookmarkEnd w:id="1"/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521475">
            <w:pPr>
              <w:spacing w:after="0"/>
              <w:rPr>
                <w:rFonts w:cs="Calibri" w:hAnsi="Calibri" w:ascii="Calibri"/>
              </w:rPr>
            </w:pPr>
          </w:p>
          <w:p w:rsidRDefault="001F3555" w:rsidP="00E43846" w:rsidR="00AA6BCF" w:rsidRPr="0052147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21475">
              <w:rPr>
                <w:rFonts w:cs="Calibri" w:hAnsi="Calibri" w:ascii="Calibri"/>
              </w:rPr>
              <w:t>10.359,59 kn</w:t>
            </w:r>
          </w:p>
        </w:tc>
      </w:tr>
    </w:tbl>
    <w:p w:rsidRDefault="005D20D3" w:rsidP="005D20D3" w:rsidR="005D20D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D20D3" w:rsidP="005D20D3" w:rsidR="005D20D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524E5" w:rsidP="00A651BC" w:rsidR="00A651B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1BC" w:rsidP="00A651BC" w:rsidR="00A651B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651BC" w:rsidP="00A651BC" w:rsidR="00A651B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651BC" w:rsidP="00A651BC" w:rsidR="00A651B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651BC" w:rsidP="00A651BC" w:rsidR="00A651B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B34" w:rsidR="00310B34">
      <w:pPr>
        <w:spacing w:after="0"/>
      </w:pPr>
      <w:r>
        <w:separator/>
      </w:r>
    </w:p>
  </w:endnote>
  <w:endnote w:id="0" w:type="continuationSeparator">
    <w:p w:rsidRDefault="00310B34" w:rsidR="00310B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7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B34" w:rsidR="00310B34">
      <w:pPr>
        <w:spacing w:after="0"/>
      </w:pPr>
      <w:r>
        <w:separator/>
      </w:r>
    </w:p>
  </w:footnote>
  <w:footnote w:id="0" w:type="continuationSeparator">
    <w:p w:rsidRDefault="00310B34" w:rsidR="00310B3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72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F1EF3C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4E5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38AD"/>
    <w:rsid w:val="000A4646"/>
    <w:rsid w:val="000A67AE"/>
    <w:rsid w:val="000A6D74"/>
    <w:rsid w:val="000B4D60"/>
    <w:rsid w:val="000B67BF"/>
    <w:rsid w:val="000B7250"/>
    <w:rsid w:val="000B794F"/>
    <w:rsid w:val="000C10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E6EF0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0264"/>
    <w:rsid w:val="001445BF"/>
    <w:rsid w:val="00144A8D"/>
    <w:rsid w:val="00145537"/>
    <w:rsid w:val="001473F6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3555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0B34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48BF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475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0927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20D3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5F1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644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0A57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651BC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4B28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E3D04"/>
    <w:rsid w:val="00BF0A20"/>
    <w:rsid w:val="00BF22F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B372C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0C9F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3F21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B3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72C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72C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72C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72C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B3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72C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72C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72C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72C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10895-7A6C-40F8-964B-47D0252BB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1429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2018-08-23T12:10:00Z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St-651/2017-340 / Podnesak - Podnesak (-340.docx)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