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cb3f" w14:paraId="06ccb3f" w:rsidRDefault="00FF4F9B" w:rsidP="00FF4F9B" w:rsidR="00FF4F9B" w:rsidRPr="00B9558D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FF4F9B" w:rsidP="00FF4F9B" w:rsidR="00FF4F9B" w:rsidRPr="00B9558D">
      <w:pPr>
        <w:jc w:val="both"/>
        <w:rPr>
          <w:color w:val="FF0000"/>
        </w:rPr>
      </w:pPr>
      <w:r w:rsidRPr="00B9558D">
        <w:rPr>
          <w:color w:val="FF0000"/>
        </w:rPr>
        <w:t xml:space="preserve">                 </w:t>
      </w:r>
      <w:r w:rsidRPr="00B9558D">
        <w:rPr>
          <w:noProof/>
          <w:color w:val="FF0000"/>
        </w:rPr>
        <w:drawing>
          <wp:inline distR="0" distL="0" distB="0" distT="0">
            <wp:extent cy="728938" cx="592531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002" cx="59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58D">
        <w:rPr>
          <w:color w:val="FF0000"/>
        </w:rPr>
        <w:t xml:space="preserve">                                                         </w:t>
      </w:r>
    </w:p>
    <w:p w:rsidRDefault="00FF4F9B" w:rsidP="00FF4F9B" w:rsidR="00FF4F9B" w:rsidRPr="002201BF">
      <w:r w:rsidRPr="00B9558D">
        <w:rPr>
          <w:color w:val="FF0000"/>
        </w:rPr>
        <w:t xml:space="preserve">    </w:t>
      </w:r>
      <w:r w:rsidRPr="002201BF">
        <w:t>REPUBLIKA HRVATSKA</w:t>
      </w:r>
    </w:p>
    <w:p w:rsidRDefault="00FF4F9B" w:rsidP="00FF4F9B" w:rsidR="00FF4F9B" w:rsidRPr="002201BF">
      <w:r w:rsidRPr="002201BF">
        <w:t xml:space="preserve"> TRGOVAČKI SUD U PAZINU</w:t>
      </w:r>
    </w:p>
    <w:p w:rsidRDefault="00FF4F9B" w:rsidP="00FF4F9B" w:rsidR="00FF4F9B" w:rsidRPr="002201BF">
      <w:r w:rsidRPr="002201BF">
        <w:t xml:space="preserve">            Pazin, Dršćevka 1</w:t>
      </w:r>
    </w:p>
    <w:p w:rsidRDefault="00FF4F9B" w:rsidP="00FF4F9B" w:rsidR="00FF4F9B">
      <w:pPr>
        <w:jc w:val="center"/>
      </w:pPr>
    </w:p>
    <w:p w:rsidRDefault="002201BF" w:rsidP="00FF4F9B" w:rsidR="002201BF" w:rsidRPr="002201BF">
      <w:pPr>
        <w:jc w:val="center"/>
      </w:pPr>
    </w:p>
    <w:p w:rsidRDefault="00FF4F9B" w:rsidP="00FF4F9B" w:rsidR="00FF4F9B" w:rsidRPr="002201BF">
      <w:pPr>
        <w:jc w:val="center"/>
      </w:pPr>
      <w:r w:rsidRPr="002201BF">
        <w:t>R E P U B L I K A  H R V A T S K A</w:t>
      </w:r>
    </w:p>
    <w:p w:rsidRDefault="00FF4F9B" w:rsidP="00FF4F9B" w:rsidR="00FF4F9B" w:rsidRPr="002201BF">
      <w:pPr>
        <w:jc w:val="center"/>
      </w:pPr>
    </w:p>
    <w:p w:rsidRDefault="00FF4F9B" w:rsidP="00FF4F9B" w:rsidR="00FF4F9B" w:rsidRPr="002201BF">
      <w:pPr>
        <w:jc w:val="center"/>
      </w:pPr>
      <w:r w:rsidRPr="002201BF">
        <w:t>D O P U N S K O   R J E Š E N J E</w:t>
      </w:r>
      <w:r w:rsidRPr="002201BF">
        <w:tab/>
      </w:r>
    </w:p>
    <w:p w:rsidRDefault="00FF4F9B" w:rsidP="00FF4F9B" w:rsidR="00FF4F9B" w:rsidRPr="002201BF">
      <w:pPr>
        <w:jc w:val="center"/>
      </w:pPr>
    </w:p>
    <w:p w:rsidRDefault="00FF4F9B" w:rsidP="00FF4F9B" w:rsidR="00FF4F9B" w:rsidRPr="002201BF">
      <w:pPr>
        <w:ind w:firstLine="708"/>
        <w:jc w:val="both"/>
      </w:pPr>
      <w:r w:rsidRPr="002201BF">
        <w:t xml:space="preserve">Trgovački sud u Pazinu, po stečajnom sucu Damiru Rabaru, u stečajnom postupku nad dužnikom EMONIA NOVA d.o.o. u stečaju, Pula, Tartinijeva 15, OIB: 67488200435, </w:t>
      </w:r>
      <w:r w:rsidR="00FF2528">
        <w:t>5</w:t>
      </w:r>
      <w:r w:rsidRPr="002201BF">
        <w:t xml:space="preserve">. </w:t>
      </w:r>
      <w:r w:rsidR="008A2204">
        <w:t>srpnja</w:t>
      </w:r>
      <w:r w:rsidRPr="002201BF">
        <w:t xml:space="preserve"> 2018. </w:t>
      </w:r>
    </w:p>
    <w:p w:rsidRDefault="00FF4F9B" w:rsidP="00FF4F9B" w:rsidR="00FF4F9B" w:rsidRPr="002201BF">
      <w:pPr>
        <w:ind w:firstLine="708"/>
        <w:jc w:val="both"/>
      </w:pPr>
    </w:p>
    <w:p w:rsidRDefault="00FF4F9B" w:rsidP="00FF4F9B" w:rsidR="00FF4F9B" w:rsidRPr="002201BF">
      <w:pPr>
        <w:jc w:val="center"/>
      </w:pPr>
      <w:r w:rsidRPr="002201BF">
        <w:t>r i j e š i o  j e</w:t>
      </w:r>
    </w:p>
    <w:p w:rsidRDefault="00FF4F9B" w:rsidP="00FF4F9B" w:rsidR="00FF4F9B" w:rsidRPr="002201BF"/>
    <w:p w:rsidRDefault="00FF4F9B" w:rsidP="000D2624" w:rsidR="000D2624" w:rsidRPr="002201BF">
      <w:pPr>
        <w:jc w:val="both"/>
      </w:pPr>
      <w:r w:rsidRPr="002201BF">
        <w:t>I.</w:t>
      </w:r>
      <w:r w:rsidRPr="002201BF">
        <w:tab/>
      </w:r>
      <w:r w:rsidR="00895BF7" w:rsidRPr="002201BF">
        <w:t xml:space="preserve">Nalaže se Zemljišno-knjižnom odjelu u Bujama-Buie Općinskog suda u Puli-Pola da </w:t>
      </w:r>
      <w:r w:rsidR="00F022F1" w:rsidRPr="002201BF">
        <w:t>u odnosu na nekretninu:</w:t>
      </w:r>
    </w:p>
    <w:p w:rsidRDefault="000E1A26" w:rsidP="000E1A26" w:rsidR="000E1A26" w:rsidRPr="004876E5">
      <w:pPr>
        <w:jc w:val="both"/>
      </w:pPr>
      <w:r w:rsidRPr="004876E5">
        <w:t xml:space="preserve">- dio k.č.2205/2, upisane u z.k.ul. 3495, k.o. Novigrad, u naravi </w:t>
      </w:r>
      <w:r w:rsidRPr="004876E5">
        <w:rPr>
          <w:rFonts w:eastAsiaTheme="minorHAnsi"/>
        </w:rPr>
        <w:t>zgrada mješovite uporabe, dvorište, ukupne površine 2495m2</w:t>
      </w:r>
      <w:r w:rsidRPr="004876E5">
        <w:t xml:space="preserve">, upisane u zemljišnim knjigama Općinskog suda u Puli-Pola, zemljišno-knjižni odjel Buje-Buie, </w:t>
      </w:r>
      <w:r w:rsidRPr="004876E5">
        <w:rPr>
          <w:rFonts w:eastAsiaTheme="minorHAnsi"/>
        </w:rPr>
        <w:t>koja se sastoji od</w:t>
      </w:r>
      <w:r w:rsidRPr="004876E5">
        <w:t xml:space="preserve">:  </w:t>
      </w:r>
    </w:p>
    <w:p w:rsidRDefault="000E1A26" w:rsidP="000E1A26" w:rsidR="000E1A26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6. Suvlasnički dio: 487/10000 ETAŽNO VLASNIŠTVO (E-6)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0E1A26" w:rsidP="000E1A26" w:rsidR="000E1A26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</w:t>
      </w:r>
      <w:r w:rsidRPr="00A03EA3">
        <w:rPr>
          <w:rFonts w:eastAsiaTheme="minorHAnsi"/>
        </w:rPr>
        <w:br/>
        <w:t>Poslovni prostor PP6 - površine 129,00 m2</w:t>
      </w:r>
    </w:p>
    <w:p w:rsidRDefault="000E1A26" w:rsidP="000E1A26" w:rsidR="000E1A26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Sporedni dio: Parking P30 površine 12,00 m2, pripada poslovnom prostoru PP6</w:t>
      </w:r>
      <w:r w:rsidRPr="00A03EA3">
        <w:rPr>
          <w:rFonts w:eastAsiaTheme="minorHAnsi"/>
        </w:rPr>
        <w:tab/>
      </w:r>
      <w:r>
        <w:rPr>
          <w:rFonts w:eastAsiaTheme="minorHAnsi"/>
        </w:rPr>
        <w:t>,</w:t>
      </w:r>
      <w:r w:rsidRPr="00A03EA3">
        <w:rPr>
          <w:rFonts w:eastAsiaTheme="minorHAnsi"/>
        </w:rPr>
        <w:tab/>
      </w:r>
    </w:p>
    <w:p w:rsidRDefault="000E1A26" w:rsidP="000E1A26" w:rsidR="000E1A26" w:rsidRPr="00FB1DC5">
      <w:pPr>
        <w:ind w:firstLine="708"/>
        <w:jc w:val="both"/>
        <w:rPr>
          <w:rFonts w:eastAsiaTheme="minorHAnsi"/>
        </w:rPr>
      </w:pPr>
    </w:p>
    <w:p w:rsidRDefault="000E1A26" w:rsidP="000E1A26" w:rsidR="000E1A26" w:rsidRPr="00FB1DC5">
      <w:pPr>
        <w:jc w:val="both"/>
      </w:pPr>
      <w:r w:rsidRPr="00FB1DC5">
        <w:tab/>
        <w:t>iz zemljišne knjige briše sljedeće terete:</w:t>
      </w:r>
      <w:r w:rsidRPr="00FB1DC5">
        <w:tab/>
      </w:r>
    </w:p>
    <w:p w:rsidRDefault="000E1A26" w:rsidP="000E1A26" w:rsidR="000E1A26" w:rsidRPr="00FB1DC5"/>
    <w:p w:rsidRDefault="000E1A26" w:rsidP="000E1A26" w:rsidR="000E1A26" w:rsidRPr="00FB1DC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B1DC5">
        <w:rPr>
          <w:rFonts w:hAnsi="Times New Roman" w:ascii="Times New Roman"/>
          <w:b w:val="false"/>
        </w:rPr>
        <w:t>pravo zaloga radi osiguranja novčane tražbine predlagatelja osiguranja, uknjiženo temeljem rješenja o osiguranju od 21. srpnja 2015.g. pod posl. b</w:t>
      </w:r>
      <w:r w:rsidR="006D2614">
        <w:rPr>
          <w:rFonts w:hAnsi="Times New Roman" w:ascii="Times New Roman"/>
          <w:b w:val="false"/>
        </w:rPr>
        <w:t>r. Ovr-5584/15 na nekretninama</w:t>
      </w:r>
      <w:r w:rsidRPr="00FB1DC5">
        <w:rPr>
          <w:rFonts w:hAnsi="Times New Roman" w:ascii="Times New Roman"/>
          <w:b w:val="false"/>
        </w:rPr>
        <w:t xml:space="preserve"> u iznosu od 168.386,66 kune, zajedno sa zakonskom zateznom kamatom, ostalim uvjetima određenim rješenjem o osiguranju i troškom u iznosu </w:t>
      </w:r>
      <w:r w:rsidR="006D2614">
        <w:rPr>
          <w:rFonts w:hAnsi="Times New Roman" w:ascii="Times New Roman"/>
          <w:b w:val="false"/>
        </w:rPr>
        <w:t xml:space="preserve">od 2500,00 kuna, na ime </w:t>
      </w:r>
      <w:r w:rsidRPr="00FB1DC5">
        <w:rPr>
          <w:rFonts w:hAnsi="Times New Roman" w:ascii="Times New Roman"/>
          <w:b w:val="false"/>
        </w:rPr>
        <w:t>REPUBLIKE HRVATSKE, te ovršivost gornje tražbine zabilježene pod posl. br Z-3011/15,</w:t>
      </w:r>
    </w:p>
    <w:p w:rsidRDefault="000E1A26" w:rsidP="008A2204" w:rsidR="000E1A26" w:rsidRPr="008A220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B1DC5">
        <w:rPr>
          <w:rFonts w:hAnsi="Times New Roman" w:ascii="Times New Roman"/>
          <w:b w:val="false"/>
        </w:rPr>
        <w:t>založno pravo radi osiguranja novčane tražbine uknjiženo na temelju Sporazuma o osiguranju novčane tražbine zasnivanjem založnog prava na nekretnini od 25. travnja 2013.g. u iznosu od stosedamdesettisućaosamstočetrdesetdvijekuneisedamdesetčetirilipe zajedno sa zakonskom zateznom kamatom koja na taj iznos teče od 01.</w:t>
      </w:r>
      <w:r>
        <w:rPr>
          <w:rFonts w:hAnsi="Times New Roman" w:ascii="Times New Roman"/>
          <w:b w:val="false"/>
        </w:rPr>
        <w:t xml:space="preserve"> travnja </w:t>
      </w:r>
      <w:r w:rsidRPr="00FB1DC5">
        <w:rPr>
          <w:rFonts w:hAnsi="Times New Roman" w:ascii="Times New Roman"/>
          <w:b w:val="false"/>
        </w:rPr>
        <w:t>2013.g. kao i svim eventualnim troškovima naplate na nekretninama u AI, na ime: UNI.KOM. d.o.o., OIB: 11673575369, Novigrad, Grad Novigrad - Cittanova, Podravska 9</w:t>
      </w:r>
    </w:p>
    <w:p w:rsidRDefault="000E1A26" w:rsidP="000E1A26" w:rsidR="000E1A26" w:rsidRPr="00FB1DC5">
      <w:pPr>
        <w:jc w:val="center"/>
      </w:pPr>
    </w:p>
    <w:p w:rsidRDefault="000E1A26" w:rsidP="000E1A26" w:rsidR="000E1A26" w:rsidRPr="00FB1DC5">
      <w:pPr>
        <w:jc w:val="center"/>
      </w:pPr>
      <w:r w:rsidRPr="00FB1DC5">
        <w:t>Obrazloženje</w:t>
      </w:r>
    </w:p>
    <w:p w:rsidRDefault="000E1A26" w:rsidP="000E1A26" w:rsidR="000E1A26" w:rsidRPr="00FB1DC5"/>
    <w:p w:rsidRDefault="000E1A26" w:rsidP="000E1A26" w:rsidR="000E1A26" w:rsidRPr="00FB1DC5">
      <w:pPr>
        <w:jc w:val="both"/>
      </w:pPr>
      <w:r w:rsidRPr="00FB1DC5">
        <w:rPr>
          <w:bCs w:val="false"/>
        </w:rPr>
        <w:tab/>
        <w:t>Rješenjem o dosudi naslovnog suda posl. br. St-912/16-9</w:t>
      </w:r>
      <w:r>
        <w:rPr>
          <w:bCs w:val="false"/>
        </w:rPr>
        <w:t>7</w:t>
      </w:r>
      <w:r w:rsidRPr="00FB1DC5">
        <w:rPr>
          <w:bCs w:val="false"/>
        </w:rPr>
        <w:t xml:space="preserve"> od 23. travnja 2018. </w:t>
      </w:r>
      <w:r w:rsidRPr="00FB1DC5">
        <w:t>Društvu URBICUS d.o.o, Porporela 2, Novigrad, OIB: 65417475039,</w:t>
      </w:r>
      <w:r w:rsidRPr="00FB1DC5">
        <w:rPr>
          <w:i/>
        </w:rPr>
        <w:t xml:space="preserve"> </w:t>
      </w:r>
      <w:r w:rsidRPr="00FB1DC5">
        <w:t>dosuđena je nekretnina označena kao:</w:t>
      </w:r>
      <w:r w:rsidRPr="00FB1DC5">
        <w:tab/>
      </w:r>
    </w:p>
    <w:p w:rsidRDefault="000E1A26" w:rsidP="000E1A26" w:rsidR="000E1A26" w:rsidRPr="004876E5">
      <w:pPr>
        <w:jc w:val="both"/>
      </w:pPr>
      <w:r w:rsidRPr="00FB1DC5">
        <w:lastRenderedPageBreak/>
        <w:t xml:space="preserve">- dio k.č.2205/2, upisane u z.k.ul. 3495, k.o. Novigrad, u naravi </w:t>
      </w:r>
      <w:r w:rsidRPr="00FB1DC5">
        <w:rPr>
          <w:rFonts w:eastAsiaTheme="minorHAnsi"/>
        </w:rPr>
        <w:t>zgrada mješovite uporabe, dvorište, ukupne površine 2495m2</w:t>
      </w:r>
      <w:r w:rsidRPr="00FB1DC5">
        <w:t>, upisane u zemljišnim knjigama Općinskog suda u Puli-</w:t>
      </w:r>
      <w:r w:rsidRPr="004876E5">
        <w:t xml:space="preserve">Pola, zemljišno-knjižni odjel Buje-Buie, </w:t>
      </w:r>
      <w:r w:rsidRPr="004876E5">
        <w:rPr>
          <w:rFonts w:eastAsiaTheme="minorHAnsi"/>
        </w:rPr>
        <w:t>koja se sastoji od</w:t>
      </w:r>
      <w:r w:rsidRPr="004876E5">
        <w:t xml:space="preserve">:  </w:t>
      </w:r>
    </w:p>
    <w:p w:rsidRDefault="000E1A26" w:rsidP="000E1A26" w:rsidR="000E1A26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6. Suvlasnički dio: 487/10000 ETAŽNO VLASNIŠTVO (E-6)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0E1A26" w:rsidP="000E1A26" w:rsidR="000E1A26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</w:t>
      </w:r>
      <w:r w:rsidRPr="00A03EA3">
        <w:rPr>
          <w:rFonts w:eastAsiaTheme="minorHAnsi"/>
        </w:rPr>
        <w:br/>
        <w:t>Poslovni prostor PP6 - površine 129,00 m2</w:t>
      </w:r>
    </w:p>
    <w:p w:rsidRDefault="000E1A26" w:rsidP="000E1A26" w:rsidR="000E1A26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Sporedni dio: Parking P30 površine 12,00 m2, pripada poslovnom prostoru PP6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0E1A26" w:rsidP="000E1A26" w:rsidR="000E1A26" w:rsidRPr="002E470F">
      <w:pPr>
        <w:jc w:val="both"/>
        <w:rPr>
          <w:rFonts w:eastAsia="Calibri"/>
        </w:rPr>
      </w:pPr>
    </w:p>
    <w:p w:rsidRDefault="000E1A26" w:rsidP="000E1A26" w:rsidR="000E1A26" w:rsidRPr="002E470F">
      <w:pPr>
        <w:jc w:val="both"/>
      </w:pPr>
      <w:r w:rsidRPr="002E470F">
        <w:rPr>
          <w:bCs w:val="false"/>
        </w:rPr>
        <w:tab/>
        <w:t xml:space="preserve">Istim rješenjem naloženo je </w:t>
      </w:r>
      <w:r w:rsidRPr="002E470F">
        <w:t xml:space="preserve">Zemljišno-knjižnom odjelu u Bujama-Buie Općinskog suda u Puli-Pola da iz zemljišne knjige briše terete upisane na predmetnoj nekretnini. </w:t>
      </w:r>
    </w:p>
    <w:p w:rsidRDefault="000E1A26" w:rsidP="000E1A26" w:rsidR="000E1A26" w:rsidRPr="002E470F">
      <w:pPr>
        <w:jc w:val="both"/>
      </w:pPr>
      <w:r w:rsidRPr="002E470F">
        <w:tab/>
      </w:r>
    </w:p>
    <w:p w:rsidRDefault="000E1A26" w:rsidP="000E1A26" w:rsidR="000E1A26" w:rsidRPr="002E470F">
      <w:pPr>
        <w:jc w:val="both"/>
      </w:pPr>
      <w:r w:rsidRPr="002E470F">
        <w:tab/>
        <w:t xml:space="preserve">Međutim, kako je istim rješenjem sud  propustio </w:t>
      </w:r>
      <w:r w:rsidRPr="002E470F">
        <w:rPr>
          <w:bCs w:val="false"/>
        </w:rPr>
        <w:t xml:space="preserve">naložiti </w:t>
      </w:r>
      <w:r w:rsidRPr="002E470F">
        <w:t xml:space="preserve">Zemljišno-knjižnom odjelu u Bujama-Buie Općinskog suda u Puli-Pola da iz zemljišne knjige briše terete upisane na predmetnoj nekretnini označene u izreci ovog rješenja, to je, na temelju odredbe čl. </w:t>
      </w:r>
      <w:smartTag w:element="metricconverter" w:uri="urn:schemas-microsoft-com:office:smarttags">
        <w:smartTagPr>
          <w:attr w:val="339. st" w:name="ProductID"/>
        </w:smartTagPr>
        <w:r w:rsidRPr="002E470F">
          <w:t>339. st</w:t>
        </w:r>
      </w:smartTag>
      <w:r w:rsidRPr="002E470F">
        <w:t>. 1. ZPP-a,  te čl. 347. ZPP-a, u vezi s čl. 1</w:t>
      </w:r>
      <w:r>
        <w:t>0</w:t>
      </w:r>
      <w:r w:rsidRPr="002E470F">
        <w:t>. Stečajnog zakona (NN 71/15, 104/17), riješeno kao u izreci ovoga rješenja.</w:t>
      </w:r>
    </w:p>
    <w:p w:rsidRDefault="000E1A26" w:rsidP="000E1A26" w:rsidR="000E1A26" w:rsidRPr="002E470F">
      <w:pPr>
        <w:ind w:firstLine="708"/>
        <w:jc w:val="both"/>
      </w:pPr>
    </w:p>
    <w:p w:rsidRDefault="00FF2528" w:rsidP="000E1A26" w:rsidR="000E1A26" w:rsidRPr="002E470F">
      <w:pPr>
        <w:jc w:val="center"/>
      </w:pPr>
      <w:r>
        <w:t>U Pazinu, 5</w:t>
      </w:r>
      <w:r w:rsidR="000E1A26" w:rsidRPr="002E470F">
        <w:t xml:space="preserve">. </w:t>
      </w:r>
      <w:r w:rsidR="008A2204">
        <w:t>srpnja</w:t>
      </w:r>
      <w:r w:rsidR="000E1A26" w:rsidRPr="002E470F">
        <w:t xml:space="preserve"> 2018.</w:t>
      </w:r>
    </w:p>
    <w:p w:rsidRDefault="000E1A26" w:rsidP="000E1A26" w:rsidR="000E1A26" w:rsidRPr="002E470F"/>
    <w:p w:rsidRDefault="000E1A26" w:rsidP="000E1A26" w:rsidR="000E1A26" w:rsidRPr="002E470F">
      <w:r w:rsidRPr="002E470F">
        <w:t xml:space="preserve">                                                                                                      Stečajni sudac</w:t>
      </w:r>
    </w:p>
    <w:p w:rsidRDefault="000E1A26" w:rsidP="000E1A26" w:rsidR="000E1A26" w:rsidRPr="002E470F">
      <w:pPr>
        <w:ind w:firstLine="708"/>
      </w:pPr>
      <w:r w:rsidRPr="002E470F">
        <w:tab/>
      </w:r>
      <w:r w:rsidRPr="002E470F">
        <w:tab/>
      </w:r>
      <w:r w:rsidRPr="002E470F">
        <w:tab/>
      </w:r>
      <w:r w:rsidRPr="002E470F">
        <w:tab/>
      </w:r>
      <w:r w:rsidRPr="002E470F">
        <w:tab/>
        <w:t xml:space="preserve">   </w:t>
      </w:r>
    </w:p>
    <w:p w:rsidRDefault="000E1A26" w:rsidP="000E1A26" w:rsidR="000E1A26" w:rsidRPr="002E470F">
      <w:pPr>
        <w:ind w:firstLine="708"/>
      </w:pPr>
      <w:r w:rsidRPr="002E470F">
        <w:t xml:space="preserve">                   </w:t>
      </w:r>
      <w:r w:rsidRPr="002E470F">
        <w:tab/>
      </w:r>
      <w:r w:rsidRPr="002E470F">
        <w:tab/>
      </w:r>
      <w:r w:rsidRPr="002E470F">
        <w:tab/>
      </w:r>
      <w:r w:rsidRPr="002E470F">
        <w:tab/>
      </w:r>
      <w:r w:rsidRPr="002E470F">
        <w:tab/>
      </w:r>
      <w:r w:rsidRPr="002E470F">
        <w:tab/>
        <w:t xml:space="preserve">     </w:t>
      </w:r>
      <w:r w:rsidR="008A2204">
        <w:t xml:space="preserve"> </w:t>
      </w:r>
      <w:r w:rsidRPr="002E470F">
        <w:t>Damir Rabar</w:t>
      </w:r>
      <w:r w:rsidR="00517D56">
        <w:t>, v.r.</w:t>
      </w:r>
    </w:p>
    <w:p w:rsidRDefault="000E1A26" w:rsidP="000E1A26" w:rsidR="000E1A26" w:rsidRPr="0026249A"/>
    <w:p w:rsidRDefault="000E1A26" w:rsidP="000E1A26" w:rsidR="000E1A26" w:rsidRPr="0026249A"/>
    <w:p w:rsidRDefault="000E1A26" w:rsidP="000E1A26" w:rsidR="000E1A26" w:rsidRPr="002E470F">
      <w:r w:rsidRPr="002E470F">
        <w:t>UPUTA O PRAVNOM LIJEKU</w:t>
      </w:r>
    </w:p>
    <w:p w:rsidRDefault="000E1A26" w:rsidP="000E1A26" w:rsidR="000E1A26" w:rsidRPr="002E470F">
      <w:pPr>
        <w:jc w:val="both"/>
      </w:pPr>
      <w:r w:rsidRPr="002E470F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0E1A26" w:rsidP="000E1A26" w:rsidR="000E1A26" w:rsidRPr="002E470F"/>
    <w:p w:rsidRDefault="000E1A26" w:rsidP="000E1A26" w:rsidR="000E1A26" w:rsidRPr="002E470F">
      <w:r w:rsidRPr="002E470F">
        <w:t>DNA:</w:t>
      </w:r>
    </w:p>
    <w:p w:rsidRDefault="000E1A26" w:rsidP="000E1A26" w:rsidR="000E1A26" w:rsidRPr="002E470F">
      <w:r w:rsidRPr="002E470F">
        <w:t>- e-oglasna ploča suda 8 dana,</w:t>
      </w:r>
    </w:p>
    <w:p w:rsidRDefault="000E1A26" w:rsidP="000E1A26" w:rsidR="000E1A26" w:rsidRPr="002E470F">
      <w:r w:rsidRPr="002E470F">
        <w:t>- stečajni upravitelj Zdravko Čupković iz Rijeke, Gnambova 2/III,</w:t>
      </w:r>
    </w:p>
    <w:p w:rsidRDefault="000E1A26" w:rsidP="000E1A26" w:rsidR="000E1A26" w:rsidRPr="002E470F">
      <w:r w:rsidRPr="002E470F">
        <w:t xml:space="preserve">- URBICUS d.o.o, Porporela 2, Novigrad,  </w:t>
      </w:r>
    </w:p>
    <w:p w:rsidRDefault="000E1A26" w:rsidP="000E1A26" w:rsidR="000E1A26" w:rsidRPr="002E470F">
      <w:pPr>
        <w:jc w:val="both"/>
      </w:pPr>
      <w:r w:rsidRPr="002E470F">
        <w:t>- razlučnim vjerovnicima:</w:t>
      </w:r>
    </w:p>
    <w:p w:rsidRDefault="000E1A26" w:rsidP="000E1A26" w:rsidR="000E1A26" w:rsidRPr="002E470F">
      <w:pPr>
        <w:ind w:left="705"/>
        <w:jc w:val="both"/>
      </w:pPr>
      <w:r w:rsidRPr="002E470F">
        <w:t>- Republika Hrvatska, Ministarstvo financija, Porezna uprava, po ŽDO Pula, Rovinjska 2a,</w:t>
      </w:r>
    </w:p>
    <w:p w:rsidRDefault="000E1A26" w:rsidP="000E1A26" w:rsidR="000E1A26" w:rsidRPr="002E470F">
      <w:pPr>
        <w:jc w:val="both"/>
        <w:rPr>
          <w:rFonts w:eastAsia="Calibri"/>
        </w:rPr>
      </w:pPr>
      <w:r w:rsidRPr="002E470F">
        <w:rPr>
          <w:rFonts w:eastAsia="Calibri"/>
        </w:rPr>
        <w:tab/>
        <w:t>- UNI.KOM. d.o.o. Novigrad, Podravska 9,</w:t>
      </w:r>
    </w:p>
    <w:p w:rsidRDefault="000E1A26" w:rsidP="000E1A26" w:rsidR="000E1A26" w:rsidRPr="002E470F">
      <w:pPr>
        <w:jc w:val="both"/>
      </w:pPr>
    </w:p>
    <w:p w:rsidRDefault="000E1A26" w:rsidP="000E1A26" w:rsidR="000E1A26" w:rsidRPr="002E470F">
      <w:pPr>
        <w:jc w:val="both"/>
      </w:pPr>
      <w:r w:rsidRPr="002E470F">
        <w:t xml:space="preserve">Po pravomoćnosti: </w:t>
      </w:r>
    </w:p>
    <w:p w:rsidRDefault="000E1A26" w:rsidP="000E1A26" w:rsidR="00EF4BDF" w:rsidRPr="002E470F">
      <w:pPr>
        <w:jc w:val="both"/>
      </w:pPr>
      <w:r w:rsidRPr="002E470F">
        <w:t>- z.k. odjel B</w:t>
      </w:r>
      <w:r>
        <w:t>uje Općinskog suda u Puli-Pola.</w:t>
      </w:r>
    </w:p>
    <w:sectPr w:rsidSect="00972714" w:rsidR="00EF4BDF" w:rsidRPr="002E47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F54" w:rsidR="00DD2F54">
      <w:r>
        <w:separator/>
      </w:r>
    </w:p>
  </w:endnote>
  <w:endnote w:id="0" w:type="continuationSeparator">
    <w:p w:rsidRDefault="00DD2F54" w:rsidR="00DD2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F54" w:rsidR="00DD2F54">
      <w:r>
        <w:separator/>
      </w:r>
    </w:p>
  </w:footnote>
  <w:footnote w:id="0" w:type="continuationSeparator">
    <w:p w:rsidRDefault="00DD2F54" w:rsidR="00DD2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A23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73B9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A23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73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7A23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</w:t>
    </w:r>
    <w:r w:rsidR="002201BF">
      <w:t>20</w:t>
    </w:r>
    <w:r w:rsidRPr="0093293F">
      <w:t>1</w:t>
    </w:r>
    <w:r>
      <w:t>6</w:t>
    </w:r>
    <w:r w:rsidRPr="0093293F">
      <w:t>-</w:t>
    </w:r>
    <w:r w:rsidR="00FF2528">
      <w:t>140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528" w:rsidR="00446407">
    <w:pPr>
      <w:pStyle w:val="Zaglavlje"/>
    </w:pPr>
    <w:r>
      <w:tab/>
    </w:r>
    <w:r>
      <w:tab/>
      <w:t>1 St-912/2016-140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90A8F"/>
    <w:rsid w:val="000D2624"/>
    <w:rsid w:val="000E1A26"/>
    <w:rsid w:val="000F0B6A"/>
    <w:rsid w:val="001837D7"/>
    <w:rsid w:val="001957C3"/>
    <w:rsid w:val="001C2EC6"/>
    <w:rsid w:val="002201BF"/>
    <w:rsid w:val="00225674"/>
    <w:rsid w:val="0026249A"/>
    <w:rsid w:val="002E470F"/>
    <w:rsid w:val="003A5C52"/>
    <w:rsid w:val="003D57C2"/>
    <w:rsid w:val="004846E8"/>
    <w:rsid w:val="004A334C"/>
    <w:rsid w:val="00517D56"/>
    <w:rsid w:val="00527A23"/>
    <w:rsid w:val="0053473C"/>
    <w:rsid w:val="0059005B"/>
    <w:rsid w:val="0067175E"/>
    <w:rsid w:val="00672415"/>
    <w:rsid w:val="006B7205"/>
    <w:rsid w:val="006D2614"/>
    <w:rsid w:val="007A551D"/>
    <w:rsid w:val="00867B0C"/>
    <w:rsid w:val="00895BF7"/>
    <w:rsid w:val="00897447"/>
    <w:rsid w:val="008A2204"/>
    <w:rsid w:val="0095298F"/>
    <w:rsid w:val="00962F2D"/>
    <w:rsid w:val="009865D4"/>
    <w:rsid w:val="00A217DE"/>
    <w:rsid w:val="00A52FB7"/>
    <w:rsid w:val="00B9558D"/>
    <w:rsid w:val="00C21C59"/>
    <w:rsid w:val="00C573B9"/>
    <w:rsid w:val="00C84334"/>
    <w:rsid w:val="00D35E7D"/>
    <w:rsid w:val="00DD2F54"/>
    <w:rsid w:val="00EB7624"/>
    <w:rsid w:val="00EF4BDF"/>
    <w:rsid w:val="00F022F1"/>
    <w:rsid w:val="00F954AB"/>
    <w:rsid w:val="00FA51EF"/>
    <w:rsid w:val="00FB1DC5"/>
    <w:rsid w:val="00FF2528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F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1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01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3B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3B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3B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3B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F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1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01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3B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3B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3B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3B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35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738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9905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347591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966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461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454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006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145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360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3454</properties:Characters>
  <properties:Lines>90</properties:Lines>
  <properties:Paragraphs>37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2018-06-27T08:31:00Z</dcterms:created>
  <dc:creator>Damir Rabar</dc:creator>
  <cp:lastModifiedBy>Lorena Paris Aničić</cp:lastModifiedBy>
  <cp:lastPrinted>2018-07-05T10:42:00Z</cp:lastPrinted>
  <dcterms:modified xmlns:xsi="http://www.w3.org/2001/XMLSchema-instance" xsi:type="dcterms:W3CDTF">2018-07-05T10:47:00Z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(St-912-16 Dopunsko rješenje 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