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f89e" w14:paraId="68bf89e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0F612D">
        <w:rPr>
          <w:rFonts w:hAnsi="Times New Roman" w:ascii="Times New Roman"/>
          <w:szCs w:val="24"/>
          <w:lang w:val="hr-HR"/>
        </w:rPr>
        <w:t>2790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890514">
        <w:rPr>
          <w:rFonts w:hAnsi="Times New Roman" w:ascii="Times New Roman"/>
          <w:szCs w:val="24"/>
          <w:lang w:val="hr-HR"/>
        </w:rPr>
        <w:t>-16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A1524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D164A5" w:rsidRPr="00D164A5">
        <w:rPr>
          <w:rFonts w:hAnsi="Times New Roman" w:ascii="Times New Roman"/>
          <w:lang w:val="pt-BR"/>
        </w:rPr>
        <w:t>CARPE DIEM CREDULA j.d.o.o., Gornji Stupnik, Gorenska 45, OIB: 45607355528</w:t>
      </w:r>
      <w:r w:rsidR="00D4254F" w:rsidRPr="00BA1524">
        <w:rPr>
          <w:rFonts w:hAnsi="Times New Roman" w:ascii="Times New Roman"/>
        </w:rPr>
        <w:t>,</w:t>
      </w:r>
      <w:r w:rsidR="00464CAD" w:rsidRPr="00BA1524">
        <w:rPr>
          <w:rFonts w:hAnsi="Times New Roman" w:ascii="Times New Roman"/>
          <w:szCs w:val="24"/>
        </w:rPr>
        <w:t xml:space="preserve"> </w:t>
      </w:r>
      <w:r w:rsidR="00266032" w:rsidRPr="00BA1524">
        <w:rPr>
          <w:rFonts w:hAnsi="Times New Roman" w:ascii="Times New Roman"/>
          <w:szCs w:val="24"/>
        </w:rPr>
        <w:t>8</w:t>
      </w:r>
      <w:r w:rsidR="00464CAD" w:rsidRPr="00BA1524">
        <w:rPr>
          <w:rFonts w:hAnsi="Times New Roman" w:ascii="Times New Roman"/>
          <w:szCs w:val="24"/>
        </w:rPr>
        <w:t xml:space="preserve">. </w:t>
      </w:r>
      <w:r w:rsidR="004B06BB" w:rsidRPr="00BA1524">
        <w:rPr>
          <w:rFonts w:hAnsi="Times New Roman" w:ascii="Times New Roman"/>
          <w:szCs w:val="24"/>
        </w:rPr>
        <w:t>lipnja</w:t>
      </w:r>
      <w:r w:rsidR="00464CAD" w:rsidRPr="00BA1524">
        <w:rPr>
          <w:rFonts w:hAnsi="Times New Roman" w:ascii="Times New Roman"/>
          <w:szCs w:val="24"/>
        </w:rPr>
        <w:t xml:space="preserve"> 2017.,</w:t>
      </w:r>
    </w:p>
    <w:p w:rsidRDefault="004B1F97" w:rsidP="00997BA9" w:rsidR="004B1F97" w:rsidRPr="00BA1524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35BB7">
      <w:pPr>
        <w:jc w:val="center"/>
        <w:rPr>
          <w:rFonts w:hAnsi="Times New Roman" w:ascii="Times New Roman"/>
          <w:szCs w:val="24"/>
          <w:lang w:val="hr-HR"/>
        </w:rPr>
      </w:pPr>
      <w:r w:rsidRPr="00135BB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35BB7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3E4C7F" w:rsidR="003E4C7F" w:rsidRPr="005C1A08">
      <w:pPr>
        <w:ind w:firstLine="708"/>
        <w:jc w:val="both"/>
        <w:rPr>
          <w:rFonts w:hAnsi="Times New Roman" w:ascii="Times New Roman"/>
          <w:lang w:val="hr-HR"/>
        </w:rPr>
      </w:pPr>
      <w:r w:rsidRPr="005C1A08">
        <w:rPr>
          <w:rFonts w:hAnsi="Times New Roman" w:ascii="Times New Roman"/>
          <w:szCs w:val="24"/>
          <w:lang w:val="hr-HR"/>
        </w:rPr>
        <w:t xml:space="preserve">I. </w:t>
      </w:r>
      <w:r w:rsidR="00F20BD9" w:rsidRPr="005C1A08">
        <w:rPr>
          <w:rFonts w:hAnsi="Times New Roman" w:ascii="Times New Roman"/>
          <w:szCs w:val="24"/>
          <w:lang w:val="hr-HR"/>
        </w:rPr>
        <w:t>Otvara</w:t>
      </w:r>
      <w:r w:rsidR="00EE69E5" w:rsidRPr="005C1A08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5C1A08">
        <w:rPr>
          <w:rFonts w:hAnsi="Times New Roman" w:ascii="Times New Roman"/>
          <w:szCs w:val="24"/>
          <w:lang w:val="hr-HR"/>
        </w:rPr>
        <w:t xml:space="preserve"> </w:t>
      </w:r>
      <w:r w:rsidR="00A42807" w:rsidRPr="00A42807">
        <w:rPr>
          <w:rFonts w:hAnsi="Times New Roman" w:ascii="Times New Roman"/>
          <w:lang w:val="pt-BR"/>
        </w:rPr>
        <w:t>CARPE DIEM CREDULA j.d.o.o., Gornji Stupnik, Gorenska 45, OIB: 45607355528</w:t>
      </w:r>
      <w:r w:rsidR="00F25613" w:rsidRPr="005C1A08">
        <w:rPr>
          <w:rFonts w:hAnsi="Times New Roman" w:ascii="Times New Roman"/>
          <w:szCs w:val="24"/>
          <w:lang w:val="hr-HR"/>
        </w:rPr>
        <w:t xml:space="preserve">. </w:t>
      </w:r>
      <w:r w:rsidR="00AB30A2" w:rsidRPr="005C1A08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 w:rsidRPr="005C1A08">
        <w:rPr>
          <w:rFonts w:hAnsi="Times New Roman" w:ascii="Times New Roman"/>
          <w:lang w:val="hr-HR"/>
        </w:rPr>
        <w:t>objavljeno</w:t>
      </w:r>
      <w:r w:rsidR="00AB30A2" w:rsidRPr="005C1A08">
        <w:rPr>
          <w:rFonts w:hAnsi="Times New Roman" w:ascii="Times New Roman"/>
          <w:lang w:val="hr-HR"/>
        </w:rPr>
        <w:t xml:space="preserve"> je na mrežnoj stranici e-oglasn</w:t>
      </w:r>
      <w:r w:rsidR="00074E79" w:rsidRPr="005C1A08">
        <w:rPr>
          <w:rFonts w:hAnsi="Times New Roman" w:ascii="Times New Roman"/>
          <w:lang w:val="hr-HR"/>
        </w:rPr>
        <w:t>a</w:t>
      </w:r>
      <w:r w:rsidR="009B13CE" w:rsidRPr="005C1A08">
        <w:rPr>
          <w:rFonts w:hAnsi="Times New Roman" w:ascii="Times New Roman"/>
          <w:lang w:val="hr-HR"/>
        </w:rPr>
        <w:t xml:space="preserve"> </w:t>
      </w:r>
      <w:r w:rsidR="00AB30A2" w:rsidRPr="005C1A08">
        <w:rPr>
          <w:rFonts w:hAnsi="Times New Roman" w:ascii="Times New Roman"/>
          <w:lang w:val="hr-HR"/>
        </w:rPr>
        <w:t>ploč</w:t>
      </w:r>
      <w:r w:rsidR="00074E79" w:rsidRPr="005C1A08">
        <w:rPr>
          <w:rFonts w:hAnsi="Times New Roman" w:ascii="Times New Roman"/>
          <w:lang w:val="hr-HR"/>
        </w:rPr>
        <w:t>a</w:t>
      </w:r>
      <w:r w:rsidR="00AB30A2" w:rsidRPr="005C1A08">
        <w:rPr>
          <w:rFonts w:hAnsi="Times New Roman" w:ascii="Times New Roman"/>
          <w:lang w:val="hr-HR"/>
        </w:rPr>
        <w:t xml:space="preserve"> Trgovačkog suda u Zagrebu </w:t>
      </w:r>
      <w:r w:rsidR="00266032">
        <w:rPr>
          <w:rFonts w:hAnsi="Times New Roman" w:ascii="Times New Roman"/>
          <w:szCs w:val="24"/>
          <w:lang w:val="hr-HR"/>
        </w:rPr>
        <w:t>8</w:t>
      </w:r>
      <w:r w:rsidR="008C3BC6" w:rsidRPr="005C1A08">
        <w:rPr>
          <w:rFonts w:hAnsi="Times New Roman" w:ascii="Times New Roman"/>
          <w:szCs w:val="24"/>
          <w:lang w:val="hr-HR"/>
        </w:rPr>
        <w:t xml:space="preserve">. </w:t>
      </w:r>
      <w:r w:rsidR="000F249B" w:rsidRPr="005C1A08">
        <w:rPr>
          <w:rFonts w:hAnsi="Times New Roman" w:ascii="Times New Roman"/>
          <w:szCs w:val="24"/>
          <w:lang w:val="hr-HR"/>
        </w:rPr>
        <w:t>lipnja</w:t>
      </w:r>
      <w:r w:rsidR="008C3BC6" w:rsidRPr="005C1A08">
        <w:rPr>
          <w:rFonts w:hAnsi="Times New Roman" w:ascii="Times New Roman"/>
          <w:szCs w:val="24"/>
          <w:lang w:val="hr-HR"/>
        </w:rPr>
        <w:t xml:space="preserve"> 2017. u 1</w:t>
      </w:r>
      <w:r w:rsidR="000F249B" w:rsidRPr="005C1A08">
        <w:rPr>
          <w:rFonts w:hAnsi="Times New Roman" w:ascii="Times New Roman"/>
          <w:szCs w:val="24"/>
          <w:lang w:val="hr-HR"/>
        </w:rPr>
        <w:t>4</w:t>
      </w:r>
      <w:r w:rsidR="008C3BC6" w:rsidRPr="005C1A08">
        <w:rPr>
          <w:rFonts w:hAnsi="Times New Roman" w:ascii="Times New Roman"/>
          <w:szCs w:val="24"/>
          <w:lang w:val="hr-HR"/>
        </w:rPr>
        <w:t>,</w:t>
      </w:r>
      <w:r w:rsidR="000F249B" w:rsidRPr="005C1A08">
        <w:rPr>
          <w:rFonts w:hAnsi="Times New Roman" w:ascii="Times New Roman"/>
          <w:szCs w:val="24"/>
          <w:lang w:val="hr-HR"/>
        </w:rPr>
        <w:t>3</w:t>
      </w:r>
      <w:r w:rsidR="008C3BC6" w:rsidRPr="005C1A08">
        <w:rPr>
          <w:rFonts w:hAnsi="Times New Roman" w:ascii="Times New Roman"/>
          <w:szCs w:val="24"/>
          <w:lang w:val="hr-HR"/>
        </w:rPr>
        <w:t>0 sati</w:t>
      </w:r>
      <w:r w:rsidR="00AB30A2" w:rsidRPr="005C1A08">
        <w:rPr>
          <w:rFonts w:hAnsi="Times New Roman" w:ascii="Times New Roman"/>
          <w:lang w:val="hr-HR"/>
        </w:rPr>
        <w:t>.</w:t>
      </w:r>
    </w:p>
    <w:p w:rsidRDefault="003E4C7F" w:rsidP="003E4C7F" w:rsidR="003E4C7F" w:rsidRPr="005C1A08">
      <w:pPr>
        <w:ind w:firstLine="708"/>
        <w:jc w:val="both"/>
        <w:rPr>
          <w:rFonts w:hAnsi="Times New Roman" w:ascii="Times New Roman"/>
          <w:szCs w:val="24"/>
        </w:rPr>
      </w:pPr>
    </w:p>
    <w:p w:rsidRDefault="00EB1310" w:rsidP="003E4C7F" w:rsidR="003E4C7F" w:rsidRPr="00E8446E">
      <w:pPr>
        <w:ind w:firstLine="708"/>
        <w:jc w:val="both"/>
        <w:rPr>
          <w:rFonts w:hAnsi="Times New Roman" w:ascii="Times New Roman"/>
          <w:lang w:val="hr-HR"/>
        </w:rPr>
      </w:pPr>
      <w:r w:rsidRPr="005C1A08">
        <w:rPr>
          <w:rFonts w:hAnsi="Times New Roman" w:ascii="Times New Roman"/>
          <w:szCs w:val="24"/>
        </w:rPr>
        <w:t xml:space="preserve">II. </w:t>
      </w:r>
      <w:r w:rsidR="00EE69E5" w:rsidRPr="00E8446E">
        <w:rPr>
          <w:rFonts w:hAnsi="Times New Roman" w:ascii="Times New Roman"/>
          <w:szCs w:val="24"/>
          <w:lang w:val="hr-HR"/>
        </w:rPr>
        <w:t>Za stečajnog upravitelja imenuje se</w:t>
      </w:r>
      <w:r w:rsidR="006F4D9C" w:rsidRPr="00E8446E">
        <w:rPr>
          <w:rFonts w:hAnsi="Times New Roman" w:ascii="Times New Roman"/>
          <w:szCs w:val="24"/>
          <w:lang w:val="hr-HR"/>
        </w:rPr>
        <w:t xml:space="preserve"> </w:t>
      </w:r>
      <w:r w:rsidR="005C367A">
        <w:rPr>
          <w:rFonts w:hAnsi="Times New Roman" w:ascii="Times New Roman"/>
          <w:szCs w:val="24"/>
          <w:lang w:val="hr-HR"/>
        </w:rPr>
        <w:t xml:space="preserve">Ivan Samac, </w:t>
      </w:r>
      <w:r w:rsidR="00536896">
        <w:rPr>
          <w:rFonts w:hAnsi="Times New Roman" w:ascii="Times New Roman"/>
          <w:szCs w:val="24"/>
          <w:lang w:val="hr-HR"/>
        </w:rPr>
        <w:t xml:space="preserve">Zagreb, Hrgovići 97, OIB: </w:t>
      </w:r>
      <w:r w:rsidR="004E25B1">
        <w:rPr>
          <w:rFonts w:hAnsi="Times New Roman" w:ascii="Times New Roman"/>
          <w:szCs w:val="24"/>
          <w:lang w:val="hr-HR"/>
        </w:rPr>
        <w:t>81141078908</w:t>
      </w:r>
      <w:r w:rsidR="00B87CA3" w:rsidRPr="00E8446E">
        <w:rPr>
          <w:rFonts w:hAnsi="Times New Roman" w:ascii="Times New Roman"/>
          <w:szCs w:val="24"/>
          <w:lang w:val="hr-HR"/>
        </w:rPr>
        <w:t>.</w:t>
      </w:r>
    </w:p>
    <w:p w:rsidRDefault="00EE69E5" w:rsidP="003274ED" w:rsidR="00EE69E5" w:rsidRPr="005C1A08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AA0A5E" w:rsidRPr="00AA0A5E">
        <w:rPr>
          <w:rFonts w:hAnsi="Times New Roman" w:ascii="Times New Roman"/>
          <w:lang w:val="pt-BR"/>
        </w:rPr>
        <w:t>CARPE DIEM CREDULA j.d.o.o., Gornji Stupnik, Gorenska 45, OIB: 45607355528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3B0BD8" w:rsidRPr="0051739C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BD22E8" w:rsidRPr="00BD22E8">
        <w:rPr>
          <w:rFonts w:hAnsi="Times New Roman" w:ascii="Times New Roman"/>
          <w:lang w:val="pt-BR"/>
        </w:rPr>
        <w:t xml:space="preserve">CARPE DIEM CREDULA j.d.o.o., Gornji Stupnik, Gorenska 45, OIB: 45607355528 </w:t>
      </w:r>
      <w:r w:rsidRPr="00C841FF">
        <w:rPr>
          <w:rFonts w:hAnsi="Times New Roman" w:ascii="Times New Roman"/>
          <w:szCs w:val="24"/>
          <w:lang w:val="hr-HR"/>
        </w:rPr>
        <w:t>(dalje: dužnik)</w:t>
      </w:r>
      <w:r w:rsidRPr="00C841FF">
        <w:rPr>
          <w:rFonts w:hAnsi="Times New Roman" w:ascii="Times New Roman"/>
          <w:szCs w:val="24"/>
          <w:lang w:val="pt-BR"/>
        </w:rPr>
        <w:t xml:space="preserve">, na temelju odredbe </w:t>
      </w:r>
      <w:r w:rsidRPr="00C841FF">
        <w:rPr>
          <w:rFonts w:hAnsi="Times New Roman" w:ascii="Times New Roman"/>
          <w:szCs w:val="24"/>
          <w:lang w:val="hr-HR"/>
        </w:rPr>
        <w:t xml:space="preserve">čl. </w:t>
      </w:r>
      <w:r w:rsidR="00061037">
        <w:rPr>
          <w:rFonts w:hAnsi="Times New Roman" w:ascii="Times New Roman"/>
          <w:szCs w:val="24"/>
          <w:lang w:val="hr-HR"/>
        </w:rPr>
        <w:t>444</w:t>
      </w:r>
      <w:r w:rsidRPr="00C841FF">
        <w:rPr>
          <w:rFonts w:hAnsi="Times New Roman" w:ascii="Times New Roman"/>
          <w:szCs w:val="24"/>
          <w:lang w:val="hr-HR"/>
        </w:rPr>
        <w:t xml:space="preserve">. st. </w:t>
      </w:r>
      <w:r w:rsidR="00061037">
        <w:rPr>
          <w:rFonts w:hAnsi="Times New Roman" w:ascii="Times New Roman"/>
          <w:szCs w:val="24"/>
          <w:lang w:val="hr-HR"/>
        </w:rPr>
        <w:t>2</w:t>
      </w:r>
      <w:r w:rsidRPr="00C841FF">
        <w:rPr>
          <w:rFonts w:hAnsi="Times New Roman" w:ascii="Times New Roman"/>
          <w:szCs w:val="24"/>
          <w:lang w:val="hr-HR"/>
        </w:rPr>
        <w:t>. Stečajnog zakona („Narodne novine“ broj 71/15, dalje: SZ</w:t>
      </w:r>
      <w:r w:rsidRPr="00E8579A">
        <w:rPr>
          <w:rFonts w:hAnsi="Times New Roman" w:ascii="Times New Roman"/>
          <w:szCs w:val="24"/>
          <w:lang w:val="hr-HR"/>
        </w:rPr>
        <w:t xml:space="preserve">). </w:t>
      </w:r>
      <w:r w:rsidR="0040102F" w:rsidRPr="0040102F">
        <w:rPr>
          <w:rFonts w:hAnsi="Times New Roman" w:ascii="Times New Roman"/>
          <w:lang w:val="hr-HR"/>
        </w:rPr>
        <w:t>U prijedlogu za otvaranje stečajnog postupka se u bitnome navodi kako je na dan 1. rujna 2015. dužnik u Očevidniku redoslijeda osnova za plaćanje imao evidentirane neizvršene osnove za plaćanje u neprekinutom razdoblju od 323 dana, u ukupnom iznosu od 44.464,70 kn, te je imao 1 zaposlenog</w:t>
      </w:r>
      <w:r w:rsidR="0051739C" w:rsidRPr="0051739C">
        <w:rPr>
          <w:rFonts w:hAnsi="Times New Roman" w:ascii="Times New Roman"/>
          <w:lang w:val="hr-HR"/>
        </w:rPr>
        <w:t>.</w:t>
      </w:r>
    </w:p>
    <w:p w:rsidRDefault="002A47D0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2A47D0">
        <w:rPr>
          <w:rFonts w:hAnsi="Times New Roman" w:ascii="Times New Roman"/>
          <w:szCs w:val="24"/>
          <w:lang w:val="hr-HR"/>
        </w:rPr>
        <w:t>Rješenjem ovoga suda od 21. ožujka 2017. pokrenut je prethodni postupak nad dužnikom u skladu s odredbom čl. 115. st. 1. SZ-a, dok je 27. travnja 2017. održano ročište radi očitovanja o prijedlogu za otvaranje stečajnoga postupka</w:t>
      </w: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lastRenderedPageBreak/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7D4799" w:rsidP="000F5BA1" w:rsidR="007D4799">
      <w:pPr>
        <w:ind w:firstLine="708"/>
        <w:jc w:val="both"/>
        <w:rPr>
          <w:rFonts w:hAnsi="Times New Roman" w:ascii="Times New Roman"/>
          <w:lang w:val="hr-HR"/>
        </w:rPr>
      </w:pPr>
    </w:p>
    <w:p w:rsidRDefault="00C273DC" w:rsidP="00C273DC" w:rsidR="00C273DC" w:rsidRPr="00C273DC">
      <w:pPr>
        <w:ind w:firstLine="708"/>
        <w:jc w:val="both"/>
        <w:rPr>
          <w:rFonts w:hAnsi="Times New Roman" w:ascii="Times New Roman"/>
          <w:lang w:val="hr-HR"/>
        </w:rPr>
      </w:pPr>
      <w:r w:rsidRPr="00C273DC">
        <w:rPr>
          <w:rFonts w:hAnsi="Times New Roman" w:ascii="Times New Roman"/>
          <w:lang w:val="hr-HR"/>
        </w:rPr>
        <w:t>Iz Potvrde o neizvršenim osnovama za plaćanje (list 4. spisa) proizlazi kako u očevidniku redoslijeda osnova za plaćanje dužnik ima evidentirane neizvršene osnove za plaćanje u neprekinutom razdoblju od 854 dana. Dakle, u konkretnom slučaju dužnik u očevidniku o redoslijedu plaćanja ima evidentirane neizvršene osnove za plaćanje u razdoblju dužem od 60 dana (koju činjenicu osoba ovlaštena za zastupanje dužnika nije osporila),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970563" w:rsidP="00C273DC" w:rsidR="00970563">
      <w:pPr>
        <w:ind w:firstLine="708"/>
        <w:jc w:val="both"/>
        <w:rPr>
          <w:rFonts w:hAnsi="Times New Roman" w:ascii="Times New Roman"/>
          <w:lang w:val="hr-HR"/>
        </w:rPr>
      </w:pPr>
    </w:p>
    <w:p w:rsidRDefault="00C273DC" w:rsidP="00C273DC" w:rsidR="00C273DC" w:rsidRPr="00C273DC">
      <w:pPr>
        <w:ind w:firstLine="708"/>
        <w:jc w:val="both"/>
        <w:rPr>
          <w:rFonts w:hAnsi="Times New Roman" w:ascii="Times New Roman"/>
          <w:lang w:val="hr-HR"/>
        </w:rPr>
      </w:pPr>
      <w:r w:rsidRPr="00C273DC">
        <w:rPr>
          <w:rFonts w:hAnsi="Times New Roman" w:ascii="Times New Roman"/>
          <w:lang w:val="hr-HR"/>
        </w:rPr>
        <w:t xml:space="preserve">U podnesku od 24. travnja 2017. (list 24. spisa) osoba ovlaštena za zastupanje dužnika Nađa Draženović je izjavila kako se ne protivi da nad dužnikom otvori stečajni postupak. </w:t>
      </w:r>
    </w:p>
    <w:p w:rsidRDefault="00C273DC" w:rsidP="00C273DC" w:rsidR="000D18BE" w:rsidRPr="00A64041">
      <w:pPr>
        <w:ind w:firstLine="708"/>
        <w:jc w:val="both"/>
        <w:rPr>
          <w:rFonts w:hAnsi="Times New Roman" w:ascii="Times New Roman"/>
          <w:lang w:val="hr-HR"/>
        </w:rPr>
      </w:pPr>
      <w:r w:rsidRPr="00C273DC">
        <w:rPr>
          <w:rFonts w:hAnsi="Times New Roman" w:ascii="Times New Roman"/>
          <w:lang w:val="hr-HR"/>
        </w:rPr>
        <w:t>Uvidom u izvješće o financijsko – gospodarskom stanju dužnika od 24. travnja 2017. (list 24. spisa) utvrđeno je kako dužnik nema nikakve imovine</w:t>
      </w:r>
      <w:r>
        <w:rPr>
          <w:rFonts w:hAnsi="Times New Roman" w:ascii="Times New Roman"/>
          <w:lang w:val="hr-HR"/>
        </w:rPr>
        <w:t xml:space="preserve">. </w:t>
      </w:r>
      <w:r w:rsidR="000D18BE" w:rsidRPr="001E3CB7">
        <w:rPr>
          <w:rFonts w:hAnsi="Times New Roman" w:ascii="Times New Roman"/>
          <w:szCs w:val="24"/>
          <w:lang w:val="hr-HR"/>
        </w:rPr>
        <w:t>Zbog</w:t>
      </w:r>
      <w:r w:rsidR="000D18BE" w:rsidRPr="004645ED">
        <w:rPr>
          <w:rFonts w:hAnsi="Times New Roman" w:ascii="Times New Roman"/>
          <w:szCs w:val="24"/>
          <w:lang w:val="hr-HR"/>
        </w:rPr>
        <w:t xml:space="preserve"> toga su</w:t>
      </w:r>
      <w:r w:rsidR="0020659A" w:rsidRPr="004645ED">
        <w:rPr>
          <w:rFonts w:hAnsi="Times New Roman" w:ascii="Times New Roman"/>
          <w:szCs w:val="24"/>
          <w:lang w:val="hr-HR"/>
        </w:rPr>
        <w:t>, u skladu s odredbom čl. 132. st. 1.</w:t>
      </w:r>
      <w:r w:rsidR="007F4FCE" w:rsidRPr="004645ED">
        <w:rPr>
          <w:rFonts w:hAnsi="Times New Roman" w:ascii="Times New Roman"/>
          <w:szCs w:val="24"/>
          <w:lang w:val="hr-HR"/>
        </w:rPr>
        <w:t xml:space="preserve"> </w:t>
      </w:r>
      <w:r w:rsidR="00B00190">
        <w:rPr>
          <w:rFonts w:hAnsi="Times New Roman" w:ascii="Times New Roman"/>
          <w:szCs w:val="24"/>
          <w:lang w:val="hr-HR"/>
        </w:rPr>
        <w:t xml:space="preserve"> </w:t>
      </w:r>
      <w:r w:rsidR="0020659A" w:rsidRPr="004645ED">
        <w:rPr>
          <w:rFonts w:hAnsi="Times New Roman" w:ascii="Times New Roman"/>
          <w:szCs w:val="24"/>
          <w:lang w:val="hr-HR"/>
        </w:rPr>
        <w:t xml:space="preserve">SZ-a, </w:t>
      </w:r>
      <w:r w:rsidR="00735268" w:rsidRPr="004645ED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4645ED">
        <w:rPr>
          <w:rFonts w:hAnsi="Times New Roman" w:ascii="Times New Roman"/>
          <w:szCs w:val="24"/>
          <w:lang w:val="hr-HR"/>
        </w:rPr>
        <w:t xml:space="preserve">rješenjem ovoga suda od </w:t>
      </w:r>
      <w:r w:rsidR="008A1FF7" w:rsidRPr="004645ED">
        <w:rPr>
          <w:rFonts w:hAnsi="Times New Roman" w:ascii="Times New Roman"/>
          <w:lang w:val="hr-HR"/>
        </w:rPr>
        <w:t>2</w:t>
      </w:r>
      <w:r w:rsidR="00E429AA">
        <w:rPr>
          <w:rFonts w:hAnsi="Times New Roman" w:ascii="Times New Roman"/>
          <w:lang w:val="hr-HR"/>
        </w:rPr>
        <w:t>7</w:t>
      </w:r>
      <w:r w:rsidR="000D18BE" w:rsidRPr="004645ED">
        <w:rPr>
          <w:rFonts w:hAnsi="Times New Roman" w:ascii="Times New Roman"/>
          <w:lang w:val="hr-HR"/>
        </w:rPr>
        <w:t xml:space="preserve">. </w:t>
      </w:r>
      <w:r w:rsidR="008A1FF7" w:rsidRPr="004645ED">
        <w:rPr>
          <w:rFonts w:hAnsi="Times New Roman" w:ascii="Times New Roman"/>
          <w:lang w:val="hr-HR"/>
        </w:rPr>
        <w:t>travnja</w:t>
      </w:r>
      <w:r w:rsidR="000D18BE" w:rsidRPr="004645ED">
        <w:rPr>
          <w:rFonts w:hAnsi="Times New Roman" w:ascii="Times New Roman"/>
          <w:lang w:val="hr-HR"/>
        </w:rPr>
        <w:t xml:space="preserve"> 2017. pozvane</w:t>
      </w:r>
      <w:r w:rsidR="000D18BE" w:rsidRPr="00A64041">
        <w:rPr>
          <w:rFonts w:hAnsi="Times New Roman" w:ascii="Times New Roman"/>
          <w:lang w:val="hr-HR"/>
        </w:rPr>
        <w:t xml:space="preserve"> osobe koje imaju pravni interes za provedbom stečajnoga postupka nad dužnikom u roku 15 dana predujmiti iznos od 20.000,00 kn za pokriće troškova prethodnoga i otvorenoga stečajnog postupka</w:t>
      </w:r>
      <w:r w:rsidR="0020659A" w:rsidRPr="00A64041">
        <w:rPr>
          <w:rFonts w:hAnsi="Times New Roman" w:ascii="Times New Roman"/>
          <w:lang w:val="hr-HR"/>
        </w:rPr>
        <w:t xml:space="preserve">, </w:t>
      </w:r>
      <w:r w:rsidR="000D18BE" w:rsidRPr="00A64041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 w:rsidRPr="00A64041">
        <w:rPr>
          <w:rFonts w:hAnsi="Times New Roman" w:ascii="Times New Roman"/>
          <w:lang w:val="hr-HR"/>
        </w:rPr>
        <w:t>iz</w:t>
      </w:r>
      <w:r w:rsidR="000D18BE" w:rsidRPr="00A64041">
        <w:rPr>
          <w:rFonts w:hAnsi="Times New Roman" w:ascii="Times New Roman"/>
          <w:lang w:val="hr-HR"/>
        </w:rPr>
        <w:t xml:space="preserve"> čl. 132.</w:t>
      </w:r>
      <w:r w:rsidR="008F6BD1" w:rsidRPr="00A64041">
        <w:rPr>
          <w:rFonts w:hAnsi="Times New Roman" w:ascii="Times New Roman"/>
          <w:lang w:val="hr-HR"/>
        </w:rPr>
        <w:t xml:space="preserve"> st. 2. SZ-a, odnosno da će sud doni</w:t>
      </w:r>
      <w:r w:rsidR="0083323B" w:rsidRPr="00A64041">
        <w:rPr>
          <w:rFonts w:hAnsi="Times New Roman" w:ascii="Times New Roman"/>
          <w:lang w:val="hr-HR"/>
        </w:rPr>
        <w:t>j</w:t>
      </w:r>
      <w:r w:rsidR="008F6BD1" w:rsidRPr="00A64041">
        <w:rPr>
          <w:rFonts w:hAnsi="Times New Roman" w:ascii="Times New Roman"/>
          <w:lang w:val="hr-HR"/>
        </w:rPr>
        <w:t>eti rješenje o otvaranju i zaključenju stečajnog postupka</w:t>
      </w:r>
      <w:r w:rsidR="00AA2516" w:rsidRPr="00A64041">
        <w:rPr>
          <w:rFonts w:hAnsi="Times New Roman" w:ascii="Times New Roman"/>
          <w:lang w:val="hr-HR"/>
        </w:rPr>
        <w:t>.</w:t>
      </w:r>
      <w:r w:rsidR="000D18BE" w:rsidRPr="00A64041">
        <w:rPr>
          <w:rFonts w:hAnsi="Times New Roman" w:ascii="Times New Roman"/>
          <w:lang w:val="hr-HR"/>
        </w:rPr>
        <w:t xml:space="preserve"> </w:t>
      </w:r>
      <w:r w:rsidR="0020659A" w:rsidRPr="00A64041">
        <w:rPr>
          <w:rFonts w:hAnsi="Times New Roman" w:ascii="Times New Roman"/>
          <w:lang w:val="hr-HR"/>
        </w:rPr>
        <w:t>Navedeno rješenje ob</w:t>
      </w:r>
      <w:r w:rsidR="00CE1E50" w:rsidRPr="00A64041">
        <w:rPr>
          <w:rFonts w:hAnsi="Times New Roman" w:ascii="Times New Roman"/>
          <w:lang w:val="hr-HR"/>
        </w:rPr>
        <w:t xml:space="preserve">javljeno je na mrežnoj stranici </w:t>
      </w:r>
      <w:r w:rsidR="0020659A" w:rsidRPr="00A64041">
        <w:rPr>
          <w:rFonts w:hAnsi="Times New Roman" w:ascii="Times New Roman"/>
          <w:lang w:val="hr-HR"/>
        </w:rPr>
        <w:t xml:space="preserve">e-oglasna ploča ovoga suda </w:t>
      </w:r>
      <w:r w:rsidR="001B48D0" w:rsidRPr="00A64041">
        <w:rPr>
          <w:rFonts w:hAnsi="Times New Roman" w:ascii="Times New Roman"/>
          <w:lang w:val="hr-HR"/>
        </w:rPr>
        <w:t>2</w:t>
      </w:r>
      <w:r w:rsidR="00E429AA">
        <w:rPr>
          <w:rFonts w:hAnsi="Times New Roman" w:ascii="Times New Roman"/>
          <w:lang w:val="hr-HR"/>
        </w:rPr>
        <w:t>7</w:t>
      </w:r>
      <w:r w:rsidR="0020659A" w:rsidRPr="00A64041">
        <w:rPr>
          <w:rFonts w:hAnsi="Times New Roman" w:ascii="Times New Roman"/>
          <w:lang w:val="hr-HR"/>
        </w:rPr>
        <w:t>. travnja 2017.</w:t>
      </w:r>
      <w:r w:rsidR="00FE69AE" w:rsidRPr="00A64041">
        <w:rPr>
          <w:rFonts w:hAnsi="Times New Roman" w:ascii="Times New Roman"/>
          <w:lang w:val="hr-HR"/>
        </w:rPr>
        <w:t xml:space="preserve"> Međutim, </w:t>
      </w:r>
      <w:r w:rsidR="007F4F73" w:rsidRPr="00A64041">
        <w:rPr>
          <w:rFonts w:hAnsi="Times New Roman" w:ascii="Times New Roman"/>
          <w:lang w:val="hr-HR"/>
        </w:rPr>
        <w:t>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FD35C3" w:rsidP="00C841FF" w:rsidR="00FD35C3" w:rsidRPr="00A64041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 w:rsidRPr="00A64041">
      <w:pPr>
        <w:ind w:firstLine="708"/>
        <w:jc w:val="both"/>
        <w:rPr>
          <w:rFonts w:hAnsi="Times New Roman" w:ascii="Times New Roman"/>
          <w:lang w:val="hr-HR"/>
        </w:rPr>
      </w:pPr>
      <w:r w:rsidRPr="00A64041">
        <w:rPr>
          <w:rFonts w:hAnsi="Times New Roman" w:ascii="Times New Roman"/>
          <w:szCs w:val="24"/>
          <w:lang w:val="hr-HR"/>
        </w:rPr>
        <w:t>S obzirom na to da kod dužnika postoji stečajni razlog nesposobnosti za plaćanje</w:t>
      </w:r>
      <w:r w:rsidR="00B13DE9" w:rsidRPr="00A64041">
        <w:rPr>
          <w:rFonts w:hAnsi="Times New Roman" w:ascii="Times New Roman"/>
          <w:szCs w:val="24"/>
          <w:lang w:val="hr-HR"/>
        </w:rPr>
        <w:t xml:space="preserve"> i da dužnik nema imovine pa dakle, imovina dužnika koja bi ušla u stečajnu masu u konkretnom slučaju nije dovoljna ni za namirenje troškova </w:t>
      </w:r>
      <w:r w:rsidR="00C9353B" w:rsidRPr="00A64041">
        <w:rPr>
          <w:rFonts w:hAnsi="Times New Roman" w:ascii="Times New Roman"/>
          <w:szCs w:val="24"/>
          <w:lang w:val="hr-HR"/>
        </w:rPr>
        <w:t>stečajnoga</w:t>
      </w:r>
      <w:r w:rsidR="00B13DE9" w:rsidRPr="00A64041">
        <w:rPr>
          <w:rFonts w:hAnsi="Times New Roman" w:ascii="Times New Roman"/>
          <w:szCs w:val="24"/>
          <w:lang w:val="hr-HR"/>
        </w:rPr>
        <w:t xml:space="preserve"> postupka, </w:t>
      </w:r>
      <w:r w:rsidR="00E51ACC" w:rsidRPr="00A64041">
        <w:rPr>
          <w:rFonts w:hAnsi="Times New Roman" w:ascii="Times New Roman"/>
          <w:szCs w:val="24"/>
          <w:lang w:val="hr-HR"/>
        </w:rPr>
        <w:t xml:space="preserve">te da </w:t>
      </w:r>
      <w:r w:rsidR="00095C65" w:rsidRPr="00A64041">
        <w:rPr>
          <w:rFonts w:hAnsi="Times New Roman" w:ascii="Times New Roman"/>
          <w:lang w:val="hr-HR"/>
        </w:rPr>
        <w:t>osobe koje imaju pravni interes za provedbom stečajnoga postupka nad dužnikom nisu u određenom roku predujmile određeni iznos za pokriće troškova prethodnoga i otvorenoga stečajnog postupka,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266032">
        <w:rPr>
          <w:rFonts w:hAnsi="Times New Roman" w:ascii="Times New Roman"/>
          <w:szCs w:val="24"/>
          <w:lang w:val="hr-HR"/>
        </w:rPr>
        <w:t>8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BF07A7">
        <w:rPr>
          <w:rFonts w:hAnsi="Times New Roman" w:ascii="Times New Roman"/>
          <w:szCs w:val="24"/>
          <w:lang w:val="hr-HR"/>
        </w:rPr>
        <w:t>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890514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90514" w:rsidP="00890514" w:rsidR="00890514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890514" w:rsidP="00890514" w:rsidR="008B3B19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8B3B19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890514" w:rsidRPr="00890514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0F612D">
          <w:rPr>
            <w:rFonts w:hAnsi="Times New Roman" w:ascii="Times New Roman"/>
          </w:rPr>
          <w:t>2790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BB0"/>
    <w:rsid w:val="00007BCF"/>
    <w:rsid w:val="00020C33"/>
    <w:rsid w:val="00020D22"/>
    <w:rsid w:val="00026F81"/>
    <w:rsid w:val="000410B8"/>
    <w:rsid w:val="00043781"/>
    <w:rsid w:val="00046071"/>
    <w:rsid w:val="0005364E"/>
    <w:rsid w:val="00053F52"/>
    <w:rsid w:val="00061037"/>
    <w:rsid w:val="00062876"/>
    <w:rsid w:val="00074483"/>
    <w:rsid w:val="00074E79"/>
    <w:rsid w:val="00082CF7"/>
    <w:rsid w:val="0009418F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236D"/>
    <w:rsid w:val="000E29DE"/>
    <w:rsid w:val="000E5A17"/>
    <w:rsid w:val="000E754A"/>
    <w:rsid w:val="000F249B"/>
    <w:rsid w:val="000F5459"/>
    <w:rsid w:val="000F5BA1"/>
    <w:rsid w:val="000F612D"/>
    <w:rsid w:val="00101756"/>
    <w:rsid w:val="001062F3"/>
    <w:rsid w:val="00112B50"/>
    <w:rsid w:val="00113DB8"/>
    <w:rsid w:val="00122ECB"/>
    <w:rsid w:val="00135BB7"/>
    <w:rsid w:val="00135BF3"/>
    <w:rsid w:val="001360C2"/>
    <w:rsid w:val="00137338"/>
    <w:rsid w:val="00137ADA"/>
    <w:rsid w:val="00146BBF"/>
    <w:rsid w:val="00147562"/>
    <w:rsid w:val="00151FC8"/>
    <w:rsid w:val="00152CDA"/>
    <w:rsid w:val="0015560F"/>
    <w:rsid w:val="00176570"/>
    <w:rsid w:val="00182088"/>
    <w:rsid w:val="001849EC"/>
    <w:rsid w:val="001930AB"/>
    <w:rsid w:val="00197A15"/>
    <w:rsid w:val="001A0ADD"/>
    <w:rsid w:val="001B3811"/>
    <w:rsid w:val="001B48D0"/>
    <w:rsid w:val="001D13FF"/>
    <w:rsid w:val="001D40DE"/>
    <w:rsid w:val="001E14AE"/>
    <w:rsid w:val="001E3CB7"/>
    <w:rsid w:val="001E6252"/>
    <w:rsid w:val="001E6FA6"/>
    <w:rsid w:val="001F0873"/>
    <w:rsid w:val="001F5213"/>
    <w:rsid w:val="001F7BED"/>
    <w:rsid w:val="00202704"/>
    <w:rsid w:val="00205998"/>
    <w:rsid w:val="0020659A"/>
    <w:rsid w:val="00206BBA"/>
    <w:rsid w:val="002108B7"/>
    <w:rsid w:val="00214458"/>
    <w:rsid w:val="00225FD8"/>
    <w:rsid w:val="00236AF3"/>
    <w:rsid w:val="00254472"/>
    <w:rsid w:val="00254C5F"/>
    <w:rsid w:val="002552B7"/>
    <w:rsid w:val="00257C05"/>
    <w:rsid w:val="00266032"/>
    <w:rsid w:val="002712ED"/>
    <w:rsid w:val="00280A5F"/>
    <w:rsid w:val="00280B51"/>
    <w:rsid w:val="00292040"/>
    <w:rsid w:val="00292783"/>
    <w:rsid w:val="00295EEF"/>
    <w:rsid w:val="002A2C23"/>
    <w:rsid w:val="002A47D0"/>
    <w:rsid w:val="002A530D"/>
    <w:rsid w:val="002A6D7D"/>
    <w:rsid w:val="002B3892"/>
    <w:rsid w:val="002C00BE"/>
    <w:rsid w:val="002D3C0F"/>
    <w:rsid w:val="002E1310"/>
    <w:rsid w:val="002F0479"/>
    <w:rsid w:val="002F2304"/>
    <w:rsid w:val="002F2EAA"/>
    <w:rsid w:val="00300161"/>
    <w:rsid w:val="00314802"/>
    <w:rsid w:val="00325193"/>
    <w:rsid w:val="00325C1E"/>
    <w:rsid w:val="0032654D"/>
    <w:rsid w:val="003274ED"/>
    <w:rsid w:val="003340DB"/>
    <w:rsid w:val="0034238D"/>
    <w:rsid w:val="00361624"/>
    <w:rsid w:val="0036343F"/>
    <w:rsid w:val="0036584F"/>
    <w:rsid w:val="00366203"/>
    <w:rsid w:val="00370676"/>
    <w:rsid w:val="003749FF"/>
    <w:rsid w:val="00390896"/>
    <w:rsid w:val="003A69DF"/>
    <w:rsid w:val="003B0BD8"/>
    <w:rsid w:val="003B2493"/>
    <w:rsid w:val="003B30CC"/>
    <w:rsid w:val="003B4A22"/>
    <w:rsid w:val="003C3629"/>
    <w:rsid w:val="003C6061"/>
    <w:rsid w:val="003C65CB"/>
    <w:rsid w:val="003D1352"/>
    <w:rsid w:val="003D7189"/>
    <w:rsid w:val="003E29B0"/>
    <w:rsid w:val="003E4C7F"/>
    <w:rsid w:val="0040102F"/>
    <w:rsid w:val="00411055"/>
    <w:rsid w:val="00415A77"/>
    <w:rsid w:val="0042162E"/>
    <w:rsid w:val="0042625D"/>
    <w:rsid w:val="004310D4"/>
    <w:rsid w:val="00433292"/>
    <w:rsid w:val="004567D4"/>
    <w:rsid w:val="004579F0"/>
    <w:rsid w:val="004645ED"/>
    <w:rsid w:val="00464CAD"/>
    <w:rsid w:val="00465511"/>
    <w:rsid w:val="00480E62"/>
    <w:rsid w:val="00490466"/>
    <w:rsid w:val="00490F29"/>
    <w:rsid w:val="004B06BB"/>
    <w:rsid w:val="004B0D46"/>
    <w:rsid w:val="004B1F97"/>
    <w:rsid w:val="004B6C33"/>
    <w:rsid w:val="004B7D8E"/>
    <w:rsid w:val="004C0DF2"/>
    <w:rsid w:val="004C47F4"/>
    <w:rsid w:val="004C4AD3"/>
    <w:rsid w:val="004D4CD1"/>
    <w:rsid w:val="004E0939"/>
    <w:rsid w:val="004E25B1"/>
    <w:rsid w:val="004F0ED3"/>
    <w:rsid w:val="004F1753"/>
    <w:rsid w:val="004F3E27"/>
    <w:rsid w:val="004F50FD"/>
    <w:rsid w:val="00500D3E"/>
    <w:rsid w:val="00503CF1"/>
    <w:rsid w:val="0051739C"/>
    <w:rsid w:val="0052568D"/>
    <w:rsid w:val="0052713E"/>
    <w:rsid w:val="00532B71"/>
    <w:rsid w:val="00533789"/>
    <w:rsid w:val="00536896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C1A08"/>
    <w:rsid w:val="005C367A"/>
    <w:rsid w:val="005F79FE"/>
    <w:rsid w:val="006017BC"/>
    <w:rsid w:val="00614A16"/>
    <w:rsid w:val="0061627B"/>
    <w:rsid w:val="00623D1B"/>
    <w:rsid w:val="006356C5"/>
    <w:rsid w:val="00655203"/>
    <w:rsid w:val="00661C27"/>
    <w:rsid w:val="006641BA"/>
    <w:rsid w:val="006B13DB"/>
    <w:rsid w:val="006C1E76"/>
    <w:rsid w:val="006C5CCA"/>
    <w:rsid w:val="006D1D1A"/>
    <w:rsid w:val="006E4B7B"/>
    <w:rsid w:val="006E57BB"/>
    <w:rsid w:val="006F14C0"/>
    <w:rsid w:val="006F2512"/>
    <w:rsid w:val="006F3472"/>
    <w:rsid w:val="006F4D9C"/>
    <w:rsid w:val="0070059E"/>
    <w:rsid w:val="0070323E"/>
    <w:rsid w:val="007037F9"/>
    <w:rsid w:val="00707BE1"/>
    <w:rsid w:val="00713853"/>
    <w:rsid w:val="00716063"/>
    <w:rsid w:val="00717945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611EE"/>
    <w:rsid w:val="0077099C"/>
    <w:rsid w:val="00775884"/>
    <w:rsid w:val="00781F1F"/>
    <w:rsid w:val="00784FF8"/>
    <w:rsid w:val="007A29F9"/>
    <w:rsid w:val="007B03AC"/>
    <w:rsid w:val="007C2B5D"/>
    <w:rsid w:val="007C53C7"/>
    <w:rsid w:val="007D4799"/>
    <w:rsid w:val="007D775A"/>
    <w:rsid w:val="007E0E87"/>
    <w:rsid w:val="007E101A"/>
    <w:rsid w:val="007F4F73"/>
    <w:rsid w:val="007F4FCE"/>
    <w:rsid w:val="007F5FE3"/>
    <w:rsid w:val="008019CD"/>
    <w:rsid w:val="008158C9"/>
    <w:rsid w:val="00817217"/>
    <w:rsid w:val="00825EB5"/>
    <w:rsid w:val="0083146F"/>
    <w:rsid w:val="00831761"/>
    <w:rsid w:val="00831D26"/>
    <w:rsid w:val="0083323B"/>
    <w:rsid w:val="00836165"/>
    <w:rsid w:val="00840E3D"/>
    <w:rsid w:val="00853EB2"/>
    <w:rsid w:val="008557E7"/>
    <w:rsid w:val="008658FB"/>
    <w:rsid w:val="00867F16"/>
    <w:rsid w:val="00875504"/>
    <w:rsid w:val="008800F8"/>
    <w:rsid w:val="00890514"/>
    <w:rsid w:val="00893F57"/>
    <w:rsid w:val="008A1FF7"/>
    <w:rsid w:val="008A5CDE"/>
    <w:rsid w:val="008B30D1"/>
    <w:rsid w:val="008B3B19"/>
    <w:rsid w:val="008C3BC6"/>
    <w:rsid w:val="008D5425"/>
    <w:rsid w:val="008E31D0"/>
    <w:rsid w:val="008F4C87"/>
    <w:rsid w:val="008F6BD1"/>
    <w:rsid w:val="0092106D"/>
    <w:rsid w:val="00922755"/>
    <w:rsid w:val="009302EB"/>
    <w:rsid w:val="00935487"/>
    <w:rsid w:val="00943F0B"/>
    <w:rsid w:val="00955E9E"/>
    <w:rsid w:val="0095750A"/>
    <w:rsid w:val="00970563"/>
    <w:rsid w:val="00974C2D"/>
    <w:rsid w:val="00974E50"/>
    <w:rsid w:val="0097566B"/>
    <w:rsid w:val="00987982"/>
    <w:rsid w:val="00992F21"/>
    <w:rsid w:val="00993F9E"/>
    <w:rsid w:val="0099623A"/>
    <w:rsid w:val="00997BA9"/>
    <w:rsid w:val="009B13CE"/>
    <w:rsid w:val="009C1D6B"/>
    <w:rsid w:val="009D0C26"/>
    <w:rsid w:val="009E3F2F"/>
    <w:rsid w:val="009F0609"/>
    <w:rsid w:val="009F503C"/>
    <w:rsid w:val="009F5765"/>
    <w:rsid w:val="00A011C1"/>
    <w:rsid w:val="00A0636A"/>
    <w:rsid w:val="00A063B5"/>
    <w:rsid w:val="00A119CF"/>
    <w:rsid w:val="00A136E8"/>
    <w:rsid w:val="00A15412"/>
    <w:rsid w:val="00A15620"/>
    <w:rsid w:val="00A21251"/>
    <w:rsid w:val="00A22B99"/>
    <w:rsid w:val="00A2382A"/>
    <w:rsid w:val="00A30172"/>
    <w:rsid w:val="00A3532D"/>
    <w:rsid w:val="00A42807"/>
    <w:rsid w:val="00A44B37"/>
    <w:rsid w:val="00A5562B"/>
    <w:rsid w:val="00A556B7"/>
    <w:rsid w:val="00A6140A"/>
    <w:rsid w:val="00A61FDD"/>
    <w:rsid w:val="00A62A0E"/>
    <w:rsid w:val="00A62A26"/>
    <w:rsid w:val="00A64041"/>
    <w:rsid w:val="00A64DAF"/>
    <w:rsid w:val="00A7532D"/>
    <w:rsid w:val="00A77A6F"/>
    <w:rsid w:val="00A80BD0"/>
    <w:rsid w:val="00A92B4F"/>
    <w:rsid w:val="00A95334"/>
    <w:rsid w:val="00A97DF9"/>
    <w:rsid w:val="00AA0A5E"/>
    <w:rsid w:val="00AA1645"/>
    <w:rsid w:val="00AA2516"/>
    <w:rsid w:val="00AB30A2"/>
    <w:rsid w:val="00AB687F"/>
    <w:rsid w:val="00AB7883"/>
    <w:rsid w:val="00AC74C9"/>
    <w:rsid w:val="00AE2B9E"/>
    <w:rsid w:val="00AE32E2"/>
    <w:rsid w:val="00AF3290"/>
    <w:rsid w:val="00AF40B4"/>
    <w:rsid w:val="00AF69AE"/>
    <w:rsid w:val="00B00190"/>
    <w:rsid w:val="00B03169"/>
    <w:rsid w:val="00B07B03"/>
    <w:rsid w:val="00B13DE9"/>
    <w:rsid w:val="00B1406B"/>
    <w:rsid w:val="00B2463B"/>
    <w:rsid w:val="00B25B09"/>
    <w:rsid w:val="00B27509"/>
    <w:rsid w:val="00B32256"/>
    <w:rsid w:val="00B358E7"/>
    <w:rsid w:val="00B4235D"/>
    <w:rsid w:val="00B567B0"/>
    <w:rsid w:val="00B576D2"/>
    <w:rsid w:val="00B60515"/>
    <w:rsid w:val="00B71FF5"/>
    <w:rsid w:val="00B803C4"/>
    <w:rsid w:val="00B87CA3"/>
    <w:rsid w:val="00BA1524"/>
    <w:rsid w:val="00BA25F3"/>
    <w:rsid w:val="00BB2C99"/>
    <w:rsid w:val="00BB2D96"/>
    <w:rsid w:val="00BB78B9"/>
    <w:rsid w:val="00BD22E8"/>
    <w:rsid w:val="00BF07A7"/>
    <w:rsid w:val="00BF1C58"/>
    <w:rsid w:val="00BF3B37"/>
    <w:rsid w:val="00BF3FE8"/>
    <w:rsid w:val="00C06C05"/>
    <w:rsid w:val="00C202D8"/>
    <w:rsid w:val="00C21419"/>
    <w:rsid w:val="00C2570B"/>
    <w:rsid w:val="00C273DC"/>
    <w:rsid w:val="00C4021E"/>
    <w:rsid w:val="00C4374F"/>
    <w:rsid w:val="00C56D4F"/>
    <w:rsid w:val="00C57CAF"/>
    <w:rsid w:val="00C61E25"/>
    <w:rsid w:val="00C65237"/>
    <w:rsid w:val="00C71A33"/>
    <w:rsid w:val="00C735DF"/>
    <w:rsid w:val="00C826FA"/>
    <w:rsid w:val="00C841FF"/>
    <w:rsid w:val="00C8451C"/>
    <w:rsid w:val="00C9353B"/>
    <w:rsid w:val="00CA05B4"/>
    <w:rsid w:val="00CA2376"/>
    <w:rsid w:val="00CA52A3"/>
    <w:rsid w:val="00CA71B0"/>
    <w:rsid w:val="00CB3343"/>
    <w:rsid w:val="00CD1153"/>
    <w:rsid w:val="00CD2670"/>
    <w:rsid w:val="00CD691F"/>
    <w:rsid w:val="00CD704E"/>
    <w:rsid w:val="00CE1E50"/>
    <w:rsid w:val="00CF21A3"/>
    <w:rsid w:val="00CF2939"/>
    <w:rsid w:val="00CF2B7C"/>
    <w:rsid w:val="00D10ADC"/>
    <w:rsid w:val="00D164A5"/>
    <w:rsid w:val="00D26A08"/>
    <w:rsid w:val="00D4254F"/>
    <w:rsid w:val="00D44D4F"/>
    <w:rsid w:val="00D5100D"/>
    <w:rsid w:val="00D57488"/>
    <w:rsid w:val="00D73897"/>
    <w:rsid w:val="00D739BB"/>
    <w:rsid w:val="00D746D9"/>
    <w:rsid w:val="00D80E26"/>
    <w:rsid w:val="00D8773A"/>
    <w:rsid w:val="00D90A44"/>
    <w:rsid w:val="00D932D1"/>
    <w:rsid w:val="00D955F3"/>
    <w:rsid w:val="00DA2CDC"/>
    <w:rsid w:val="00DA563D"/>
    <w:rsid w:val="00DA6FAE"/>
    <w:rsid w:val="00DB29D2"/>
    <w:rsid w:val="00DB4528"/>
    <w:rsid w:val="00DC0F5A"/>
    <w:rsid w:val="00DC7FA5"/>
    <w:rsid w:val="00DD3838"/>
    <w:rsid w:val="00DD3A5B"/>
    <w:rsid w:val="00DD79AC"/>
    <w:rsid w:val="00DD7C95"/>
    <w:rsid w:val="00DE39D7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29AA"/>
    <w:rsid w:val="00E43D20"/>
    <w:rsid w:val="00E504C6"/>
    <w:rsid w:val="00E51ACC"/>
    <w:rsid w:val="00E54567"/>
    <w:rsid w:val="00E55BDB"/>
    <w:rsid w:val="00E578A4"/>
    <w:rsid w:val="00E721D2"/>
    <w:rsid w:val="00E7751A"/>
    <w:rsid w:val="00E8446E"/>
    <w:rsid w:val="00E8579A"/>
    <w:rsid w:val="00E8598F"/>
    <w:rsid w:val="00EA23EA"/>
    <w:rsid w:val="00EA3D7B"/>
    <w:rsid w:val="00EB1310"/>
    <w:rsid w:val="00EB57CC"/>
    <w:rsid w:val="00ED2B08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0015"/>
    <w:rsid w:val="00F32BA3"/>
    <w:rsid w:val="00F32F0D"/>
    <w:rsid w:val="00F360FE"/>
    <w:rsid w:val="00F36175"/>
    <w:rsid w:val="00F36C0F"/>
    <w:rsid w:val="00F62A72"/>
    <w:rsid w:val="00F667BC"/>
    <w:rsid w:val="00F700AD"/>
    <w:rsid w:val="00F7711F"/>
    <w:rsid w:val="00F8030D"/>
    <w:rsid w:val="00F829E2"/>
    <w:rsid w:val="00F841C9"/>
    <w:rsid w:val="00F84340"/>
    <w:rsid w:val="00F86B98"/>
    <w:rsid w:val="00F86E6E"/>
    <w:rsid w:val="00F91491"/>
    <w:rsid w:val="00F93A8C"/>
    <w:rsid w:val="00F95B23"/>
    <w:rsid w:val="00F96ED8"/>
    <w:rsid w:val="00F97FC5"/>
    <w:rsid w:val="00FC14EA"/>
    <w:rsid w:val="00FC7393"/>
    <w:rsid w:val="00FD35C3"/>
    <w:rsid w:val="00FD5A31"/>
    <w:rsid w:val="00FE0A25"/>
    <w:rsid w:val="00FE4D9B"/>
    <w:rsid w:val="00FE53B8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3B4A22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3B4A2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3B4A22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3B4A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2017.</izvorni_sadrzaj>
    <derivirana_varijabla naziv="DomainObject.DatumDonosenjaOdluke_1">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St-2790/2016-16</izvorni_sadrzaj>
    <derivirana_varijabla naziv="DomainObject.Oznaka_1">St-2790/2016-16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2790</izvorni_sadrzaj>
    <derivirana_varijabla naziv="DomainObject.Predmet.Broj_1">2790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2017.</izvorni_sadrzaj>
    <derivirana_varijabla naziv="DomainObject.Predmet.DatumRjesavanja_1">8.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St-2790/2016</izvorni_sadrzaj>
    <derivirana_varijabla naziv="DomainObject.Predmet.OznakaBroj_1">St-2790/2016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CARPE DIEM CREDULA jednostavno društvo s ograničenom odgovornošću za usluge i turistička agencija</izvorni_sadrzaj>
    <derivirana_varijabla naziv="DomainObject.Predmet.ProtustrankaFormated_1">  CARPE DIEM CREDULA jednostavno društvo s ograničenom odgovornošću za usluge i turistička agencija</derivirana_varijabla>
  </DomainObject.Predmet.ProtustrankaFormated>
  <DomainObject.Predmet.ProtustrankaFormatedOIB>
    <izvorni_sadrzaj>  CARPE DIEM CREDULA jednostavno društvo s ograničenom odgovornošću za usluge i turistička agencija, OIB 45607355528</izvorni_sadrzaj>
    <derivirana_varijabla naziv="DomainObject.Predmet.ProtustrankaFormatedOIB_1">  CARPE DIEM CREDULA jednostavno društvo s ograničenom odgovornošću za usluge i turistička agencija, OIB 45607355528</derivirana_varijabla>
  </DomainObject.Predmet.ProtustrankaFormatedOIB>
  <DomainObject.Predmet.ProtustrankaFormatedWithAdress>
    <izvorni_sadrzaj> CARPE DIEM CREDULA jednostavno društvo s ograničenom odgovornošću za usluge i turistička agencija, Gorenska 45, 10255 Gornji Stupnik</izvorni_sadrzaj>
    <derivirana_varijabla naziv="DomainObject.Predmet.ProtustrankaFormatedWithAdress_1"> CARPE DIEM CREDULA jednostavno društvo s ograničenom odgovornošću za usluge i turistička agencija, Gorenska 45, 10255 Gornji Stupnik</derivirana_varijabla>
  </DomainObject.Predmet.ProtustrankaFormatedWithAdress>
  <DomainObject.Predmet.ProtustrankaFormatedWithAdressOIB>
    <izvorni_sadrzaj> CARPE DIEM CREDULA jednostavno društvo s ograničenom odgovornošću za usluge i turistička agencija, OIB 45607355528, Gorenska 45, 10255 Gornji Stupnik</izvorni_sadrzaj>
    <derivirana_varijabla naziv="DomainObject.Predmet.ProtustrankaFormatedWithAdressOIB_1"> CARPE DIEM CREDULA jednostavno društvo s ograničenom odgovornošću za usluge i turistička agencija, OIB 45607355528, Gorenska 45, 10255 Gornji Stupnik</derivirana_varijabla>
  </DomainObject.Predmet.ProtustrankaFormatedWithAdressOIB>
  <DomainObject.Predmet.ProtustrankaWithAdress>
    <izvorni_sadrzaj>CARPE DIEM CREDULA jednostavno društvo s ograničenom odgovornošću za usluge i turistička agencija Gorenska 45, 10255 Gornji Stupnik</izvorni_sadrzaj>
    <derivirana_varijabla naziv="DomainObject.Predmet.ProtustrankaWithAdress_1">CARPE DIEM CREDULA jednostavno društvo s ograničenom odgovornošću za usluge i turistička agencija Gorenska 45, 10255 Gornji Stupnik</derivirana_varijabla>
  </DomainObject.Predmet.ProtustrankaWithAdress>
  <DomainObject.Predmet.ProtustrankaWithAdressOIB>
    <izvorni_sadrzaj>CARPE DIEM CREDULA jednostavno društvo s ograničenom odgovornošću za usluge i turistička agencija, OIB 45607355528, Gorenska 45, 10255 Gornji Stupnik</izvorni_sadrzaj>
    <derivirana_varijabla naziv="DomainObject.Predmet.ProtustrankaWithAdressOIB_1">CARPE DIEM CREDULA jednostavno društvo s ograničenom odgovornošću za usluge i turistička agencija, OIB 45607355528, Gorenska 45, 10255 Gornji Stupnik</derivirana_varijabla>
  </DomainObject.Predmet.ProtustrankaWithAdressOIB>
  <DomainObject.Predmet.ProtustrankaNazivFormated>
    <izvorni_sadrzaj>CARPE DIEM CREDULA jednostavno društvo s ograničenom odgovornošću za usluge i turistička agencija</izvorni_sadrzaj>
    <derivirana_varijabla naziv="DomainObject.Predmet.ProtustrankaNazivFormated_1">CARPE DIEM CREDULA jednostavno društvo s ograničenom odgovornošću za usluge i turistička agencija</derivirana_varijabla>
  </DomainObject.Predmet.ProtustrankaNazivFormated>
  <DomainObject.Predmet.ProtustrankaNazivFormatedOIB>
    <izvorni_sadrzaj>CARPE DIEM CREDULA jednostavno društvo s ograničenom odgovornošću za usluge i turistička agencija, OIB 45607355528</izvorni_sadrzaj>
    <derivirana_varijabla naziv="DomainObject.Predmet.ProtustrankaNazivFormatedOIB_1">CARPE DIEM CREDULA jednostavno društvo s ograničenom odgovornošću za usluge i turistička agencija, OIB 45607355528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Nađa Draženović</izvorni_sadrzaj>
    <derivirana_varijabla naziv="DomainObject.Predmet.StrankaFormated_1">  FINA Regionalni centar Zagreb; Nađa Draženović</derivirana_varijabla>
  </DomainObject.Predmet.StrankaFormated>
  <DomainObject.Predmet.StrankaFormatedOIB>
    <izvorni_sadrzaj>  FINA Regionalni centar Zagreb, OIB 85821130368; Nađa Draženović, OIB 92147975487</izvorni_sadrzaj>
    <derivirana_varijabla naziv="DomainObject.Predmet.StrankaFormatedOIB_1">  FINA Regionalni centar Zagreb, OIB 85821130368; Nađa Draženović, OIB 92147975487</derivirana_varijabla>
  </DomainObject.Predmet.StrankaFormatedOIB>
  <DomainObject.Predmet.StrankaFormatedWithAdress>
    <izvorni_sadrzaj> FINA Regionalni centar Zagreb, Trg svibanjskih žrtava 1995. br. 1, 10000 Zagreb; Nađa Draženović, Ivana Zajca 20, 51000 Rijeka</izvorni_sadrzaj>
    <derivirana_varijabla naziv="DomainObject.Predmet.StrankaFormatedWithAdress_1"> FINA Regionalni centar Zagreb, Trg svibanjskih žrtava 1995. br. 1, 10000 Zagreb; Nađa Draženović, Ivana Zajca 20, 51000 Rijeka</derivirana_varijabla>
  </DomainObject.Predmet.StrankaFormatedWithAdress>
  <DomainObject.Predmet.StrankaFormatedWithAdressOIB>
    <izvorni_sadrzaj> FINA Regionalni centar Zagreb, OIB 85821130368, Trg svibanjskih žrtava 1995. br. 1, 10000 Zagreb; Nađa Draženović, OIB 92147975487, Ivana Zajca 20, 51000 Rijeka</izvorni_sadrzaj>
    <derivirana_varijabla naziv="DomainObject.Predmet.StrankaFormatedWithAdressOIB_1"> FINA Regionalni centar Zagreb, OIB 85821130368, Trg svibanjskih žrtava 1995. br. 1, 10000 Zagreb; Nađa Draženović, OIB 92147975487, Ivana Zajca 20, 51000 Rijeka</derivirana_varijabla>
  </DomainObject.Predmet.StrankaFormatedWithAdressOIB>
  <DomainObject.Predmet.StrankaWithAdress>
    <izvorni_sadrzaj>FINA Regionalni centar Zagreb Trg svibanjskih žrtava 1995. br. 1,10000 Zagreb,Nađa Draženović Ivana Zajca 20,51000 Rijeka</izvorni_sadrzaj>
    <derivirana_varijabla naziv="DomainObject.Predmet.StrankaWithAdress_1">FINA Regionalni centar Zagreb Trg svibanjskih žrtava 1995. br. 1,10000 Zagreb,Nađa Draženović Ivana Zajca 20,51000 Rijeka</derivirana_varijabla>
  </DomainObject.Predmet.StrankaWithAdress>
  <DomainObject.Predmet.StrankaWithAdressOIB>
    <izvorni_sadrzaj>FINA Regionalni centar Zagreb, OIB 85821130368, Trg svibanjskih žrtava 1995. br. 1,10000 Zagreb,Nađa Draženović, OIB 92147975487, Ivana Zajca 20,51000 Rijeka</izvorni_sadrzaj>
    <derivirana_varijabla naziv="DomainObject.Predmet.StrankaWithAdressOIB_1">FINA Regionalni centar Zagreb, OIB 85821130368, Trg svibanjskih žrtava 1995. br. 1,10000 Zagreb,Nađa Draženović, OIB 92147975487, Ivana Zajca 20,51000 Rijeka</derivirana_varijabla>
  </DomainObject.Predmet.StrankaWithAdressOIB>
  <DomainObject.Predmet.StrankaNazivFormated>
    <izvorni_sadrzaj>FINA Regionalni centar Zagreb,Nađa Draženović</izvorni_sadrzaj>
    <derivirana_varijabla naziv="DomainObject.Predmet.StrankaNazivFormated_1">FINA Regionalni centar Zagreb,Nađa Draženović</derivirana_varijabla>
  </DomainObject.Predmet.StrankaNazivFormated>
  <DomainObject.Predmet.StrankaNazivFormatedOIB>
    <izvorni_sadrzaj>FINA Regionalni centar Zagreb, OIB 85821130368,Nađa Draženović, OIB 92147975487</izvorni_sadrzaj>
    <derivirana_varijabla naziv="DomainObject.Predmet.StrankaNazivFormatedOIB_1">FINA Regionalni centar Zagreb, OIB 85821130368,Nađa Draženović, OIB 92147975487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Nađa Draženović</item>
    </izvorni_sadrzaj>
    <derivirana_varijabla naziv="DomainObject.Predmet.StrankaListFormated_1">
      <item>FINA Regionalni centar Zagreb</item>
      <item>Nađa Draženović</item>
    </derivirana_varijabla>
  </DomainObject.Predmet.StrankaListFormated>
  <DomainObject.Predmet.StrankaListFormatedOIB>
    <izvorni_sadrzaj>
      <item>FINA Regionalni centar Zagreb, OIB 85821130368</item>
      <item>Nađa Draženović, OIB 92147975487</item>
    </izvorni_sadrzaj>
    <derivirana_varijabla naziv="DomainObject.Predmet.StrankaListFormatedOIB_1">
      <item>FINA Regionalni centar Zagreb, OIB 85821130368</item>
      <item>Nađa Draženović, OIB 92147975487</item>
    </derivirana_varijabla>
  </DomainObject.Predmet.StrankaListFormatedOIB>
  <DomainObject.Predmet.StrankaListFormatedWithAdress>
    <izvorni_sadrzaj>
      <item>FINA Regionalni centar Zagreb, Trg svibanjskih žrtava 1995. br. 1, 10000 Zagreb</item>
      <item>Nađa Draženović, Ivana Zajca 20, 51000 Rijeka</item>
    </izvorni_sadrzaj>
    <derivirana_varijabla naziv="DomainObject.Predmet.StrankaListFormatedWithAdress_1">
      <item>FINA Regionalni centar Zagreb, Trg svibanjskih žrtava 1995. br. 1, 10000 Zagreb</item>
      <item>Nađa Draženović, Ivana Zajca 20, 51000 Rijeka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Nađa Draženović, OIB 92147975487, Ivana Zajca 20, 51000 Rijeka</item>
    </izvorni_sadrzaj>
    <derivirana_varijabla naziv="DomainObject.Predmet.StrankaListFormatedWithAdressOIB_1">
      <item>FINA Regionalni centar Zagreb, OIB 85821130368, Trg svibanjskih žrtava 1995. br. 1, 10000 Zagreb</item>
      <item>Nađa Draženović, OIB 92147975487, Ivana Zajca 20, 51000 Rijeka</item>
    </derivirana_varijabla>
  </DomainObject.Predmet.StrankaListFormatedWithAdressOIB>
  <DomainObject.Predmet.StrankaListNazivFormated>
    <izvorni_sadrzaj>
      <item>FINA Regionalni centar Zagreb</item>
      <item>Nađa Draženović</item>
    </izvorni_sadrzaj>
    <derivirana_varijabla naziv="DomainObject.Predmet.StrankaListNazivFormated_1">
      <item>FINA Regionalni centar Zagreb</item>
      <item>Nađa Draženović</item>
    </derivirana_varijabla>
  </DomainObject.Predmet.StrankaListNazivFormated>
  <DomainObject.Predmet.StrankaListNazivFormatedOIB>
    <izvorni_sadrzaj>
      <item>FINA Regionalni centar Zagreb, OIB 85821130368</item>
      <item>Nađa Draženović, OIB 92147975487</item>
    </izvorni_sadrzaj>
    <derivirana_varijabla naziv="DomainObject.Predmet.StrankaListNazivFormatedOIB_1">
      <item>FINA Regionalni centar Zagreb, OIB 85821130368</item>
      <item>Nađa Draženović, OIB 92147975487</item>
    </derivirana_varijabla>
  </DomainObject.Predmet.StrankaListNazivFormatedOIB>
  <DomainObject.Predmet.ProtuStrankaListFormated>
    <izvorni_sadrzaj>
      <item>CARPE DIEM CREDULA jednostavno društvo s ograničenom odgovornošću za usluge i turistička agencija</item>
    </izvorni_sadrzaj>
    <derivirana_varijabla naziv="DomainObject.Predmet.ProtuStrankaListFormated_1">
      <item>CARPE DIEM CREDULA jednostavno društvo s ograničenom odgovornošću za usluge i turistička agencija</item>
    </derivirana_varijabla>
  </DomainObject.Predmet.ProtuStrankaListFormated>
  <DomainObject.Predmet.ProtuStrankaListFormatedOIB>
    <izvorni_sadrzaj>
      <item>CARPE DIEM CREDULA jednostavno društvo s ograničenom odgovornošću za usluge i turistička agencija, OIB 45607355528</item>
    </izvorni_sadrzaj>
    <derivirana_varijabla naziv="DomainObject.Predmet.ProtuStrankaListFormatedOIB_1">
      <item>CARPE DIEM CREDULA jednostavno društvo s ograničenom odgovornošću za usluge i turistička agencija, OIB 45607355528</item>
    </derivirana_varijabla>
  </DomainObject.Predmet.ProtuStrankaListFormatedOIB>
  <DomainObject.Predmet.ProtuStrankaListFormatedWithAdress>
    <izvorni_sadrzaj>
      <item>CARPE DIEM CREDULA jednostavno društvo s ograničenom odgovornošću za usluge i turistička agencija, Gorenska 45, 10255 Gornji Stupnik</item>
    </izvorni_sadrzaj>
    <derivirana_varijabla naziv="DomainObject.Predmet.ProtuStrankaListFormatedWithAdress_1">
      <item>CARPE DIEM CREDULA jednostavno društvo s ograničenom odgovornošću za usluge i turistička agencija, Gorenska 45, 10255 Gornji Stupnik</item>
    </derivirana_varijabla>
  </DomainObject.Predmet.ProtuStrankaListFormatedWithAdress>
  <DomainObject.Predmet.ProtuStrankaListFormatedWithAdressOIB>
    <izvorni_sadrzaj>
      <item>CARPE DIEM CREDULA jednostavno društvo s ograničenom odgovornošću za usluge i turistička agencija, OIB 45607355528, Gorenska 45, 10255 Gornji Stupnik</item>
    </izvorni_sadrzaj>
    <derivirana_varijabla naziv="DomainObject.Predmet.ProtuStrankaListFormatedWithAdressOIB_1">
      <item>CARPE DIEM CREDULA jednostavno društvo s ograničenom odgovornošću za usluge i turistička agencija, OIB 45607355528, Gorenska 45, 10255 Gornji Stupnik</item>
    </derivirana_varijabla>
  </DomainObject.Predmet.ProtuStrankaListFormatedWithAdressOIB>
  <DomainObject.Predmet.ProtuStrankaListNazivFormated>
    <izvorni_sadrzaj>
      <item>CARPE DIEM CREDULA jednostavno društvo s ograničenom odgovornošću za usluge i turistička agencija</item>
    </izvorni_sadrzaj>
    <derivirana_varijabla naziv="DomainObject.Predmet.ProtuStrankaListNazivFormated_1">
      <item>CARPE DIEM CREDULA jednostavno društvo s ograničenom odgovornošću za usluge i turistička agencija</item>
    </derivirana_varijabla>
  </DomainObject.Predmet.ProtuStrankaListNazivFormated>
  <DomainObject.Predmet.ProtuStrankaListNazivFormatedOIB>
    <izvorni_sadrzaj>
      <item>CARPE DIEM CREDULA jednostavno društvo s ograničenom odgovornošću za usluge i turistička agencija, OIB 45607355528</item>
    </izvorni_sadrzaj>
    <derivirana_varijabla naziv="DomainObject.Predmet.ProtuStrankaListNazivFormatedOIB_1">
      <item>CARPE DIEM CREDULA jednostavno društvo s ograničenom odgovornošću za usluge i turistička agencija, OIB 45607355528</item>
    </derivirana_varijabla>
  </DomainObject.Predmet.ProtuStrankaListNazivFormatedOIB>
  <DomainObject.Predmet.OstaliListFormated>
    <izvorni_sadrzaj>
      <item>SOCIETE GENERALE-SPLITSKA BANKA dioničko društvo</item>
      <item>Nađa Draženović</item>
      <item>Vasilij Burić-heler</item>
    </izvorni_sadrzaj>
    <derivirana_varijabla naziv="DomainObject.Predmet.OstaliListFormated_1">
      <item>SOCIETE GENERALE-SPLITSKA BANKA dioničko društvo</item>
      <item>Nađa Draženović</item>
      <item>Vasilij Burić-heler</item>
    </derivirana_varijabla>
  </DomainObject.Predmet.OstaliListFormated>
  <DomainObject.Predmet.OstaliListFormatedOIB>
    <izvorni_sadrzaj>
      <item>SOCIETE GENERALE-SPLITSKA BANKA dioničko društvo, OIB 69326397242</item>
      <item>Nađa Draženović, OIB 92147975487</item>
      <item>Vasilij Burić-heler, OIB 69693660263</item>
    </izvorni_sadrzaj>
    <derivirana_varijabla naziv="DomainObject.Predmet.OstaliListFormatedOIB_1">
      <item>SOCIETE GENERALE-SPLITSKA BANKA dioničko društvo, OIB 69326397242</item>
      <item>Nađa Draženović, OIB 92147975487</item>
      <item>Vasilij Burić-heler, OIB 69693660263</item>
    </derivirana_varijabla>
  </DomainObject.Predmet.OstaliListFormatedOIB>
  <DomainObject.Predmet.OstaliListFormatedWithAdress>
    <izvorni_sadrzaj>
      <item>SOCIETE GENERALE-SPLITSKA BANKA dioničko društvo, Ruđera Boškovića 16, 21000 Split</item>
      <item>Nađa Draženović, Ivana Zajca 20, 51000 Rijeka</item>
      <item>Vasilij Burić-heler, Istarska 73, 51000 Rijeka</item>
    </izvorni_sadrzaj>
    <derivirana_varijabla naziv="DomainObject.Predmet.OstaliListFormatedWithAdress_1">
      <item>SOCIETE GENERALE-SPLITSKA BANKA dioničko društvo, Ruđera Boškovića 16, 21000 Split</item>
      <item>Nađa Draženović, Ivana Zajca 20, 51000 Rijeka</item>
      <item>Vasilij Burić-heler, Istarska 73, 51000 Rijeka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Nađa Draženović, OIB 92147975487, Ivana Zajca 20, 51000 Rijeka</item>
      <item>Vasilij Burić-heler, OIB 69693660263, Istarska 73, 51000 Rijeka</item>
    </izvorni_sadrzaj>
    <derivirana_varijabla naziv="DomainObject.Predmet.OstaliListFormatedWithAdressOIB_1">
      <item>SOCIETE GENERALE-SPLITSKA BANKA dioničko društvo, OIB 69326397242, Ruđera Boškovića 16, 21000 Split</item>
      <item>Nađa Draženović, OIB 92147975487, Ivana Zajca 20, 51000 Rijeka</item>
      <item>Vasilij Burić-heler, OIB 69693660263, Istarska 73, 51000 Rijeka</item>
    </derivirana_varijabla>
  </DomainObject.Predmet.OstaliListFormatedWithAdressOIB>
  <DomainObject.Predmet.OstaliListNazivFormated>
    <izvorni_sadrzaj>
      <item>SOCIETE GENERALE-SPLITSKA BANKA dioničko društvo</item>
      <item>Nađa Draženović</item>
      <item>Vasilij Burić-heler</item>
    </izvorni_sadrzaj>
    <derivirana_varijabla naziv="DomainObject.Predmet.OstaliListNazivFormated_1">
      <item>SOCIETE GENERALE-SPLITSKA BANKA dioničko društvo</item>
      <item>Nađa Draženović</item>
      <item>Vasilij Burić-heler</item>
    </derivirana_varijabla>
  </DomainObject.Predmet.OstaliListNazivFormated>
  <DomainObject.Predmet.OstaliListNazivFormatedOIB>
    <izvorni_sadrzaj>
      <item>SOCIETE GENERALE-SPLITSKA BANKA dioničko društvo, OIB 69326397242</item>
      <item>Nađa Draženović, OIB 92147975487</item>
      <item>Vasilij Burić-heler, OIB 69693660263</item>
    </izvorni_sadrzaj>
    <derivirana_varijabla naziv="DomainObject.Predmet.OstaliListNazivFormatedOIB_1">
      <item>SOCIETE GENERALE-SPLITSKA BANKA dioničko društvo, OIB 69326397242</item>
      <item>Nađa Draženović, OIB 92147975487</item>
      <item>Vasilij Burić-heler, OIB 69693660263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>St-2790/2016-16</izvorni_sadrzaj>
    <derivirana_varijabla naziv="DomainObject.PoslovniBrojDokumenta_1">St-2790/2016-16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CARPE DIEM CREDULA jednostavno društvo s ograničenom odgovornošću za usluge i turistička agencija</izvorni_sadrzaj>
    <derivirana_varijabla naziv="DomainObject.Predmet.ProtustrankaIDrugi_1">CARPE DIEM CREDULA jednostavno društvo s ograničenom odgovornošću za usluge i turistička agencija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CARPE DIEM CREDULA jednostavno društvo s ograničenom odgovornošću za usluge i turistička agencija, OIB 45607355528, Gorenska 45, 10255 Gornji Stupnik</izvorni_sadrzaj>
    <derivirana_varijabla naziv="DomainObject.Predmet.ProtustrankaIDrugiAdressOIB_1">CARPE DIEM CREDULA jednostavno društvo s ograničenom odgovornošću za usluge i turistička agencija, OIB 45607355528, Gorenska 45,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2017.</izvorni_sadrzaj>
    <derivirana_varijabla naziv="DomainObject.Predmet.OdlukaRjesenje.DatumDonosenjaOdluke_1">8.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St-2790/2016-16</izvorni_sadrzaj>
    <derivirana_varijabla naziv="DomainObject.Predmet.OdlukaRjesenje.Oznaka_1">St-2790/2016-16</derivirana_varijabla>
  </DomainObject.Predmet.OdlukaRjesenje.Oznaka>
  <DomainObject.Predmet.SudioniciListNaziv>
    <izvorni_sadrzaj>
      <item>FINA Regionalni centar Zagreb</item>
      <item>CARPE DIEM CREDULA jednostavno društvo s ograničenom odgovornošću za usluge i turistička agencija</item>
      <item>SOCIETE GENERALE-SPLITSKA BANKA dioničko društvo</item>
      <item>Nađa Draženović</item>
      <item>Nađa Draženović</item>
      <item>Vasilij Burić-heler</item>
    </izvorni_sadrzaj>
    <derivirana_varijabla naziv="DomainObject.Predmet.SudioniciListNaziv_1">
      <item>FINA Regionalni centar Zagreb</item>
      <item>CARPE DIEM CREDULA jednostavno društvo s ograničenom odgovornošću za usluge i turistička agencija</item>
      <item>SOCIETE GENERALE-SPLITSKA BANKA dioničko društvo</item>
      <item>Nađa Draženović</item>
      <item>Nađa Draženović</item>
      <item>Vasilij Burić-heler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CARPE DIEM CREDULA jednostavno društvo s ograničenom odgovornošću za usluge i turistička agencija, OIB 45607355528, Gorenska 45,10255 Gornji Stupnik</item>
      <item>SOCIETE GENERALE-SPLITSKA BANKA dioničko društvo, OIB 69326397242, Ruđera Boškovića 16,21000 Split</item>
      <item>Nađa Draženović, OIB 92147975487, Ivana Zajca 20,51000 Rijeka</item>
      <item>Nađa Draženović, OIB 92147975487, Ivana Zajca 20,51000 Rijeka</item>
      <item>Vasilij Burić-heler, OIB 69693660263, Istarska 73,51000 Rijeka</item>
    </izvorni_sadrzaj>
    <derivirana_varijabla naziv="DomainObject.Predmet.SudioniciListAdressOIB_1">
      <item>FINA Regionalni centar Zagreb, OIB 85821130368, Trg svibanjskih žrtava 1995. br. 1,10000 Zagreb</item>
      <item>CARPE DIEM CREDULA jednostavno društvo s ograničenom odgovornošću za usluge i turistička agencija, OIB 45607355528, Gorenska 45,10255 Gornji Stupnik</item>
      <item>SOCIETE GENERALE-SPLITSKA BANKA dioničko društvo, OIB 69326397242, Ruđera Boškovića 16,21000 Split</item>
      <item>Nađa Draženović, OIB 92147975487, Ivana Zajca 20,51000 Rijeka</item>
      <item>Nađa Draženović, OIB 92147975487, Ivana Zajca 20,51000 Rijeka</item>
      <item>Vasilij Burić-heler, OIB 69693660263, Istarska 73,51000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45607355528</item>
      <item>, OIB 69326397242</item>
      <item>, OIB 92147975487</item>
      <item>, OIB 92147975487</item>
      <item>, OIB 69693660263</item>
    </izvorni_sadrzaj>
    <derivirana_varijabla naziv="DomainObject.Predmet.SudioniciListNazivOIB_1">
      <item>, OIB 85821130368</item>
      <item>, OIB 45607355528</item>
      <item>, OIB 69326397242</item>
      <item>, OIB 92147975487</item>
      <item>, OIB 92147975487</item>
      <item>, OIB 69693660263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F4CC81-31A6-4CCC-8A41-814FA046A2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1025</properties:Words>
  <properties:Characters>5390</properties:Characters>
  <properties:Lines>113</properties:Lines>
  <properties:Paragraphs>32</properties:Paragraphs>
  <properties:TotalTime>327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2017-02-21T10:42:00Z</cp:lastPrinted>
  <dcterms:modified xmlns:xsi="http://www.w3.org/2001/XMLSchema-instance" xsi:type="dcterms:W3CDTF">2017-06-08T12:05:00Z</dcterms:modified>
  <cp:revision>381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St-2790/2016-16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