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ab05" w14:paraId="4d8ab05" w:rsidRDefault="00AE649C" w:rsidP="00FA5B5E" w:rsidR="00AE649C" w:rsidRPr="00B76F3C">
      <w:pPr>
        <w:pStyle w:val="Naslov3"/>
        <w15:collapsed w:val="false"/>
      </w:pPr>
    </w:p>
    <w:p w:rsidRDefault="0058183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8183F" w:rsidP="0058183F" w:rsidR="0058183F" w:rsidRPr="0058183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spacing w:after="0"/>
        <w:ind w:firstLine="708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>REPUBLIKA HRVATSKA</w:t>
      </w:r>
      <w:r w:rsidRPr="0058183F">
        <w:rPr>
          <w:rFonts w:cs="Times New Roman" w:eastAsia="Times New Roman"/>
          <w:lang w:eastAsia="hr-HR"/>
        </w:rPr>
        <w:tab/>
        <w:t xml:space="preserve">                                      Poslovni broj: 3. St-935/2016-3</w:t>
      </w:r>
    </w:p>
    <w:p w:rsidRDefault="0058183F" w:rsidP="0058183F" w:rsidR="0058183F" w:rsidRPr="0058183F">
      <w:pPr>
        <w:spacing w:after="0"/>
        <w:ind w:firstLine="708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>TRGOVAČKI SUD U ZADRU</w:t>
      </w:r>
    </w:p>
    <w:p w:rsidRDefault="0058183F" w:rsidP="0058183F" w:rsidR="0058183F" w:rsidRPr="0058183F">
      <w:pPr>
        <w:spacing w:after="0"/>
        <w:ind w:firstLine="708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>Zadar, Dr. Franje Tuđmana 35</w:t>
      </w:r>
      <w:r w:rsidRPr="0058183F">
        <w:rPr>
          <w:rFonts w:cs="Times New Roman" w:eastAsia="Times New Roman"/>
          <w:lang w:eastAsia="hr-HR"/>
        </w:rPr>
        <w:tab/>
      </w:r>
      <w:r w:rsidRPr="0058183F">
        <w:rPr>
          <w:rFonts w:cs="Times New Roman" w:eastAsia="Times New Roman"/>
          <w:lang w:eastAsia="hr-HR"/>
        </w:rPr>
        <w:tab/>
      </w:r>
      <w:r w:rsidRPr="0058183F">
        <w:rPr>
          <w:rFonts w:cs="Times New Roman" w:eastAsia="Times New Roman"/>
          <w:lang w:eastAsia="hr-HR"/>
        </w:rPr>
        <w:tab/>
      </w:r>
      <w:r w:rsidRPr="0058183F">
        <w:rPr>
          <w:rFonts w:cs="Times New Roman" w:eastAsia="Times New Roman"/>
          <w:lang w:eastAsia="hr-HR"/>
        </w:rPr>
        <w:tab/>
      </w:r>
      <w:r w:rsidRPr="0058183F">
        <w:rPr>
          <w:rFonts w:cs="Times New Roman" w:eastAsia="Times New Roman"/>
          <w:lang w:eastAsia="hr-HR"/>
        </w:rPr>
        <w:tab/>
      </w:r>
      <w:r w:rsidRPr="0058183F">
        <w:rPr>
          <w:rFonts w:cs="Times New Roman" w:eastAsia="Times New Roman"/>
          <w:lang w:eastAsia="hr-HR"/>
        </w:rPr>
        <w:tab/>
        <w:t xml:space="preserve">        </w:t>
      </w:r>
    </w:p>
    <w:p w:rsidRDefault="0058183F" w:rsidP="0058183F" w:rsidR="0058183F" w:rsidRPr="0058183F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58183F" w:rsidP="0058183F" w:rsidR="0058183F" w:rsidRPr="0058183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58183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58183F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58183F">
        <w:rPr>
          <w:rFonts w:cs="Times New Roman" w:eastAsia="Times New Roman"/>
          <w:lang w:eastAsia="hr-HR"/>
        </w:rPr>
        <w:t>Regionalni centar Split, Podružnica Zadar</w:t>
      </w:r>
    </w:p>
    <w:p w:rsidRDefault="0058183F" w:rsidP="0058183F" w:rsidR="0058183F" w:rsidRPr="005818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8183F" w:rsidP="0058183F" w:rsidR="0058183F" w:rsidRPr="0058183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8183F" w:rsidP="0058183F" w:rsidR="0058183F" w:rsidRPr="0058183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58183F">
        <w:rPr>
          <w:rFonts w:cs="Times New Roman" w:eastAsia="Times New Roman"/>
          <w:lang w:eastAsia="hr-HR"/>
        </w:rPr>
        <w:t>posl</w:t>
      </w:r>
      <w:proofErr w:type="spellEnd"/>
      <w:r w:rsidRPr="0058183F">
        <w:rPr>
          <w:rFonts w:cs="Times New Roman" w:eastAsia="Times New Roman"/>
          <w:lang w:eastAsia="hr-HR"/>
        </w:rPr>
        <w:t>. broj gornji od 14. srpnja 2016., pozvani ste na ročišta od  21. rujna 2016. radi očitovanja o prijedlogu i utvrđivanja pretpostavki za otvaranje stečajnog postupka nad pravnom osobom - dužnikom H.Z.B. d.o.o. sa sjedištem u Benkovcu (Grad Benkovac), Donje Biljane 201, OIB: 68418853261.</w:t>
      </w:r>
    </w:p>
    <w:p w:rsidRDefault="0058183F" w:rsidP="0058183F" w:rsidR="0058183F" w:rsidRPr="0058183F">
      <w:pPr>
        <w:spacing w:after="0"/>
        <w:ind w:firstLine="360"/>
        <w:jc w:val="both"/>
        <w:rPr>
          <w:rFonts w:cs="Times New Roman" w:eastAsia="Times New Roman"/>
          <w:b/>
          <w:lang w:eastAsia="hr-HR"/>
        </w:rPr>
      </w:pPr>
    </w:p>
    <w:p w:rsidRDefault="0058183F" w:rsidP="0058183F" w:rsidR="0058183F" w:rsidRPr="0058183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20.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58183F" w:rsidP="0058183F" w:rsidR="0058183F" w:rsidRPr="0058183F">
      <w:pPr>
        <w:spacing w:after="0"/>
        <w:jc w:val="both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 xml:space="preserve"> </w:t>
      </w:r>
    </w:p>
    <w:p w:rsidRDefault="0058183F" w:rsidP="0058183F" w:rsidR="0058183F" w:rsidRPr="0058183F">
      <w:pPr>
        <w:spacing w:after="0"/>
        <w:jc w:val="both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58183F">
        <w:rPr>
          <w:rFonts w:cs="Times New Roman" w:eastAsia="Times New Roman"/>
          <w:lang w:eastAsia="hr-HR"/>
        </w:rPr>
        <w:t>faxa</w:t>
      </w:r>
      <w:proofErr w:type="spellEnd"/>
      <w:r w:rsidRPr="0058183F">
        <w:rPr>
          <w:rFonts w:cs="Times New Roman" w:eastAsia="Times New Roman"/>
          <w:lang w:eastAsia="hr-HR"/>
        </w:rPr>
        <w:t xml:space="preserve"> ovog suda broj 023/292-055.</w:t>
      </w:r>
    </w:p>
    <w:p w:rsidRDefault="0058183F" w:rsidP="0058183F" w:rsidR="0058183F" w:rsidRPr="005818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spacing w:after="0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ab/>
      </w:r>
      <w:r w:rsidRPr="0058183F">
        <w:rPr>
          <w:rFonts w:cs="Times New Roman" w:eastAsia="Times New Roman"/>
          <w:lang w:eastAsia="hr-HR"/>
        </w:rPr>
        <w:tab/>
      </w:r>
    </w:p>
    <w:p w:rsidRDefault="0058183F" w:rsidP="0058183F" w:rsidR="0058183F" w:rsidRPr="0058183F">
      <w:pPr>
        <w:spacing w:after="0"/>
        <w:jc w:val="center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 xml:space="preserve">U Zadru 14. srpnja 2016. </w:t>
      </w:r>
    </w:p>
    <w:p w:rsidRDefault="0058183F" w:rsidP="0058183F" w:rsidR="0058183F" w:rsidRPr="005818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spacing w:after="0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spacing w:after="0"/>
        <w:rPr>
          <w:rFonts w:cs="Times New Roman" w:eastAsia="Times New Roman"/>
          <w:lang w:eastAsia="hr-HR"/>
        </w:rPr>
      </w:pPr>
    </w:p>
    <w:p w:rsidRDefault="0058183F" w:rsidP="0058183F" w:rsidR="0058183F" w:rsidRPr="0058183F">
      <w:pPr>
        <w:spacing w:after="0"/>
        <w:jc w:val="right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58183F" w:rsidP="0058183F" w:rsidR="0058183F" w:rsidRPr="0058183F">
      <w:pPr>
        <w:spacing w:after="0"/>
        <w:jc w:val="right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58183F" w:rsidP="0058183F" w:rsidR="0058183F" w:rsidRPr="0058183F">
      <w:pPr>
        <w:spacing w:after="0"/>
        <w:jc w:val="right"/>
        <w:rPr>
          <w:rFonts w:cs="Times New Roman" w:eastAsia="Times New Roman"/>
          <w:lang w:eastAsia="hr-HR"/>
        </w:rPr>
      </w:pPr>
      <w:r w:rsidRPr="0058183F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83F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62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St-935/2016-4</izvorni_sadrzaj>
    <derivirana_varijabla naziv="DomainObject.Oznaka_1">St-935/2016-4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H.Z.B. društvo s ograničenom odgovornošću za turizam, lov i ugostiteljstvo</izvorni_sadrzaj>
    <derivirana_varijabla naziv="DomainObject.Predmet.ProtustrankaFormated_1">  H.Z.B. društvo s ograničenom odgovornošću za turizam, lov i ugostiteljstvo</derivirana_varijabla>
  </DomainObject.Predmet.ProtustrankaFormated>
  <DomainObject.Predmet.ProtustrankaFormatedOIB>
    <izvorni_sadrzaj>  H.Z.B. društvo s ograničenom odgovornošću za turizam, lov i ugostiteljstvo, OIB 68418853261</izvorni_sadrzaj>
    <derivirana_varijabla naziv="DomainObject.Predmet.ProtustrankaFormatedOIB_1">  H.Z.B. društvo s ograničenom odgovornošću za turizam, lov i ugostiteljstvo, OIB 68418853261</derivirana_varijabla>
  </DomainObject.Predmet.ProtustrankaFormatedOIB>
  <DomainObject.Predmet.ProtustrankaFormatedWithAdress>
    <izvorni_sadrzaj> H.Z.B. društvo s ograničenom odgovornošću za turizam, lov i ugostiteljstvo, Donje Biljane 201, 23420 Benkovac</izvorni_sadrzaj>
    <derivirana_varijabla naziv="DomainObject.Predmet.ProtustrankaFormatedWithAdress_1"> H.Z.B. društvo s ograničenom odgovornošću za turizam, lov i ugostiteljstvo, Donje Biljane 201, 23420 Benkovac</derivirana_varijabla>
  </DomainObject.Predmet.ProtustrankaFormatedWithAdress>
  <DomainObject.Predmet.ProtustrankaFormatedWithAdressOIB>
    <izvorni_sadrzaj> H.Z.B. društvo s ograničenom odgovornošću za turizam, lov i ugostiteljstvo, OIB 68418853261, Donje Biljane 201, 23420 Benkovac</izvorni_sadrzaj>
    <derivirana_varijabla naziv="DomainObject.Predmet.ProtustrankaFormatedWithAdressOIB_1"> H.Z.B. društvo s ograničenom odgovornošću za turizam, lov i ugostiteljstvo, OIB 68418853261, Donje Biljane 201, 23420 Benkovac</derivirana_varijabla>
  </DomainObject.Predmet.ProtustrankaFormatedWithAdressOIB>
  <DomainObject.Predmet.ProtustrankaWithAdress>
    <izvorni_sadrzaj>H.Z.B. društvo s ograničenom odgovornošću za turizam, lov i ugostiteljstvo Donje Biljane 201, 23420 Benkovac</izvorni_sadrzaj>
    <derivirana_varijabla naziv="DomainObject.Predmet.ProtustrankaWithAdress_1">H.Z.B. društvo s ograničenom odgovornošću za turizam, lov i ugostiteljstvo Donje Biljane 201, 23420 Benkovac</derivirana_varijabla>
  </DomainObject.Predmet.ProtustrankaWithAdress>
  <DomainObject.Predmet.ProtustrankaWithAdressOIB>
    <izvorni_sadrzaj>H.Z.B. društvo s ograničenom odgovornošću za turizam, lov i ugostiteljstvo, OIB 68418853261, Donje Biljane 201, 23420 Benkovac</izvorni_sadrzaj>
    <derivirana_varijabla naziv="DomainObject.Predmet.ProtustrankaWithAdressOIB_1">H.Z.B. društvo s ograničenom odgovornošću za turizam, lov i ugostiteljstvo, OIB 68418853261, Donje Biljane 201, 23420 Benkovac</derivirana_varijabla>
  </DomainObject.Predmet.ProtustrankaWithAdressOIB>
  <DomainObject.Predmet.ProtustrankaNazivFormated>
    <izvorni_sadrzaj>H.Z.B. društvo s ograničenom odgovornošću za turizam, lov i ugostiteljstvo</izvorni_sadrzaj>
    <derivirana_varijabla naziv="DomainObject.Predmet.ProtustrankaNazivFormated_1">H.Z.B. društvo s ograničenom odgovornošću za turizam, lov i ugostiteljstvo</derivirana_varijabla>
  </DomainObject.Predmet.ProtustrankaNazivFormated>
  <DomainObject.Predmet.ProtustrankaNazivFormatedOIB>
    <izvorni_sadrzaj>H.Z.B. društvo s ograničenom odgovornošću za turizam, lov i ugostiteljstvo, OIB 68418853261</izvorni_sadrzaj>
    <derivirana_varijabla naziv="DomainObject.Predmet.ProtustrankaNazivFormatedOIB_1">H.Z.B. društvo s ograničenom odgovornošću za turizam, lov i ugostiteljstvo, OIB 68418853261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H.Z.B. društvo s ograničenom odgovornošću za turizam, lov i ugostiteljstvo</item>
    </izvorni_sadrzaj>
    <derivirana_varijabla naziv="DomainObject.Predmet.ProtuStrankaListFormated_1">
      <item>H.Z.B. društvo s ograničenom odgovornošću za turizam, lov i ugostiteljstvo</item>
    </derivirana_varijabla>
  </DomainObject.Predmet.ProtuStrankaListFormated>
  <DomainObject.Predmet.ProtuStrankaListFormatedOIB>
    <izvorni_sadrzaj>
      <item>H.Z.B. društvo s ograničenom odgovornošću za turizam, lov i ugostiteljstvo, OIB 68418853261</item>
    </izvorni_sadrzaj>
    <derivirana_varijabla naziv="DomainObject.Predmet.ProtuStrankaListFormatedOIB_1">
      <item>H.Z.B. društvo s ograničenom odgovornošću za turizam, lov i ugostiteljstvo, OIB 68418853261</item>
    </derivirana_varijabla>
  </DomainObject.Predmet.ProtuStrankaListFormatedOIB>
  <DomainObject.Predmet.ProtuStrankaListFormatedWithAdress>
    <izvorni_sadrzaj>
      <item>H.Z.B. društvo s ograničenom odgovornošću za turizam, lov i ugostiteljstvo, Donje Biljane 201, 23420 Benkovac</item>
    </izvorni_sadrzaj>
    <derivirana_varijabla naziv="DomainObject.Predmet.ProtuStrankaListFormatedWithAdress_1">
      <item>H.Z.B. društvo s ograničenom odgovornošću za turizam, lov i ugostiteljstvo, Donje Biljane 201, 23420 Benkovac</item>
    </derivirana_varijabla>
  </DomainObject.Predmet.ProtuStrankaListFormatedWithAdress>
  <DomainObject.Predmet.ProtuStrankaListFormatedWithAdressOIB>
    <izvorni_sadrzaj>
      <item>H.Z.B. društvo s ograničenom odgovornošću za turizam, lov i ugostiteljstvo, OIB 68418853261, Donje Biljane 201, 23420 Benkovac</item>
    </izvorni_sadrzaj>
    <derivirana_varijabla naziv="DomainObject.Predmet.ProtuStrankaListFormatedWithAdressOIB_1">
      <item>H.Z.B. društvo s ograničenom odgovornošću za turizam, lov i ugostiteljstvo, OIB 68418853261, Donje Biljane 201, 23420 Benkovac</item>
    </derivirana_varijabla>
  </DomainObject.Predmet.ProtuStrankaListFormatedWithAdressOIB>
  <DomainObject.Predmet.ProtuStrankaListNazivFormated>
    <izvorni_sadrzaj>
      <item>H.Z.B. društvo s ograničenom odgovornošću za turizam, lov i ugostiteljstvo</item>
    </izvorni_sadrzaj>
    <derivirana_varijabla naziv="DomainObject.Predmet.ProtuStrankaListNazivFormated_1">
      <item>H.Z.B. društvo s ograničenom odgovornošću za turizam, lov i ugostiteljstvo</item>
    </derivirana_varijabla>
  </DomainObject.Predmet.ProtuStrankaListNazivFormated>
  <DomainObject.Predmet.ProtuStrankaListNazivFormatedOIB>
    <izvorni_sadrzaj>
      <item>H.Z.B. društvo s ograničenom odgovornošću za turizam, lov i ugostiteljstvo, OIB 68418853261</item>
    </izvorni_sadrzaj>
    <derivirana_varijabla naziv="DomainObject.Predmet.ProtuStrankaListNazivFormatedOIB_1">
      <item>H.Z.B. društvo s ograničenom odgovornošću za turizam, lov i ugostiteljstvo, OIB 68418853261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St-935/2016-4</izvorni_sadrzaj>
    <derivirana_varijabla naziv="DomainObject.PoslovniBrojDokumenta_1">St-935/2016-4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H.Z.B. društvo s ograničenom odgovornošću za turizam, lov i ugostiteljstvo</izvorni_sadrzaj>
    <derivirana_varijabla naziv="DomainObject.Predmet.ProtustrankaIDrugi_1">H.Z.B. društvo s ograničenom odgovornošću za turizam, lov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H.Z.B. društvo s ograničenom odgovornošću za turizam, lov i ugostiteljstvo, OIB 68418853261, Donje Biljane 201, 23420 Benkovac</izvorni_sadrzaj>
    <derivirana_varijabla naziv="DomainObject.Predmet.ProtustrankaIDrugiAdressOIB_1">H.Z.B. društvo s ograničenom odgovornošću za turizam, lov i ugostiteljstvo, OIB 68418853261, Donje Biljane 201,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H.Z.B. društvo s ograničenom odgovornošću za turizam, lov i ugostiteljstvo</item>
      <item>FINA</item>
    </izvorni_sadrzaj>
    <derivirana_varijabla naziv="DomainObject.Predmet.SudioniciListNaziv_1">
      <item>H.Z.B. društvo s ograničenom odgovornošću za turizam, lov i ugostiteljstvo</item>
      <item>FINA</item>
    </derivirana_varijabla>
  </DomainObject.Predmet.SudioniciListNaziv>
  <DomainObject.Predmet.SudioniciListAdressOIB>
    <izvorni_sadrzaj>
      <item>H.Z.B. društvo s ograničenom odgovornošću za turizam, lov i ugostiteljstvo, OIB 68418853261, Donje Biljane 201,23420 Benkovac</item>
      <item>FINA, OIB 85821130368</item>
    </izvorni_sadrzaj>
    <derivirana_varijabla naziv="DomainObject.Predmet.SudioniciListAdressOIB_1">
      <item>H.Z.B. društvo s ograničenom odgovornošću za turizam, lov i ugostiteljstvo, OIB 68418853261, Donje Biljane 201,23420 Benkovac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C7758-8C02-486C-991D-F44D67B22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775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