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7C0782">
                    <w:rPr>
                      <w:sz w:val="22"/>
                      <w:szCs w:val="22"/>
                    </w:rPr>
                    <w:t>t-1043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80e209" w14:paraId="f80e20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BIORAD d.o.o. za proizvodnju energije iz obnovljivih izvora i trgovinu, Višnjevac, Bana Josipa Jelačića 154, MBS: 030109330, OIB: 52349707931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7C0782">
        <w:t>1</w:t>
      </w:r>
      <w:r w:rsidR="0044560C">
        <w:t xml:space="preserve">. </w:t>
      </w:r>
      <w:r w:rsidR="007C0782">
        <w:t>kolovoza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C0782">
        <w:t>BIORAD d.o.o. za proizvodnju energije iz obnovljivih izvora i trgovinu, Višnjevac, Bana Josipa Jelačića 154, MBS: 030109330, OIB: 52349707931</w:t>
      </w:r>
      <w:r w:rsidR="009C76C5">
        <w:t>,</w:t>
      </w:r>
      <w:r>
        <w:t xml:space="preserve"> na temelju neizvršenih osnova za plaćanje iznosi </w:t>
      </w:r>
      <w:r w:rsidR="007C0782">
        <w:t>3.431.044,45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7C0782">
        <w:t>Dragan Špoljarić, OIB: 20543715915, Višnjevac, Kneza Trpimira 12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C0782">
        <w:t>1043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7C0782">
        <w:t>1. kolovoza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C0782">
        <w:t>10</w:t>
      </w:r>
      <w:r>
        <w:t>.</w:t>
      </w:r>
      <w:r w:rsidR="00A129F2">
        <w:t>11</w:t>
      </w:r>
      <w:r>
        <w:t>.2018.</w:t>
      </w:r>
    </w:p>
    <w:p w:rsidRDefault="00F357E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F2CDA"/>
    <w:rsid w:val="00E057C7"/>
    <w:rsid w:val="00E42342"/>
    <w:rsid w:val="00E63D95"/>
    <w:rsid w:val="00E958F4"/>
    <w:rsid w:val="00EF1A85"/>
    <w:rsid w:val="00F254BB"/>
    <w:rsid w:val="00F264FF"/>
    <w:rsid w:val="00F357E4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St-1043/2018</izvorni_sadrzaj>
    <derivirana_varijabla naziv="DomainObject.Predmet.OznakaBroj_1">St-1043/2018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BIORAD d.o.o. za proizvodnju energije iz obnovljivih izvora i trgovinu</izvorni_sadrzaj>
    <derivirana_varijabla naziv="DomainObject.Predmet.ProtustrankaFormated_1">  BIORAD d.o.o. za proizvodnju energije iz obnovljivih izvora i trgovinu</derivirana_varijabla>
  </DomainObject.Predmet.ProtustrankaFormated>
  <DomainObject.Predmet.ProtustrankaFormatedOIB>
    <izvorni_sadrzaj>  BIORAD d.o.o. za proizvodnju energije iz obnovljivih izvora i trgovinu, OIB 52349707931</izvorni_sadrzaj>
    <derivirana_varijabla naziv="DomainObject.Predmet.ProtustrankaFormatedOIB_1">  BIORAD d.o.o. za proizvodnju energije iz obnovljivih izvora i trgovinu, OIB 52349707931</derivirana_varijabla>
  </DomainObject.Predmet.ProtustrankaFormatedOIB>
  <DomainObject.Predmet.ProtustrankaFormatedWithAdress>
    <izvorni_sadrzaj> BIORAD d.o.o. za proizvodnju energije iz obnovljivih izvora i trgovinu, Bana Josipa Jelačića 154, 31220 Višnjevac</izvorni_sadrzaj>
    <derivirana_varijabla naziv="DomainObject.Predmet.ProtustrankaFormatedWithAdress_1"> BIORAD d.o.o. za proizvodnju energije iz obnovljivih izvora i trgovinu, Bana Josipa Jelačića 154, 31220 Višnjevac</derivirana_varijabla>
  </DomainObject.Predmet.ProtustrankaFormatedWithAdress>
  <DomainObject.Predmet.ProtustrankaFormatedWithAdressOIB>
    <izvorni_sadrzaj> BIORAD d.o.o. za proizvodnju energije iz obnovljivih izvora i trgovinu, OIB 52349707931, Bana Josipa Jelačića 154, 31220 Višnjevac</izvorni_sadrzaj>
    <derivirana_varijabla naziv="DomainObject.Predmet.ProtustrankaFormatedWithAdressOIB_1"> BIORAD d.o.o. za proizvodnju energije iz obnovljivih izvora i trgovinu, OIB 52349707931, Bana Josipa Jelačića 154, 31220 Višnjevac</derivirana_varijabla>
  </DomainObject.Predmet.ProtustrankaFormatedWithAdressOIB>
  <DomainObject.Predmet.ProtustrankaWithAdress>
    <izvorni_sadrzaj>BIORAD d.o.o. za proizvodnju energije iz obnovljivih izvora i trgovinu Bana Josipa Jelačića 154, 31220 Višnjevac</izvorni_sadrzaj>
    <derivirana_varijabla naziv="DomainObject.Predmet.ProtustrankaWithAdress_1">BIORAD d.o.o. za proizvodnju energije iz obnovljivih izvora i trgovinu Bana Josipa Jelačića 154, 31220 Višnjevac</derivirana_varijabla>
  </DomainObject.Predmet.ProtustrankaWithAdress>
  <DomainObject.Predmet.ProtustrankaWithAdressOIB>
    <izvorni_sadrzaj>BIORAD d.o.o. za proizvodnju energije iz obnovljivih izvora i trgovinu, OIB 52349707931, Bana Josipa Jelačića 154, 31220 Višnjevac</izvorni_sadrzaj>
    <derivirana_varijabla naziv="DomainObject.Predmet.ProtustrankaWithAdressOIB_1">BIORAD d.o.o. za proizvodnju energije iz obnovljivih izvora i trgovinu, OIB 52349707931, Bana Josipa Jelačića 154, 31220 Višnjevac</derivirana_varijabla>
  </DomainObject.Predmet.ProtustrankaWithAdressOIB>
  <DomainObject.Predmet.ProtustrankaNazivFormated>
    <izvorni_sadrzaj>BIORAD d.o.o. za proizvodnju energije iz obnovljivih izvora i trgovinu</izvorni_sadrzaj>
    <derivirana_varijabla naziv="DomainObject.Predmet.ProtustrankaNazivFormated_1">BIORAD d.o.o. za proizvodnju energije iz obnovljivih izvora i trgovinu</derivirana_varijabla>
  </DomainObject.Predmet.ProtustrankaNazivFormated>
  <DomainObject.Predmet.ProtustrankaNazivFormatedOIB>
    <izvorni_sadrzaj>BIORAD d.o.o. za proizvodnju energije iz obnovljivih izvora i trgovinu, OIB 52349707931</izvorni_sadrzaj>
    <derivirana_varijabla naziv="DomainObject.Predmet.ProtustrankaNazivFormatedOIB_1">BIORAD d.o.o. za proizvodnju energije iz obnovljivih izvora i trgovinu, OIB 52349707931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BIORAD d.o.o. za proizvodnju energije iz obnovljivih izvora i trgovinu</item>
    </izvorni_sadrzaj>
    <derivirana_varijabla naziv="DomainObject.Predmet.ProtuStrankaListFormated_1">
      <item>BIORAD d.o.o. za proizvodnju energije iz obnovljivih izvora i trgovinu</item>
    </derivirana_varijabla>
  </DomainObject.Predmet.ProtuStrankaListFormated>
  <DomainObject.Predmet.ProtuStrankaListFormatedOIB>
    <izvorni_sadrzaj>
      <item>BIORAD d.o.o. za proizvodnju energije iz obnovljivih izvora i trgovinu, OIB 52349707931</item>
    </izvorni_sadrzaj>
    <derivirana_varijabla naziv="DomainObject.Predmet.ProtuStrankaListFormatedOIB_1">
      <item>BIORAD d.o.o. za proizvodnju energije iz obnovljivih izvora i trgovinu, OIB 52349707931</item>
    </derivirana_varijabla>
  </DomainObject.Predmet.ProtuStrankaListFormatedOIB>
  <DomainObject.Predmet.ProtuStrankaListFormatedWithAdress>
    <izvorni_sadrzaj>
      <item>BIORAD d.o.o. za proizvodnju energije iz obnovljivih izvora i trgovinu, Bana Josipa Jelačića 154, 31220 Višnjevac</item>
    </izvorni_sadrzaj>
    <derivirana_varijabla naziv="DomainObject.Predmet.ProtuStrankaListFormatedWithAdress_1">
      <item>BIORAD d.o.o. za proizvodnju energije iz obnovljivih izvora i trgovinu, Bana Josipa Jelačića 154, 31220 Višnjevac</item>
    </derivirana_varijabla>
  </DomainObject.Predmet.ProtuStrankaListFormatedWithAdress>
  <DomainObject.Predmet.ProtuStrankaListFormatedWithAdressOIB>
    <izvorni_sadrzaj>
      <item>BIORAD d.o.o. za proizvodnju energije iz obnovljivih izvora i trgovinu, OIB 52349707931, Bana Josipa Jelačića 154, 31220 Višnjevac</item>
    </izvorni_sadrzaj>
    <derivirana_varijabla naziv="DomainObject.Predmet.ProtuStrankaListFormatedWithAdressOIB_1">
      <item>BIORAD d.o.o. za proizvodnju energije iz obnovljivih izvora i trgovinu, OIB 52349707931, Bana Josipa Jelačića 154, 31220 Višnjevac</item>
    </derivirana_varijabla>
  </DomainObject.Predmet.ProtuStrankaListFormatedWithAdressOIB>
  <DomainObject.Predmet.ProtuStrankaListNazivFormated>
    <izvorni_sadrzaj>
      <item>BIORAD d.o.o. za proizvodnju energije iz obnovljivih izvora i trgovinu</item>
    </izvorni_sadrzaj>
    <derivirana_varijabla naziv="DomainObject.Predmet.ProtuStrankaListNazivFormated_1">
      <item>BIORAD d.o.o. za proizvodnju energije iz obnovljivih izvora i trgovinu</item>
    </derivirana_varijabla>
  </DomainObject.Predmet.ProtuStrankaListNazivFormated>
  <DomainObject.Predmet.ProtuStrankaListNazivFormatedOIB>
    <izvorni_sadrzaj>
      <item>BIORAD d.o.o. za proizvodnju energije iz obnovljivih izvora i trgovinu, OIB 52349707931</item>
    </izvorni_sadrzaj>
    <derivirana_varijabla naziv="DomainObject.Predmet.ProtuStrankaListNazivFormatedOIB_1">
      <item>BIORAD d.o.o. za proizvodnju energije iz obnovljivih izvora i trgovinu, OIB 52349707931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BIORAD d.o.o. za proizvodnju energije iz obnovljivih izvora i trgovinu</izvorni_sadrzaj>
    <derivirana_varijabla naziv="DomainObject.Predmet.ProtustrankaIDrugi_1">BIORAD d.o.o. za proizvodnju energije iz obnovljivih izvora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BIORAD d.o.o. za proizvodnju energije iz obnovljivih izvora i trgovinu, OIB 52349707931, Bana Josipa Jelačića 154, 31220 Višnjevac</izvorni_sadrzaj>
    <derivirana_varijabla naziv="DomainObject.Predmet.ProtustrankaIDrugiAdressOIB_1">BIORAD d.o.o. za proizvodnju energije iz obnovljivih izvora i trgovinu, OIB 52349707931, Bana Josipa Jelačića 154,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BIORAD d.o.o. za proizvodnju energije iz obnovljivih izvora i trgovinu</item>
    </izvorni_sadrzaj>
    <derivirana_varijabla naziv="DomainObject.Predmet.SudioniciListNaziv_1">
      <item>FINA RC OSIJEK</item>
      <item>BIORAD d.o.o. za proizvodnju energije iz obnovljivih izvora i trgovinu</item>
    </derivirana_varijabla>
  </DomainObject.Predmet.SudioniciListNaziv>
  <DomainObject.Predmet.SudioniciListAdressOIB>
    <izvorni_sadrzaj>
      <item>FINA RC OSIJEK, OIB 85821130368</item>
      <item>BIORAD d.o.o. za proizvodnju energije iz obnovljivih izvora i trgovinu, OIB 52349707931, Bana Josipa Jelačića 154,31220 Višnjevac</item>
    </izvorni_sadrzaj>
    <derivirana_varijabla naziv="DomainObject.Predmet.SudioniciListAdressOIB_1">
      <item>FINA RC OSIJEK, OIB 85821130368</item>
      <item>BIORAD d.o.o. za proizvodnju energije iz obnovljivih izvora i trgovinu, OIB 52349707931, Bana Josipa Jelačića 154,31220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52349707931</item>
    </izvorni_sadrzaj>
    <derivirana_varijabla naziv="DomainObject.Predmet.SudioniciListNazivOIB_1">
      <item>, OIB 85821130368</item>
      <item>, OIB 52349707931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F603C-04A1-4591-AF91-313E1F9F7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2221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2018-08-01T06:05:00Z</dcterms:created>
  <dc:creator>Snježana Andrijanić</dc:creator>
  <cp:lastModifiedBy>Gordana Harc</cp:lastModifiedBy>
  <cp:lastPrinted>2018-08-01T06:05:00Z</cp:lastPrinted>
  <dcterms:modified xmlns:xsi="http://www.w3.org/2001/XMLSchema-instance" xsi:type="dcterms:W3CDTF">2018-08-01T06:09:00Z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- 1043-18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